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c4bc" w14:paraId="abfc4b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128AE">
        <w:rPr>
          <w:rFonts w:cs="Times New Roman" w:hAnsi="Times New Roman" w:ascii="Times New Roman"/>
          <w:b w:val="false"/>
          <w:sz w:val="24"/>
          <w:szCs w:val="24"/>
        </w:rPr>
        <w:t>4698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A128AE">
        <w:t>TIN ZRINJSKI d.o.o., Zagreb, Majdakova 39, OIB: 56351767202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128AE">
        <w:t>TIN ZRINJSKI d.o.o., Zagreb, Majdakova 39, OIB: 56351767202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A128AE">
        <w:t>TIN ZRINJSKI d.o.o., Zagreb, Majdakova 39, OIB: 56351767202</w:t>
      </w:r>
      <w:r w:rsidR="006C4C3C">
        <w:t xml:space="preserve">, </w:t>
      </w:r>
      <w:r w:rsidR="00A128AE">
        <w:t>Heleni Melovnik Zrinjski, Zagreb, Majdakova 39, OIB: 18299772977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</w:t>
      </w:r>
      <w:r w:rsidR="00045E66">
        <w:rPr>
          <w:b/>
        </w:rPr>
        <w:t>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A128AE">
        <w:rPr>
          <w:b/>
        </w:rPr>
        <w:t>10,4</w:t>
      </w:r>
      <w:r w:rsidR="006C4C3C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A128AE">
        <w:t>1</w:t>
      </w:r>
      <w:r w:rsidR="00045E66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128AE">
        <w:t>TIN ZRINJSKI d.o.o., Zagreb, Majdakova 39, OIB: 56351767202</w:t>
      </w:r>
      <w:r w:rsidR="002B2DD7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F5" w:rsidR="004F03F5">
      <w:r>
        <w:separator/>
      </w:r>
    </w:p>
  </w:endnote>
  <w:endnote w:id="0" w:type="continuationSeparator">
    <w:p w:rsidRDefault="004F03F5" w:rsidR="004F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F5" w:rsidR="004F03F5">
      <w:r>
        <w:separator/>
      </w:r>
    </w:p>
  </w:footnote>
  <w:footnote w:id="0" w:type="continuationSeparator">
    <w:p w:rsidRDefault="004F03F5" w:rsidR="004F0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8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128AE">
      <w:rPr>
        <w:rFonts w:hAnsi="Verdana" w:ascii="Verdana"/>
        <w:b w:val="false"/>
        <w:sz w:val="24"/>
        <w:szCs w:val="24"/>
      </w:rPr>
      <w:t>4698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968FC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8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8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4698</izvorni_sadrzaj>
    <derivirana_varijabla naziv="DomainObject.Predmet.Broj_1">4698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St-4698/2016</izvorni_sadrzaj>
    <derivirana_varijabla naziv="DomainObject.Predmet.OznakaBroj_1">St-4698/2016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 ZRINJSKI d.o.o. zastupanog po punomoćniku Helena Melovnik Zrinjski</izvorni_sadrzaj>
    <derivirana_varijabla naziv="DomainObject.Predmet.ProtustrankaFormated_1">  TIN ZRINJSKI d.o.o. zastupanog po punomoćniku Helena Melovnik Zrinjski</derivirana_varijabla>
  </DomainObject.Predmet.ProtustrankaFormated>
  <DomainObject.Predmet.ProtustrankaFormatedOIB>
    <izvorni_sadrzaj>  TIN ZRINJSKI d.o.o., OIB 56351767202 zastupanog po punomoćniku Helena Melovnik Zrinjski</izvorni_sadrzaj>
    <derivirana_varijabla naziv="DomainObject.Predmet.ProtustrankaFormatedOIB_1">  TIN ZRINJSKI d.o.o., OIB 56351767202 zastupanog po punomoćniku Helena Melovnik Zrinjski</derivirana_varijabla>
  </DomainObject.Predmet.ProtustrankaFormatedOIB>
  <DomainObject.Predmet.ProtustrankaFormatedWithAdress>
    <izvorni_sadrzaj> TIN ZRINJSKI d.o.o., Majdakova 39, 10000 Zagreb zastupanog po punomoćniku Helena Melovnik Zrinjski</izvorni_sadrzaj>
    <derivirana_varijabla naziv="DomainObject.Predmet.ProtustrankaFormatedWithAdress_1"> TIN ZRINJSKI d.o.o., Majdakova 39, 10000 Zagreb zastupanog po punomoćniku Helena Melovnik Zrinjski</derivirana_varijabla>
  </DomainObject.Predmet.ProtustrankaFormatedWithAdress>
  <DomainObject.Predmet.ProtustrankaFormatedWithAdressOIB>
    <izvorni_sadrzaj> TIN ZRINJSKI d.o.o., OIB 56351767202, Majdakova 39, 10000 Zagreb zastupanog po punomoćniku Helena Melovnik Zrinjski</izvorni_sadrzaj>
    <derivirana_varijabla naziv="DomainObject.Predmet.ProtustrankaFormatedWithAdressOIB_1"> TIN ZRINJSKI d.o.o., OIB 56351767202, Majdakova 39, 10000 Zagreb zastupanog po punomoćniku Helena Melovnik Zrinjski</derivirana_varijabla>
  </DomainObject.Predmet.ProtustrankaFormatedWithAdressOIB>
  <DomainObject.Predmet.ProtustrankaWithAdress>
    <izvorni_sadrzaj>TIN ZRINJSKI d.o.o. Majdakova 39, 10000 Zagreb</izvorni_sadrzaj>
    <derivirana_varijabla naziv="DomainObject.Predmet.ProtustrankaWithAdress_1">TIN ZRINJSKI d.o.o. Majdakova 39, 10000 Zagreb</derivirana_varijabla>
  </DomainObject.Predmet.ProtustrankaWithAdress>
  <DomainObject.Predmet.ProtustrankaWithAdressOIB>
    <izvorni_sadrzaj>TIN ZRINJSKI d.o.o., OIB 56351767202, Majdakova 39, 10000 Zagreb</izvorni_sadrzaj>
    <derivirana_varijabla naziv="DomainObject.Predmet.ProtustrankaWithAdressOIB_1">TIN ZRINJSKI d.o.o., OIB 56351767202, Majdakova 39, 10000 Zagreb</derivirana_varijabla>
  </DomainObject.Predmet.ProtustrankaWithAdressOIB>
  <DomainObject.Predmet.ProtustrankaNazivFormated>
    <izvorni_sadrzaj>TIN ZRINJSKI d.o.o.</izvorni_sadrzaj>
    <derivirana_varijabla naziv="DomainObject.Predmet.ProtustrankaNazivFormated_1">TIN ZRINJSKI d.o.o.</derivirana_varijabla>
  </DomainObject.Predmet.ProtustrankaNazivFormated>
  <DomainObject.Predmet.ProtustrankaNazivFormatedOIB>
    <izvorni_sadrzaj>TIN ZRINJSKI d.o.o., OIB 56351767202</izvorni_sadrzaj>
    <derivirana_varijabla naziv="DomainObject.Predmet.ProtustrankaNazivFormatedOIB_1">TIN ZRINJSKI d.o.o., OIB 56351767202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ZRINJSKI d.o.o. zastupanog po punomoćniku Helena Melovnik Zrinjski</item>
    </izvorni_sadrzaj>
    <derivirana_varijabla naziv="DomainObject.Predmet.ProtuStrankaListFormated_1">
      <item>TIN ZRINJSKI d.o.o. zastupanog po punomoćniku Helena Melovnik Zrinjski</item>
    </derivirana_varijabla>
  </DomainObject.Predmet.ProtuStrankaListFormated>
  <DomainObject.Predmet.ProtuStrankaListFormatedOIB>
    <izvorni_sadrzaj>
      <item>TIN ZRINJSKI d.o.o., OIB 56351767202 zastupanog po punomoćniku Helena Melovnik Zrinjski</item>
    </izvorni_sadrzaj>
    <derivirana_varijabla naziv="DomainObject.Predmet.ProtuStrankaListFormatedOIB_1">
      <item>TIN ZRINJSKI d.o.o., OIB 56351767202 zastupanog po punomoćniku Helena Melovnik Zrinjski</item>
    </derivirana_varijabla>
  </DomainObject.Predmet.ProtuStrankaListFormatedOIB>
  <DomainObject.Predmet.ProtuStrankaListFormatedWithAdress>
    <izvorni_sadrzaj>
      <item>TIN ZRINJSKI d.o.o., Majdakova 39, 10000 Zagreb zastupanog po punomoćniku Helena Melovnik Zrinjski</item>
    </izvorni_sadrzaj>
    <derivirana_varijabla naziv="DomainObject.Predmet.ProtuStrankaListFormatedWithAdress_1">
      <item>TIN ZRINJSKI d.o.o., Majdakova 39, 10000 Zagreb zastupanog po punomoćniku Helena Melovnik Zrinjski</item>
    </derivirana_varijabla>
  </DomainObject.Predmet.ProtuStrankaListFormatedWithAdress>
  <DomainObject.Predmet.ProtuStrankaListFormatedWithAdressOIB>
    <izvorni_sadrzaj>
      <item>TIN ZRINJSKI d.o.o., OIB 56351767202, Majdakova 39, 10000 Zagreb zastupanog po punomoćniku Helena Melovnik Zrinjski</item>
    </izvorni_sadrzaj>
    <derivirana_varijabla naziv="DomainObject.Predmet.ProtuStrankaListFormatedWithAdressOIB_1">
      <item>TIN ZRINJSKI d.o.o., OIB 56351767202, Majdakova 39, 10000 Zagreb zastupanog po punomoćniku Helena Melovnik Zrinjski</item>
    </derivirana_varijabla>
  </DomainObject.Predmet.ProtuStrankaListFormatedWithAdressOIB>
  <DomainObject.Predmet.ProtuStrankaListNazivFormated>
    <izvorni_sadrzaj>
      <item>TIN ZRINJSKI d.o.o.</item>
    </izvorni_sadrzaj>
    <derivirana_varijabla naziv="DomainObject.Predmet.ProtuStrankaListNazivFormated_1">
      <item>TIN ZRINJSKI d.o.o.</item>
    </derivirana_varijabla>
  </DomainObject.Predmet.ProtuStrankaListNazivFormated>
  <DomainObject.Predmet.ProtuStrankaListNazivFormatedOIB>
    <izvorni_sadrzaj>
      <item>TIN ZRINJSKI d.o.o., OIB 56351767202</item>
    </izvorni_sadrzaj>
    <derivirana_varijabla naziv="DomainObject.Predmet.ProtuStrankaListNazivFormatedOIB_1">
      <item>TIN ZRINJSKI d.o.o., OIB 56351767202</item>
    </derivirana_varijabla>
  </DomainObject.Predmet.ProtuStrankaListNazivFormatedOIB>
  <DomainObject.Predmet.OstaliListFormated>
    <izvorni_sadrzaj>
      <item>Helena Melovnik Zrinjski punomoćnik sudionika u postupku TIN ZRINJSKI d.o.o.</item>
    </izvorni_sadrzaj>
    <derivirana_varijabla naziv="DomainObject.Predmet.OstaliListFormated_1">
      <item>Helena Melovnik Zrinjski punomoćnik sudionika u postupku TIN ZRINJSKI d.o.o.</item>
    </derivirana_varijabla>
  </DomainObject.Predmet.OstaliListFormated>
  <DomainObject.Predmet.OstaliListFormatedOIB>
    <izvorni_sadrzaj>
      <item>Helena Melovnik Zrinjski, OIB 18299772977 punomoćnik sudionika u postupku TIN ZRINJSKI d.o.o.</item>
    </izvorni_sadrzaj>
    <derivirana_varijabla naziv="DomainObject.Predmet.OstaliListFormatedOIB_1">
      <item>Helena Melovnik Zrinjski, OIB 18299772977 punomoćnik sudionika u postupku TIN ZRINJSKI d.o.o.</item>
    </derivirana_varijabla>
  </DomainObject.Predmet.OstaliListFormatedOIB>
  <DomainObject.Predmet.OstaliListFormatedWithAdress>
    <izvorni_sadrzaj>
      <item>Helena Melovnik Zrinjski, Majdakova 39, 10000 Zagreb punomoćnik sudionika u postupku TIN ZRINJSKI d.o.o.</item>
    </izvorni_sadrzaj>
    <derivirana_varijabla naziv="DomainObject.Predmet.OstaliListFormatedWithAdress_1">
      <item>Helena Melovnik Zrinjski, Majdakova 39, 10000 Zagreb punomoćnik sudionika u postupku TIN ZRINJSKI d.o.o.</item>
    </derivirana_varijabla>
  </DomainObject.Predmet.OstaliListFormatedWithAdress>
  <DomainObject.Predmet.OstaliListFormatedWithAdressOIB>
    <izvorni_sadrzaj>
      <item>Helena Melovnik Zrinjski, OIB 18299772977, Majdakova 39, 10000 Zagreb punomoćnik sudionika u postupku TIN ZRINJSKI d.o.o.</item>
    </izvorni_sadrzaj>
    <derivirana_varijabla naziv="DomainObject.Predmet.OstaliListFormatedWithAdressOIB_1">
      <item>Helena Melovnik Zrinjski, OIB 18299772977, Majdakova 39, 10000 Zagreb punomoćnik sudionika u postupku TIN ZRINJSKI d.o.o.</item>
    </derivirana_varijabla>
  </DomainObject.Predmet.OstaliListFormatedWithAdressOIB>
  <DomainObject.Predmet.OstaliListNazivFormated>
    <izvorni_sadrzaj>
      <item>Helena Melovnik Zrinjski</item>
    </izvorni_sadrzaj>
    <derivirana_varijabla naziv="DomainObject.Predmet.OstaliListNazivFormated_1">
      <item>Helena Melovnik Zrinjski</item>
    </derivirana_varijabla>
  </DomainObject.Predmet.OstaliListNazivFormated>
  <DomainObject.Predmet.OstaliListNazivFormatedOIB>
    <izvorni_sadrzaj>
      <item>Helena Melovnik Zrinjski, OIB 18299772977</item>
    </izvorni_sadrzaj>
    <derivirana_varijabla naziv="DomainObject.Predmet.OstaliListNazivFormatedOIB_1">
      <item>Helena Melovnik Zrinjski, OIB 18299772977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ZRINJSKI d.o.o.</izvorni_sadrzaj>
    <derivirana_varijabla naziv="DomainObject.Predmet.ProtustrankaIDrugi_1">TIN ZRINJSKI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 ZRINJSKI d.o.o., OIB 56351767202, Majdakova 39, 10000 Zagreb</izvorni_sadrzaj>
    <derivirana_varijabla naziv="DomainObject.Predmet.ProtustrankaIDrugiAdressOIB_1">TIN ZRINJSKI d.o.o., OIB 56351767202, Majdakova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ZRINJSKI d.o.o.</item>
      <item>Helena Melovnik Zrinjski</item>
    </izvorni_sadrzaj>
    <derivirana_varijabla naziv="DomainObject.Predmet.SudioniciListNaziv_1">
      <item>FINA Regionalni centar Zagreb</item>
      <item>TIN ZRINJSKI d.o.o.</item>
      <item>Helena Melovnik Zrinjski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izvorni_sadrzaj>
    <derivirana_varijabla naziv="DomainObject.Predmet.SudioniciListAdressOIB_1">
      <item>FINA Regionalni centar Zagreb, OIB 85821130368, Trg svibanjskih žrtava 1995. br. 1,10000 Zagreb</item>
      <item>TIN ZRINJSKI d.o.o., OIB 56351767202, Majdakova 39,10000 Zagreb</item>
      <item>Helena Melovnik Zrinjski, OIB 18299772977, Majdakova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56351767202</item>
      <item>, OIB 18299772977</item>
    </izvorni_sadrzaj>
    <derivirana_varijabla naziv="DomainObject.Predmet.SudioniciListNazivOIB_1">
      <item>, OIB 85821130368</item>
      <item>, OIB 56351767202</item>
      <item>, OIB 18299772977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41EC9-5A73-4213-B0B7-A68005DCF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4622</properties:Characters>
  <properties:Lines>132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2017-10-10T12:52:00Z</dcterms:created>
  <dc:creator>Korisnik</dc:creator>
  <cp:lastModifiedBy>Draženka Prpić</cp:lastModifiedBy>
  <cp:lastPrinted>2017-10-10T12:53:00Z</cp:lastPrinted>
  <dcterms:modified xmlns:xsi="http://www.w3.org/2001/XMLSchema-instance" xsi:type="dcterms:W3CDTF">2017-10-10T12:53:00Z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