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4d6c" w14:paraId="d384d6c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>
        <w:t xml:space="preserve">9 </w:t>
      </w:r>
      <w:r w:rsidR="00E73949">
        <w:t>St</w:t>
      </w:r>
      <w:r>
        <w:t>-</w:t>
      </w:r>
      <w:r w:rsidR="00C1174E">
        <w:t>363</w:t>
      </w:r>
      <w:r>
        <w:t>/</w:t>
      </w:r>
      <w:r w:rsidR="001A6AA7">
        <w:t>20</w:t>
      </w:r>
      <w:r w:rsidR="004630C8">
        <w:t>1</w:t>
      </w:r>
      <w:r w:rsidR="005E4F52">
        <w:t>6</w:t>
      </w:r>
      <w:r>
        <w:t>-</w:t>
      </w:r>
      <w:r w:rsidR="00C1174E">
        <w:t>13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E60C10" w:rsidR="006E227C" w:rsidRPr="00E506FC">
      <w:pPr>
        <w:ind w:hanging="709"/>
        <w:jc w:val="both"/>
      </w:pPr>
      <w:r>
        <w:tab/>
      </w:r>
      <w:r w:rsidR="00E60C10">
        <w:tab/>
      </w:r>
      <w:r w:rsidR="00F87EE2" w:rsidRPr="00572983">
        <w:t>Trgovački sud u Varaždinu po sucu toga suda Maji Valušnig, kao stečajnom sucu, u stečajnom predmetu</w:t>
      </w:r>
      <w:r w:rsidR="005E4F52">
        <w:t xml:space="preserve"> </w:t>
      </w:r>
      <w:r w:rsidR="005E4F52" w:rsidRPr="002F4DC4">
        <w:t>povodom prijedloga</w:t>
      </w:r>
      <w:r w:rsidR="00E61A34">
        <w:t xml:space="preserve"> predlagatelja </w:t>
      </w:r>
      <w:r w:rsidR="00E61A34" w:rsidRPr="00D6357F">
        <w:t xml:space="preserve">Financijske agencije Regionalni centar Zagreb, Podružnica Varaždin, Augusta Cesarca 2, Varaždin,  za otvaranje stečajnog postupka nad dužnikom </w:t>
      </w:r>
      <w:proofErr w:type="spellStart"/>
      <w:r w:rsidR="00E61A34">
        <w:t>BUDI.IN</w:t>
      </w:r>
      <w:proofErr w:type="spellEnd"/>
      <w:r w:rsidR="00E61A34" w:rsidRPr="00C40DD6">
        <w:t xml:space="preserve"> d.o.o., </w:t>
      </w:r>
      <w:proofErr w:type="spellStart"/>
      <w:r w:rsidR="00E61A34">
        <w:t>Hrašćica</w:t>
      </w:r>
      <w:proofErr w:type="spellEnd"/>
      <w:r w:rsidR="00E61A34" w:rsidRPr="00C40DD6">
        <w:t xml:space="preserve">, </w:t>
      </w:r>
      <w:r w:rsidR="00E61A34">
        <w:t>Ruđera Boškovića 7</w:t>
      </w:r>
      <w:r w:rsidR="00E61A34" w:rsidRPr="00C40DD6">
        <w:t>, OIB: 52140488867</w:t>
      </w:r>
      <w:r w:rsidR="00E61A34" w:rsidRPr="00D6357F">
        <w:t xml:space="preserve">, dana </w:t>
      </w:r>
      <w:r w:rsidR="00E61A34">
        <w:t>9</w:t>
      </w:r>
      <w:r w:rsidR="00E61A34" w:rsidRPr="00D6357F">
        <w:t xml:space="preserve">. </w:t>
      </w:r>
      <w:r w:rsidR="00E61A34">
        <w:t>lipnja</w:t>
      </w:r>
      <w:r w:rsidR="00E61A34" w:rsidRPr="00D6357F">
        <w:t xml:space="preserve"> 2016. godine</w:t>
      </w:r>
    </w:p>
    <w:p w:rsidRDefault="006E227C" w:rsidP="006E227C" w:rsidR="006E227C">
      <w:pPr>
        <w:jc w:val="both"/>
      </w:pPr>
    </w:p>
    <w:p w:rsidRDefault="009100AB" w:rsidP="006E227C" w:rsidR="009100AB">
      <w:pPr>
        <w:jc w:val="both"/>
      </w:pPr>
    </w:p>
    <w:p w:rsidRDefault="006E227C" w:rsidP="006E227C" w:rsidR="006E227C" w:rsidRPr="00450943">
      <w:pPr>
        <w:jc w:val="center"/>
      </w:pPr>
      <w:r w:rsidRPr="00450943">
        <w:t>r i j e š i o    j e</w:t>
      </w:r>
    </w:p>
    <w:p w:rsidRDefault="006E227C" w:rsidP="006E227C" w:rsidR="006E227C">
      <w:pPr>
        <w:jc w:val="both"/>
      </w:pPr>
    </w:p>
    <w:p w:rsidRDefault="009100AB" w:rsidP="006E227C" w:rsidR="009100AB" w:rsidRPr="00450943">
      <w:pPr>
        <w:jc w:val="both"/>
      </w:pPr>
    </w:p>
    <w:p w:rsidRDefault="00E73949" w:rsidP="009100AB" w:rsidR="006E227C">
      <w:pPr>
        <w:jc w:val="both"/>
      </w:pPr>
      <w:r>
        <w:tab/>
      </w:r>
      <w:r w:rsidR="006E227C">
        <w:t xml:space="preserve">Odgađa se ročište zakazano za dan </w:t>
      </w:r>
      <w:r w:rsidR="009100AB">
        <w:t>2</w:t>
      </w:r>
      <w:r w:rsidR="00C1174E">
        <w:t>8</w:t>
      </w:r>
      <w:r w:rsidR="006E227C">
        <w:t xml:space="preserve">. </w:t>
      </w:r>
      <w:r w:rsidR="00953E46">
        <w:t>lipnja</w:t>
      </w:r>
      <w:r w:rsidR="006E227C">
        <w:t xml:space="preserve"> 201</w:t>
      </w:r>
      <w:r w:rsidR="005E4F52">
        <w:t>6</w:t>
      </w:r>
      <w:r w:rsidR="006E227C">
        <w:t xml:space="preserve">. u </w:t>
      </w:r>
      <w:r w:rsidR="00C1174E">
        <w:t>10</w:t>
      </w:r>
      <w:r w:rsidR="004C56FA">
        <w:t>,</w:t>
      </w:r>
      <w:r w:rsidR="00953E46">
        <w:t>00</w:t>
      </w:r>
      <w:r w:rsidR="006E227C">
        <w:t xml:space="preserve"> sati, </w:t>
      </w:r>
      <w:r w:rsidR="009100AB">
        <w:t>a sljedeće će biti zakazano pisanim putem</w:t>
      </w:r>
      <w:r w:rsidR="00E75E66">
        <w:t>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 xml:space="preserve">, </w:t>
      </w:r>
      <w:r w:rsidR="00C1174E">
        <w:t>9</w:t>
      </w:r>
      <w:r w:rsidR="002D75CC">
        <w:t xml:space="preserve">. </w:t>
      </w:r>
      <w:r w:rsidR="00953E46">
        <w:t>lipnja</w:t>
      </w:r>
      <w:r>
        <w:t xml:space="preserve">  201</w:t>
      </w:r>
      <w:r w:rsidR="005E4F52">
        <w:t>6</w:t>
      </w:r>
      <w:r w:rsidRPr="00450943">
        <w:t>.</w:t>
      </w:r>
    </w:p>
    <w:p w:rsidRDefault="006E227C" w:rsidP="006E227C" w:rsidR="006E227C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Pr="00450943">
        <w:t xml:space="preserve">S </w:t>
      </w:r>
      <w:r>
        <w:t xml:space="preserve">u d a c </w:t>
      </w:r>
    </w:p>
    <w:p w:rsidRDefault="006E227C" w:rsidP="006E227C" w:rsidR="006E227C" w:rsidRPr="00450943">
      <w:pPr>
        <w:jc w:val="both"/>
      </w:pPr>
    </w:p>
    <w:p w:rsidRDefault="006E227C" w:rsidP="00313F26" w:rsidR="00313F2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  <w:t xml:space="preserve">      </w:t>
      </w:r>
      <w:r>
        <w:t xml:space="preserve"> Maja Valušnig</w:t>
      </w:r>
    </w:p>
    <w:p w:rsidRDefault="00365855" w:rsidP="00313F26" w:rsidR="00CF1244">
      <w:pPr>
        <w:jc w:val="both"/>
      </w:pPr>
      <w:r>
        <w:t xml:space="preserve"> </w:t>
      </w:r>
    </w:p>
    <w:p w:rsidRDefault="006E227C" w:rsidP="006E227C" w:rsidR="006E227C">
      <w:pPr>
        <w:jc w:val="both"/>
      </w:pPr>
    </w:p>
    <w:p w:rsidRDefault="002D75CC" w:rsidP="006E227C" w:rsidR="002D75CC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C1174E" w:rsidP="00C1174E" w:rsidR="00C1174E">
      <w:pPr>
        <w:jc w:val="both"/>
      </w:pPr>
      <w:r w:rsidRPr="00D6357F">
        <w:t>- predlagatelj FINANCIJSKA AGENCIJA, Podružnica Varaždin, Augusta Cesarca 2</w:t>
      </w:r>
    </w:p>
    <w:p w:rsidRDefault="00C1174E" w:rsidP="00C1174E" w:rsidR="00C1174E" w:rsidRPr="00D6357F">
      <w:pPr>
        <w:jc w:val="both"/>
      </w:pPr>
      <w:r w:rsidRPr="005E4F52">
        <w:rPr>
          <w:rFonts w:eastAsiaTheme="minorHAnsi"/>
          <w:lang w:eastAsia="en-US"/>
        </w:rPr>
        <w:t>- Županijsko državno odvjetništvo, Građansko-upravni odjel</w:t>
      </w:r>
    </w:p>
    <w:p w:rsidRDefault="00C1174E" w:rsidP="00C1174E" w:rsidR="00C1174E" w:rsidRPr="00D6357F">
      <w:pPr>
        <w:jc w:val="both"/>
      </w:pPr>
      <w:r w:rsidRPr="00D6357F">
        <w:t xml:space="preserve">- </w:t>
      </w:r>
      <w:proofErr w:type="spellStart"/>
      <w:r w:rsidRPr="00C40DD6">
        <w:t>BUDI.IN</w:t>
      </w:r>
      <w:proofErr w:type="spellEnd"/>
      <w:r w:rsidRPr="00C40DD6">
        <w:t xml:space="preserve"> d.o.o., </w:t>
      </w:r>
      <w:proofErr w:type="spellStart"/>
      <w:r w:rsidRPr="00934DBC">
        <w:t>Hrašćica</w:t>
      </w:r>
      <w:proofErr w:type="spellEnd"/>
      <w:r w:rsidRPr="00934DBC">
        <w:t>, Ruđera Boškovića 7</w:t>
      </w:r>
    </w:p>
    <w:p w:rsidRDefault="00C1174E" w:rsidP="00C1174E" w:rsidR="00C1174E" w:rsidRPr="00D6357F">
      <w:pPr>
        <w:jc w:val="both"/>
      </w:pPr>
      <w:r w:rsidRPr="00D6357F">
        <w:t xml:space="preserve">- </w:t>
      </w:r>
      <w:r w:rsidRPr="00C40DD6">
        <w:t xml:space="preserve">direktor dužnika Siniša </w:t>
      </w:r>
      <w:proofErr w:type="spellStart"/>
      <w:r>
        <w:t>Lakatoš</w:t>
      </w:r>
      <w:proofErr w:type="spellEnd"/>
      <w:r w:rsidRPr="00C40DD6">
        <w:t xml:space="preserve">, </w:t>
      </w:r>
      <w:proofErr w:type="spellStart"/>
      <w:r>
        <w:t>Hrašćica</w:t>
      </w:r>
      <w:proofErr w:type="spellEnd"/>
      <w:r w:rsidRPr="00C40DD6">
        <w:t xml:space="preserve">, </w:t>
      </w:r>
      <w:r>
        <w:t>Ruđera Boškovića 7</w:t>
      </w:r>
    </w:p>
    <w:p w:rsidRDefault="00C1174E" w:rsidP="00C1174E" w:rsidR="00C1174E" w:rsidRPr="00D6357F">
      <w:pPr>
        <w:jc w:val="both"/>
      </w:pPr>
      <w:r w:rsidRPr="00D6357F">
        <w:t xml:space="preserve">- stečajna e-Oglasna ploča 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44EA4"/>
    <w:rsid w:val="0005180B"/>
    <w:rsid w:val="00054577"/>
    <w:rsid w:val="000A542D"/>
    <w:rsid w:val="000B655B"/>
    <w:rsid w:val="000D63EA"/>
    <w:rsid w:val="000E1119"/>
    <w:rsid w:val="001010EC"/>
    <w:rsid w:val="00115058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549A9"/>
    <w:rsid w:val="002846A2"/>
    <w:rsid w:val="002C5D2E"/>
    <w:rsid w:val="002D4DD2"/>
    <w:rsid w:val="002D75CC"/>
    <w:rsid w:val="00304A30"/>
    <w:rsid w:val="00313F26"/>
    <w:rsid w:val="00322B32"/>
    <w:rsid w:val="003346CE"/>
    <w:rsid w:val="00365855"/>
    <w:rsid w:val="003E2AE0"/>
    <w:rsid w:val="003F120C"/>
    <w:rsid w:val="004274AF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D21C7"/>
    <w:rsid w:val="005E4F52"/>
    <w:rsid w:val="005E7ACB"/>
    <w:rsid w:val="005F39DA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86CF7"/>
    <w:rsid w:val="008A024C"/>
    <w:rsid w:val="008A2280"/>
    <w:rsid w:val="008F3B94"/>
    <w:rsid w:val="009100AB"/>
    <w:rsid w:val="00926B30"/>
    <w:rsid w:val="00933038"/>
    <w:rsid w:val="00940790"/>
    <w:rsid w:val="00943931"/>
    <w:rsid w:val="00944AB4"/>
    <w:rsid w:val="009463BE"/>
    <w:rsid w:val="00953E46"/>
    <w:rsid w:val="009B06A8"/>
    <w:rsid w:val="009B1F04"/>
    <w:rsid w:val="009B536E"/>
    <w:rsid w:val="009C2D62"/>
    <w:rsid w:val="009C5654"/>
    <w:rsid w:val="009D0C5B"/>
    <w:rsid w:val="00A05A75"/>
    <w:rsid w:val="00A12289"/>
    <w:rsid w:val="00A32267"/>
    <w:rsid w:val="00A571CC"/>
    <w:rsid w:val="00A72D6C"/>
    <w:rsid w:val="00AB0363"/>
    <w:rsid w:val="00AD7EE1"/>
    <w:rsid w:val="00AE7FAF"/>
    <w:rsid w:val="00B02B9E"/>
    <w:rsid w:val="00B17E1D"/>
    <w:rsid w:val="00B23C05"/>
    <w:rsid w:val="00B34567"/>
    <w:rsid w:val="00B40A1E"/>
    <w:rsid w:val="00B81383"/>
    <w:rsid w:val="00BB51EE"/>
    <w:rsid w:val="00BC12DD"/>
    <w:rsid w:val="00BD715E"/>
    <w:rsid w:val="00BE39E9"/>
    <w:rsid w:val="00BE5F32"/>
    <w:rsid w:val="00BF5CAE"/>
    <w:rsid w:val="00BF751C"/>
    <w:rsid w:val="00C1174E"/>
    <w:rsid w:val="00C1379A"/>
    <w:rsid w:val="00C70A20"/>
    <w:rsid w:val="00C7158A"/>
    <w:rsid w:val="00C83918"/>
    <w:rsid w:val="00CE2AF7"/>
    <w:rsid w:val="00CF01E8"/>
    <w:rsid w:val="00CF1244"/>
    <w:rsid w:val="00CF4D09"/>
    <w:rsid w:val="00D65D0F"/>
    <w:rsid w:val="00D77A76"/>
    <w:rsid w:val="00DD1292"/>
    <w:rsid w:val="00DF16D6"/>
    <w:rsid w:val="00E305A9"/>
    <w:rsid w:val="00E60C10"/>
    <w:rsid w:val="00E61A34"/>
    <w:rsid w:val="00E71BB7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87EE2"/>
    <w:rsid w:val="00F9211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F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F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F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F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F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F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F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F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BUDI.IN društvo s ograničenom odgovornošću za pružanje frizerskih usluga</izvorni_sadrzaj>
    <derivirana_varijabla naziv="DomainObject.Predmet.ProtustrankaFormated_1">  BUDI.IN društvo s ograničenom odgovornošću za pružanje frizerskih usluga</derivirana_varijabla>
  </DomainObject.Predmet.ProtustrankaFormated>
  <DomainObject.Predmet.ProtustrankaFormatedOIB>
    <izvorni_sadrzaj>  BUDI.IN društvo s ograničenom odgovornošću za pružanje frizerskih usluga, OIB 52140488867</izvorni_sadrzaj>
    <derivirana_varijabla naziv="DomainObject.Predmet.ProtustrankaFormatedOIB_1">  BUDI.IN društvo s ograničenom odgovornošću za pružanje frizerskih usluga, OIB 52140488867</derivirana_varijabla>
  </DomainObject.Predmet.ProtustrankaFormatedOIB>
  <DomainObject.Predmet.ProtustrankaFormatedWithAdress>
    <izvorni_sadrzaj> BUDI.IN društvo s ograničenom odgovornošću za pružanje frizerskih usluga, Ruđera Boškovića 7, 42000 Hrašćica</izvorni_sadrzaj>
    <derivirana_varijabla naziv="DomainObject.Predmet.ProtustrankaFormatedWithAdress_1"> BUDI.IN društvo s ograničenom odgovornošću za pružanje frizerskih usluga, Ruđera Boškovića 7, 42000 Hrašćica</derivirana_varijabla>
  </DomainObject.Predmet.ProtustrankaFormatedWithAdress>
  <DomainObject.Predmet.ProtustrankaFormatedWithAdressOIB>
    <izvorni_sadrzaj> BUDI.IN društvo s ograničenom odgovornošću za pružanje frizerskih usluga, OIB 52140488867, Ruđera Boškovića 7, 42000 Hrašćica</izvorni_sadrzaj>
    <derivirana_varijabla naziv="DomainObject.Predmet.ProtustrankaFormatedWithAdressOIB_1"> BUDI.IN društvo s ograničenom odgovornošću za pružanje frizerskih usluga, OIB 52140488867, Ruđera Boškovića 7, 42000 Hrašćica</derivirana_varijabla>
  </DomainObject.Predmet.ProtustrankaFormatedWithAdressOIB>
  <DomainObject.Predmet.ProtustrankaWithAdress>
    <izvorni_sadrzaj>BUDI.IN društvo s ograničenom odgovornošću za pružanje frizerskih usluga Ruđera Boškovića 7, 42000 Hrašćica</izvorni_sadrzaj>
    <derivirana_varijabla naziv="DomainObject.Predmet.ProtustrankaWithAdress_1">BUDI.IN društvo s ograničenom odgovornošću za pružanje frizerskih usluga Ruđera Boškovića 7, 42000 Hrašćica</derivirana_varijabla>
  </DomainObject.Predmet.ProtustrankaWithAdress>
  <DomainObject.Predmet.ProtustrankaWithAdressOIB>
    <izvorni_sadrzaj>BUDI.IN društvo s ograničenom odgovornošću za pružanje frizerskih usluga, OIB 52140488867, Ruđera Boškovića 7, 42000 Hrašćica</izvorni_sadrzaj>
    <derivirana_varijabla naziv="DomainObject.Predmet.ProtustrankaWithAdressOIB_1">BUDI.IN društvo s ograničenom odgovornošću za pružanje frizerskih usluga, OIB 52140488867, Ruđera Boškovića 7, 42000 Hrašćica</derivirana_varijabla>
  </DomainObject.Predmet.ProtustrankaWithAdressOIB>
  <DomainObject.Predmet.ProtustrankaNazivFormated>
    <izvorni_sadrzaj>BUDI.IN društvo s ograničenom odgovornošću za pružanje frizerskih usluga</izvorni_sadrzaj>
    <derivirana_varijabla naziv="DomainObject.Predmet.ProtustrankaNazivFormated_1">BUDI.IN društvo s ograničenom odgovornošću za pružanje frizerskih usluga</derivirana_varijabla>
  </DomainObject.Predmet.ProtustrankaNazivFormated>
  <DomainObject.Predmet.ProtustrankaNazivFormatedOIB>
    <izvorni_sadrzaj>BUDI.IN društvo s ograničenom odgovornošću za pružanje frizerskih usluga, OIB 52140488867</izvorni_sadrzaj>
    <derivirana_varijabla naziv="DomainObject.Predmet.ProtustrankaNazivFormatedOIB_1">BUDI.IN društvo s ograničenom odgovornošću za pružanje frizerskih usluga, OIB 52140488867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57980.63</izvorni_sadrzaj>
    <derivirana_varijabla naziv="DomainObject.Predmet.TrenutnaVrijednost_1">57980.63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BUDI.IN društvo s ograničenom odgovornošću za pružanje frizerskih usluga</item>
    </izvorni_sadrzaj>
    <derivirana_varijabla naziv="DomainObject.Predmet.ProtuStrankaListFormated_1">
      <item>BUDI.IN društvo s ograničenom odgovornošću za pružanje frizerskih usluga</item>
    </derivirana_varijabla>
  </DomainObject.Predmet.ProtuStrankaListFormated>
  <DomainObject.Predmet.ProtuStrankaListFormatedOIB>
    <izvorni_sadrzaj>
      <item>BUDI.IN društvo s ograničenom odgovornošću za pružanje frizerskih usluga, OIB 52140488867</item>
    </izvorni_sadrzaj>
    <derivirana_varijabla naziv="DomainObject.Predmet.ProtuStrankaListFormatedOIB_1">
      <item>BUDI.IN društvo s ograničenom odgovornošću za pružanje frizerskih usluga, OIB 52140488867</item>
    </derivirana_varijabla>
  </DomainObject.Predmet.ProtuStrankaListFormatedOIB>
  <DomainObject.Predmet.ProtuStrankaListFormatedWithAdress>
    <izvorni_sadrzaj>
      <item>BUDI.IN društvo s ograničenom odgovornošću za pružanje frizerskih usluga, Ruđera Boškovića 7, 42000 Hrašćica</item>
    </izvorni_sadrzaj>
    <derivirana_varijabla naziv="DomainObject.Predmet.ProtuStrankaListFormatedWithAdress_1">
      <item>BUDI.IN društvo s ograničenom odgovornošću za pružanje frizerskih usluga, Ruđera Boškovića 7, 42000 Hrašćica</item>
    </derivirana_varijabla>
  </DomainObject.Predmet.ProtuStrankaListFormatedWithAdress>
  <DomainObject.Predmet.ProtuStrankaListFormatedWithAdressOIB>
    <izvorni_sadrzaj>
      <item>BUDI.IN društvo s ograničenom odgovornošću za pružanje frizerskih usluga, OIB 52140488867, Ruđera Boškovića 7, 42000 Hrašćica</item>
    </izvorni_sadrzaj>
    <derivirana_varijabla naziv="DomainObject.Predmet.ProtuStrankaListFormatedWithAdressOIB_1">
      <item>BUDI.IN društvo s ograničenom odgovornošću za pružanje frizerskih usluga, OIB 52140488867, Ruđera Boškovića 7, 42000 Hrašćica</item>
    </derivirana_varijabla>
  </DomainObject.Predmet.ProtuStrankaListFormatedWithAdressOIB>
  <DomainObject.Predmet.ProtuStrankaListNazivFormated>
    <izvorni_sadrzaj>
      <item>BUDI.IN društvo s ograničenom odgovornošću za pružanje frizerskih usluga</item>
    </izvorni_sadrzaj>
    <derivirana_varijabla naziv="DomainObject.Predmet.ProtuStrankaListNazivFormated_1">
      <item>BUDI.IN društvo s ograničenom odgovornošću za pružanje frizerskih usluga</item>
    </derivirana_varijabla>
  </DomainObject.Predmet.ProtuStrankaListNazivFormated>
  <DomainObject.Predmet.ProtuStrankaListNazivFormatedOIB>
    <izvorni_sadrzaj>
      <item>BUDI.IN društvo s ograničenom odgovornošću za pružanje frizerskih usluga, OIB 52140488867</item>
    </izvorni_sadrzaj>
    <derivirana_varijabla naziv="DomainObject.Predmet.ProtuStrankaListNazivFormatedOIB_1">
      <item>BUDI.IN društvo s ograničenom odgovornošću za pružanje frizerskih usluga, OIB 52140488867</item>
    </derivirana_varijabla>
  </DomainObject.Predmet.ProtuStrankaListNazivFormatedOIB>
  <DomainObject.Predmet.OstaliListFormated>
    <izvorni_sadrzaj>
      <item>Sudski registar</item>
      <item>Siniša Benčik-nije više direktor</item>
      <item>Županijsko državno odvjetništvo</item>
      <item>Siniša Lakatoš</item>
    </izvorni_sadrzaj>
    <derivirana_varijabla naziv="DomainObject.Predmet.OstaliListFormated_1">
      <item>Sudski registar</item>
      <item>Siniša Benčik-nije više direktor</item>
      <item>Županijsko državno odvjetništvo</item>
      <item>Siniša Lakatoš</item>
    </derivirana_varijabla>
  </DomainObject.Predmet.OstaliListFormated>
  <DomainObject.Predmet.OstaliListFormatedOIB>
    <izvorni_sadrzaj>
      <item>Sudski registar</item>
      <item>Siniša Benčik-nije više direktor, OIB 83274941345</item>
      <item>Županijsko državno odvjetništvo</item>
      <item>Siniša Lakatoš, OIB 54552587594</item>
    </izvorni_sadrzaj>
    <derivirana_varijabla naziv="DomainObject.Predmet.OstaliListFormatedOIB_1">
      <item>Sudski registar</item>
      <item>Siniša Benčik-nije više direktor, OIB 83274941345</item>
      <item>Županijsko državno odvjetništvo</item>
      <item>Siniša Lakatoš, OIB 54552587594</item>
    </derivirana_varijabla>
  </DomainObject.Predmet.OstaliListFormatedOIB>
  <DomainObject.Predmet.OstaliListFormatedWithAdress>
    <izvorni_sadrzaj>
      <item>Sudski registar</item>
      <item>Siniša Benčik-nije više direktor, Augusta Šenoe 18, 40315 Mursko Središće</item>
      <item>Županijsko državno odvjetništvo</item>
      <item>Siniša Lakatoš, Ruđera Boškovića 7, 42000 Hrašćica</item>
    </izvorni_sadrzaj>
    <derivirana_varijabla naziv="DomainObject.Predmet.OstaliListFormatedWithAdress_1">
      <item>Sudski registar</item>
      <item>Siniša Benčik-nije više direktor, Augusta Šenoe 18, 40315 Mursko Središće</item>
      <item>Županijsko državno odvjetništvo</item>
      <item>Siniša Lakatoš, Ruđera Boškovića 7, 42000 Hrašćica</item>
    </derivirana_varijabla>
  </DomainObject.Predmet.OstaliListFormatedWithAdress>
  <DomainObject.Predmet.OstaliListFormatedWithAdressOIB>
    <izvorni_sadrzaj>
      <item>Sudski registar</item>
      <item>Siniša Benčik-nije više direktor, OIB 83274941345, Augusta Šenoe 18, 40315 Mursko Središće</item>
      <item>Županijsko državno odvjetništvo</item>
      <item>Siniša Lakatoš, OIB 54552587594, Ruđera Boškovića 7, 42000 Hrašćica</item>
    </izvorni_sadrzaj>
    <derivirana_varijabla naziv="DomainObject.Predmet.OstaliListFormatedWithAdressOIB_1">
      <item>Sudski registar</item>
      <item>Siniša Benčik-nije više direktor, OIB 83274941345, Augusta Šenoe 18, 40315 Mursko Središće</item>
      <item>Županijsko državno odvjetništvo</item>
      <item>Siniša Lakatoš, OIB 54552587594, Ruđera Boškovića 7, 42000 Hrašćica</item>
    </derivirana_varijabla>
  </DomainObject.Predmet.OstaliListFormatedWithAdressOIB>
  <DomainObject.Predmet.OstaliListNazivFormated>
    <izvorni_sadrzaj>
      <item>Sudski registar</item>
      <item>Siniša Benčik-nije više direktor</item>
      <item>Županijsko državno odvjetništvo</item>
      <item>Siniša Lakatoš</item>
    </izvorni_sadrzaj>
    <derivirana_varijabla naziv="DomainObject.Predmet.OstaliListNazivFormated_1">
      <item>Sudski registar</item>
      <item>Siniša Benčik-nije više direktor</item>
      <item>Županijsko državno odvjetništvo</item>
      <item>Siniša Lakatoš</item>
    </derivirana_varijabla>
  </DomainObject.Predmet.OstaliListNazivFormated>
  <DomainObject.Predmet.OstaliListNazivFormatedOIB>
    <izvorni_sadrzaj>
      <item>Sudski registar</item>
      <item>Siniša Benčik-nije više direktor, OIB 83274941345</item>
      <item>Županijsko državno odvjetništvo</item>
      <item>Siniša Lakatoš, OIB 54552587594</item>
    </izvorni_sadrzaj>
    <derivirana_varijabla naziv="DomainObject.Predmet.OstaliListNazivFormatedOIB_1">
      <item>Sudski registar</item>
      <item>Siniša Benčik-nije više direktor, OIB 83274941345</item>
      <item>Županijsko državno odvjetništvo</item>
      <item>Siniša Lakatoš, OIB 54552587594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BUDI.IN društvo s ograničenom odgovornošću za pružanje frizerskih usluga</izvorni_sadrzaj>
    <derivirana_varijabla naziv="DomainObject.Predmet.ProtustrankaIDrugi_1">BUDI.IN društvo s ograničenom odgovornošću za pružanje frizerskih usluga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BUDI.IN društvo s ograničenom odgovornošću za pružanje frizerskih usluga, OIB 52140488867, Ruđera Boškovića 7, 42000 Hrašćica</izvorni_sadrzaj>
    <derivirana_varijabla naziv="DomainObject.Predmet.ProtustrankaIDrugiAdressOIB_1">BUDI.IN društvo s ograničenom odgovornošću za pružanje frizerskih usluga, OIB 52140488867, Ruđera Boškovića 7,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BUDI.IN društvo s ograničenom odgovornošću za pružanje frizerskih usluga</item>
      <item>Sudski registar</item>
      <item>Siniša Benčik-nije više direktor</item>
      <item>Županijsko državno odvjetništvo</item>
      <item>Siniša Lakatoš</item>
    </izvorni_sadrzaj>
    <derivirana_varijabla naziv="DomainObject.Predmet.SudioniciListNaziv_1">
      <item>Financijska agencija</item>
      <item>BUDI.IN društvo s ograničenom odgovornošću za pružanje frizerskih usluga</item>
      <item>Sudski registar</item>
      <item>Siniša Benčik-nije više direktor</item>
      <item>Županijsko državno odvjetništvo</item>
      <item>Siniša Lakatoš</item>
    </derivirana_varijabla>
  </DomainObject.Predmet.SudioniciListNaziv>
  <DomainObject.Predmet.SudioniciListAdressOIB>
    <izvorni_sadrzaj>
      <item>Financijska agencija, OIB 85821130368, A. Cesarca 2,42000 Varaždin</item>
      <item>BUDI.IN društvo s ograničenom odgovornošću za pružanje frizerskih usluga, OIB 52140488867, Ruđera Boškovića 7,42000 Hrašćica</item>
      <item>Sudski registar</item>
      <item>Siniša Benčik-nije više direktor, OIB 83274941345, Augusta Šenoe 18,40315 Mursko Središće</item>
      <item>Županijsko državno odvjetništvo</item>
      <item>Siniša Lakatoš, OIB 54552587594, Ruđera Boškovića 7,42000 Hrašćica</item>
    </izvorni_sadrzaj>
    <derivirana_varijabla naziv="DomainObject.Predmet.SudioniciListAdressOIB_1">
      <item>Financijska agencija, OIB 85821130368, A. Cesarca 2,42000 Varaždin</item>
      <item>BUDI.IN društvo s ograničenom odgovornošću za pružanje frizerskih usluga, OIB 52140488867, Ruđera Boškovića 7,42000 Hrašćica</item>
      <item>Sudski registar</item>
      <item>Siniša Benčik-nije više direktor, OIB 83274941345, Augusta Šenoe 18,40315 Mursko Središće</item>
      <item>Županijsko državno odvjetništvo</item>
      <item>Siniša Lakatoš, OIB 54552587594, Ruđera Boškovića 7,42000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52140488867</item>
      <item>, OIB null</item>
      <item>, OIB 83274941345</item>
      <item>, OIB null</item>
      <item>, OIB 54552587594</item>
    </izvorni_sadrzaj>
    <derivirana_varijabla naziv="DomainObject.Predmet.SudioniciListNazivOIB_1">
      <item>, OIB 85821130368</item>
      <item>, OIB 52140488867</item>
      <item>, OIB null</item>
      <item>, OIB 83274941345</item>
      <item>, OIB null</item>
      <item>, OIB 54552587594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853F7-C837-4338-9889-E80631313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173</properties:Words>
  <properties:Characters>856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2016-06-09T10:35:00Z</dcterms:created>
  <dc:creator>Ljubica Makovec</dc:creator>
  <cp:lastModifiedBy>Nevenka Vuković</cp:lastModifiedBy>
  <cp:lastPrinted>2016-06-09T10:38:00Z</cp:lastPrinted>
  <dcterms:modified xmlns:xsi="http://www.w3.org/2001/XMLSchema-instance" xsi:type="dcterms:W3CDTF">2016-06-09T10:38:00Z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