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eb4a2" w14:paraId="bceb4a2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324DB2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</w:t>
      </w:r>
      <w:r w:rsidR="00223CFD">
        <w:rPr>
          <w:sz w:val="24"/>
        </w:rPr>
        <w:t xml:space="preserve">          </w:t>
      </w:r>
      <w:r w:rsidR="00C8222F">
        <w:rPr>
          <w:sz w:val="24"/>
        </w:rPr>
        <w:t xml:space="preserve"> </w:t>
      </w:r>
      <w:r w:rsidR="00A30070" w:rsidRPr="00585F4E">
        <w:rPr>
          <w:sz w:val="24"/>
        </w:rPr>
        <w:t>Broj: St-</w:t>
      </w:r>
      <w:r w:rsidR="00207877">
        <w:rPr>
          <w:sz w:val="24"/>
        </w:rPr>
        <w:t>1</w:t>
      </w:r>
      <w:r w:rsidR="002C5C6E">
        <w:rPr>
          <w:sz w:val="24"/>
        </w:rPr>
        <w:t>628</w:t>
      </w:r>
      <w:r w:rsidR="005333A3">
        <w:rPr>
          <w:sz w:val="24"/>
        </w:rPr>
        <w:t>/2016</w:t>
      </w:r>
      <w:r w:rsidR="00207877">
        <w:rPr>
          <w:sz w:val="24"/>
        </w:rPr>
        <w:t>-</w:t>
      </w:r>
      <w:r w:rsidR="00EC549C">
        <w:rPr>
          <w:sz w:val="24"/>
        </w:rPr>
        <w:t>3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 xml:space="preserve">Financijske agencije RC Zagreb, Podružnica </w:t>
      </w:r>
      <w:r w:rsidR="00C43BB7">
        <w:rPr>
          <w:sz w:val="24"/>
        </w:rPr>
        <w:t>Zagreb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005BEE">
        <w:rPr>
          <w:sz w:val="24"/>
          <w:szCs w:val="24"/>
        </w:rPr>
        <w:t xml:space="preserve"> </w:t>
      </w:r>
      <w:r w:rsidR="002C5C6E">
        <w:rPr>
          <w:sz w:val="24"/>
          <w:szCs w:val="24"/>
        </w:rPr>
        <w:t xml:space="preserve">ŽIVOTINJSKA FARMA </w:t>
      </w:r>
      <w:r w:rsidR="007C53B0">
        <w:rPr>
          <w:sz w:val="24"/>
          <w:szCs w:val="24"/>
        </w:rPr>
        <w:t xml:space="preserve"> d.o.o</w:t>
      </w:r>
      <w:r w:rsidR="00C43BB7">
        <w:rPr>
          <w:sz w:val="24"/>
          <w:szCs w:val="24"/>
        </w:rPr>
        <w:t>.</w:t>
      </w:r>
      <w:r w:rsidR="00B438AD">
        <w:rPr>
          <w:sz w:val="24"/>
          <w:szCs w:val="24"/>
        </w:rPr>
        <w:t>,</w:t>
      </w:r>
      <w:r w:rsidR="006E7C7D">
        <w:rPr>
          <w:sz w:val="24"/>
          <w:szCs w:val="24"/>
        </w:rPr>
        <w:t xml:space="preserve"> </w:t>
      </w:r>
      <w:r w:rsidR="002C5C6E">
        <w:rPr>
          <w:sz w:val="24"/>
          <w:szCs w:val="24"/>
        </w:rPr>
        <w:t>Mandaličina 12 B</w:t>
      </w:r>
      <w:r w:rsidR="00223CFD">
        <w:rPr>
          <w:sz w:val="24"/>
          <w:szCs w:val="24"/>
        </w:rPr>
        <w:t xml:space="preserve">, </w:t>
      </w:r>
      <w:r w:rsidR="00EC549C">
        <w:rPr>
          <w:sz w:val="24"/>
          <w:szCs w:val="24"/>
        </w:rPr>
        <w:t>10000 Zagreb</w:t>
      </w:r>
      <w:r w:rsidR="00005BEE" w:rsidRPr="00005BEE">
        <w:rPr>
          <w:sz w:val="24"/>
          <w:szCs w:val="24"/>
        </w:rPr>
        <w:t xml:space="preserve">, OIB </w:t>
      </w:r>
      <w:r w:rsidR="002C5C6E">
        <w:rPr>
          <w:sz w:val="24"/>
          <w:szCs w:val="24"/>
        </w:rPr>
        <w:t>87238688522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691EA3">
        <w:rPr>
          <w:sz w:val="24"/>
          <w:szCs w:val="24"/>
        </w:rPr>
        <w:t>0</w:t>
      </w:r>
      <w:r w:rsidR="00307105">
        <w:rPr>
          <w:sz w:val="24"/>
          <w:szCs w:val="24"/>
        </w:rPr>
        <w:t>1</w:t>
      </w:r>
      <w:r w:rsidR="00691EA3">
        <w:rPr>
          <w:sz w:val="24"/>
          <w:szCs w:val="24"/>
        </w:rPr>
        <w:t>.rujna</w:t>
      </w:r>
      <w:r w:rsidR="000544E9">
        <w:rPr>
          <w:sz w:val="24"/>
          <w:szCs w:val="24"/>
        </w:rPr>
        <w:t xml:space="preserve"> </w:t>
      </w:r>
      <w:r w:rsidR="00EC007E">
        <w:rPr>
          <w:sz w:val="24"/>
          <w:szCs w:val="24"/>
        </w:rPr>
        <w:t>2016.</w:t>
      </w:r>
      <w:r w:rsidR="00691EA3">
        <w:rPr>
          <w:sz w:val="24"/>
          <w:szCs w:val="24"/>
        </w:rPr>
        <w:t>godine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005BEE">
        <w:rPr>
          <w:sz w:val="24"/>
        </w:rPr>
        <w:t xml:space="preserve"> </w:t>
      </w:r>
      <w:r w:rsidR="006E7C7D">
        <w:rPr>
          <w:sz w:val="24"/>
          <w:szCs w:val="24"/>
        </w:rPr>
        <w:t>ŽIVOTINJSKA FARMA  d.o.o., Mandaličina 12 B, 10000 Zagreb</w:t>
      </w:r>
      <w:r w:rsidR="006E7C7D" w:rsidRPr="00005BEE">
        <w:rPr>
          <w:sz w:val="24"/>
          <w:szCs w:val="24"/>
        </w:rPr>
        <w:t xml:space="preserve">, OIB </w:t>
      </w:r>
      <w:r w:rsidR="006E7C7D">
        <w:rPr>
          <w:sz w:val="24"/>
          <w:szCs w:val="24"/>
        </w:rPr>
        <w:t>87238688522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691EA3">
        <w:rPr>
          <w:sz w:val="24"/>
        </w:rPr>
        <w:t>Mateo Erceg, Radnička cesta 30, Zagreb, OIB: 93602617826.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6C5153" w:rsidR="006C5153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6E7C7D">
        <w:rPr>
          <w:sz w:val="24"/>
          <w:szCs w:val="24"/>
        </w:rPr>
        <w:t>ŽIVOTINJSKA FARMA  d.o.o., Mandaličina 12 B, 10000 Zagreb</w:t>
      </w:r>
      <w:r w:rsidR="006E7C7D" w:rsidRPr="00005BEE">
        <w:rPr>
          <w:sz w:val="24"/>
          <w:szCs w:val="24"/>
        </w:rPr>
        <w:t xml:space="preserve">, OIB </w:t>
      </w:r>
      <w:r w:rsidR="006E7C7D">
        <w:rPr>
          <w:sz w:val="24"/>
          <w:szCs w:val="24"/>
        </w:rPr>
        <w:t>87238688522</w:t>
      </w:r>
      <w:r w:rsidR="00C66866">
        <w:rPr>
          <w:sz w:val="24"/>
          <w:szCs w:val="24"/>
        </w:rPr>
        <w:t>.</w:t>
      </w:r>
    </w:p>
    <w:p w:rsidRDefault="00C21645" w:rsidP="00C21645" w:rsidR="00C21645" w:rsidRPr="0010363C">
      <w:pPr>
        <w:ind w:firstLine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05BEE" w:rsidP="00457103" w:rsidR="00005BEE">
      <w:pPr>
        <w:ind w:left="720"/>
        <w:jc w:val="both"/>
        <w:rPr>
          <w:sz w:val="24"/>
        </w:rPr>
      </w:pPr>
    </w:p>
    <w:p w:rsidRDefault="00324DB2" w:rsidP="00457103" w:rsidR="00324DB2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324DB2" w:rsidP="00457103" w:rsidR="00324DB2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</w:t>
      </w:r>
      <w:r w:rsidR="00324DB2">
        <w:rPr>
          <w:sz w:val="24"/>
        </w:rPr>
        <w:t xml:space="preserve">   </w:t>
      </w:r>
      <w:r>
        <w:rPr>
          <w:sz w:val="24"/>
        </w:rPr>
        <w:t xml:space="preserve"> </w:t>
      </w:r>
      <w:r w:rsidR="00F37A33">
        <w:rPr>
          <w:sz w:val="24"/>
        </w:rPr>
        <w:t xml:space="preserve">    </w:t>
      </w:r>
      <w:r>
        <w:rPr>
          <w:sz w:val="24"/>
        </w:rPr>
        <w:t xml:space="preserve">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005BEE">
        <w:rPr>
          <w:sz w:val="24"/>
        </w:rPr>
        <w:t>1</w:t>
      </w:r>
      <w:r w:rsidR="002C5C6E">
        <w:rPr>
          <w:sz w:val="24"/>
        </w:rPr>
        <w:t>628</w:t>
      </w:r>
      <w:r w:rsidR="00005BEE">
        <w:rPr>
          <w:sz w:val="24"/>
        </w:rPr>
        <w:t>/2016-</w:t>
      </w:r>
      <w:r w:rsidR="00EC549C">
        <w:rPr>
          <w:sz w:val="24"/>
        </w:rPr>
        <w:t>3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agencija RC Zagreb, Podružnica Zagreb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8A3347">
        <w:rPr>
          <w:sz w:val="24"/>
        </w:rPr>
        <w:t>temeljem odredbe  čl. 444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913DC9">
        <w:rPr>
          <w:sz w:val="24"/>
        </w:rPr>
        <w:t>2</w:t>
      </w:r>
      <w:r w:rsidR="00C66866">
        <w:rPr>
          <w:sz w:val="24"/>
        </w:rPr>
        <w:t>4</w:t>
      </w:r>
      <w:r w:rsidR="00913DC9">
        <w:rPr>
          <w:sz w:val="24"/>
        </w:rPr>
        <w:t>.svibnja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0837A1" w:rsidP="00A6290B" w:rsidR="000837A1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B03DF6" w:rsidP="00A6290B" w:rsidR="00B03DF6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</w:t>
      </w:r>
      <w:r w:rsidR="00324DB2">
        <w:rPr>
          <w:sz w:val="24"/>
        </w:rPr>
        <w:t xml:space="preserve">              </w:t>
      </w:r>
      <w:r w:rsidR="00C32681">
        <w:rPr>
          <w:sz w:val="24"/>
        </w:rPr>
        <w:t xml:space="preserve">         </w:t>
      </w:r>
      <w:r>
        <w:rPr>
          <w:sz w:val="24"/>
        </w:rPr>
        <w:t xml:space="preserve">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005BEE">
        <w:rPr>
          <w:sz w:val="24"/>
        </w:rPr>
        <w:t>1</w:t>
      </w:r>
      <w:r w:rsidR="002C5C6E">
        <w:rPr>
          <w:sz w:val="24"/>
        </w:rPr>
        <w:t>628/</w:t>
      </w:r>
      <w:r w:rsidR="00005BEE">
        <w:rPr>
          <w:sz w:val="24"/>
        </w:rPr>
        <w:t>2016-</w:t>
      </w:r>
      <w:r w:rsidR="00EC549C">
        <w:rPr>
          <w:sz w:val="24"/>
        </w:rPr>
        <w:t>3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691EA3">
        <w:rPr>
          <w:sz w:val="24"/>
        </w:rPr>
        <w:t>0</w:t>
      </w:r>
      <w:r w:rsidR="00307105">
        <w:rPr>
          <w:sz w:val="24"/>
        </w:rPr>
        <w:t>1</w:t>
      </w:r>
      <w:r w:rsidR="00691EA3">
        <w:rPr>
          <w:sz w:val="24"/>
        </w:rPr>
        <w:t>.rujna</w:t>
      </w:r>
      <w:r w:rsidR="00913DC9">
        <w:rPr>
          <w:sz w:val="24"/>
        </w:rPr>
        <w:t xml:space="preserve"> </w:t>
      </w:r>
      <w:r w:rsidR="008E50C4">
        <w:rPr>
          <w:sz w:val="24"/>
        </w:rPr>
        <w:t>2016.</w:t>
      </w:r>
      <w:r w:rsidR="00691EA3">
        <w:rPr>
          <w:sz w:val="24"/>
        </w:rPr>
        <w:t>godine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v.r.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B55" w:rsidP="00480BD7" w:rsidR="00FC2B55">
      <w:r>
        <w:separator/>
      </w:r>
    </w:p>
  </w:endnote>
  <w:endnote w:id="0" w:type="continuationSeparator">
    <w:p w:rsidRDefault="00FC2B55" w:rsidP="00480BD7" w:rsidR="00FC2B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B55" w:rsidP="00480BD7" w:rsidR="00FC2B55">
      <w:r>
        <w:separator/>
      </w:r>
    </w:p>
  </w:footnote>
  <w:footnote w:id="0" w:type="continuationSeparator">
    <w:p w:rsidRDefault="00FC2B55" w:rsidP="00480BD7" w:rsidR="00FC2B5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B91"/>
    <w:rsid w:val="00004CDB"/>
    <w:rsid w:val="00005BEE"/>
    <w:rsid w:val="00007126"/>
    <w:rsid w:val="00015340"/>
    <w:rsid w:val="000158BF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0121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61F0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546E0"/>
    <w:rsid w:val="00155B64"/>
    <w:rsid w:val="00163B0A"/>
    <w:rsid w:val="001667EB"/>
    <w:rsid w:val="00174156"/>
    <w:rsid w:val="00174F6E"/>
    <w:rsid w:val="001849E0"/>
    <w:rsid w:val="00185289"/>
    <w:rsid w:val="00186056"/>
    <w:rsid w:val="0018718B"/>
    <w:rsid w:val="00193675"/>
    <w:rsid w:val="001B3E79"/>
    <w:rsid w:val="001C3712"/>
    <w:rsid w:val="001C6494"/>
    <w:rsid w:val="001D2A23"/>
    <w:rsid w:val="001D7A70"/>
    <w:rsid w:val="001E5926"/>
    <w:rsid w:val="001E660C"/>
    <w:rsid w:val="001F18DF"/>
    <w:rsid w:val="001F4E46"/>
    <w:rsid w:val="001F5BFE"/>
    <w:rsid w:val="001F6951"/>
    <w:rsid w:val="00207877"/>
    <w:rsid w:val="002159A4"/>
    <w:rsid w:val="00215EF4"/>
    <w:rsid w:val="002205CC"/>
    <w:rsid w:val="00223626"/>
    <w:rsid w:val="00223CFD"/>
    <w:rsid w:val="00223F10"/>
    <w:rsid w:val="00232214"/>
    <w:rsid w:val="002350E0"/>
    <w:rsid w:val="00254DD9"/>
    <w:rsid w:val="0025566F"/>
    <w:rsid w:val="00261696"/>
    <w:rsid w:val="002650A2"/>
    <w:rsid w:val="00270C50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5C6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07105"/>
    <w:rsid w:val="00310535"/>
    <w:rsid w:val="00312DC0"/>
    <w:rsid w:val="003207AB"/>
    <w:rsid w:val="003208DF"/>
    <w:rsid w:val="00324DB2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33F2D"/>
    <w:rsid w:val="00444D86"/>
    <w:rsid w:val="00456CAC"/>
    <w:rsid w:val="00457103"/>
    <w:rsid w:val="00461088"/>
    <w:rsid w:val="004611A7"/>
    <w:rsid w:val="00475E4D"/>
    <w:rsid w:val="00480BD7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E752D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4760C"/>
    <w:rsid w:val="00550B69"/>
    <w:rsid w:val="00552838"/>
    <w:rsid w:val="0055481E"/>
    <w:rsid w:val="00554C54"/>
    <w:rsid w:val="00556764"/>
    <w:rsid w:val="00565D6A"/>
    <w:rsid w:val="005668A5"/>
    <w:rsid w:val="00581603"/>
    <w:rsid w:val="00584735"/>
    <w:rsid w:val="00585F4E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66F7"/>
    <w:rsid w:val="006673FC"/>
    <w:rsid w:val="00673B9E"/>
    <w:rsid w:val="00674E4A"/>
    <w:rsid w:val="00681FAB"/>
    <w:rsid w:val="00685489"/>
    <w:rsid w:val="00691EA3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E7C7D"/>
    <w:rsid w:val="006F09DE"/>
    <w:rsid w:val="006F696C"/>
    <w:rsid w:val="00700343"/>
    <w:rsid w:val="007130F6"/>
    <w:rsid w:val="00716A09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53B0"/>
    <w:rsid w:val="007C6C3F"/>
    <w:rsid w:val="007C6F20"/>
    <w:rsid w:val="007D1875"/>
    <w:rsid w:val="007D2CE4"/>
    <w:rsid w:val="007D4D20"/>
    <w:rsid w:val="007D556E"/>
    <w:rsid w:val="007E034A"/>
    <w:rsid w:val="007E1988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34B2E"/>
    <w:rsid w:val="00840686"/>
    <w:rsid w:val="00841BBA"/>
    <w:rsid w:val="00846DAF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421"/>
    <w:rsid w:val="008B09E8"/>
    <w:rsid w:val="008D07BC"/>
    <w:rsid w:val="008D34C7"/>
    <w:rsid w:val="008D4896"/>
    <w:rsid w:val="008E50C4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D1F"/>
    <w:rsid w:val="009835CA"/>
    <w:rsid w:val="00990295"/>
    <w:rsid w:val="00990B69"/>
    <w:rsid w:val="0099179A"/>
    <w:rsid w:val="00993648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9E1C48"/>
    <w:rsid w:val="00A04612"/>
    <w:rsid w:val="00A05FEF"/>
    <w:rsid w:val="00A121DF"/>
    <w:rsid w:val="00A144D4"/>
    <w:rsid w:val="00A163C6"/>
    <w:rsid w:val="00A165B2"/>
    <w:rsid w:val="00A25894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B159B"/>
    <w:rsid w:val="00AC1BAD"/>
    <w:rsid w:val="00AC3821"/>
    <w:rsid w:val="00AC414A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25D4D"/>
    <w:rsid w:val="00B346E9"/>
    <w:rsid w:val="00B34FE5"/>
    <w:rsid w:val="00B35696"/>
    <w:rsid w:val="00B37D96"/>
    <w:rsid w:val="00B404D0"/>
    <w:rsid w:val="00B420C0"/>
    <w:rsid w:val="00B4258B"/>
    <w:rsid w:val="00B438AD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3F63"/>
    <w:rsid w:val="00BC567A"/>
    <w:rsid w:val="00BD1D31"/>
    <w:rsid w:val="00BD204E"/>
    <w:rsid w:val="00C13E81"/>
    <w:rsid w:val="00C15211"/>
    <w:rsid w:val="00C201B5"/>
    <w:rsid w:val="00C21645"/>
    <w:rsid w:val="00C32681"/>
    <w:rsid w:val="00C43BB7"/>
    <w:rsid w:val="00C43FFD"/>
    <w:rsid w:val="00C51FCE"/>
    <w:rsid w:val="00C53627"/>
    <w:rsid w:val="00C60E2A"/>
    <w:rsid w:val="00C60EB0"/>
    <w:rsid w:val="00C66866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C0E45"/>
    <w:rsid w:val="00CD03F9"/>
    <w:rsid w:val="00CD1412"/>
    <w:rsid w:val="00CD3EE9"/>
    <w:rsid w:val="00CE05BE"/>
    <w:rsid w:val="00CE6639"/>
    <w:rsid w:val="00CF057C"/>
    <w:rsid w:val="00CF0EB9"/>
    <w:rsid w:val="00CF122F"/>
    <w:rsid w:val="00CF4670"/>
    <w:rsid w:val="00CF5CD5"/>
    <w:rsid w:val="00D11BD9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574B"/>
    <w:rsid w:val="00D865B6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C007E"/>
    <w:rsid w:val="00EC549C"/>
    <w:rsid w:val="00EC6494"/>
    <w:rsid w:val="00EE1EEC"/>
    <w:rsid w:val="00EE37C7"/>
    <w:rsid w:val="00EE3973"/>
    <w:rsid w:val="00EF26A6"/>
    <w:rsid w:val="00EF2BC4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7A33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2B55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80BD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80BD7"/>
  </w:style>
  <w:style w:styleId="Podnoje" w:type="paragraph">
    <w:name w:val="footer"/>
    <w:basedOn w:val="Normal"/>
    <w:link w:val="PodnojeChar"/>
    <w:rsid w:val="00480B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0BD7"/>
  </w:style>
  <w:style w:styleId="Tekstrezerviranogmjesta" w:type="character">
    <w:name w:val="Placeholder Text"/>
    <w:basedOn w:val="Zadanifontodlomka"/>
    <w:uiPriority w:val="99"/>
    <w:semiHidden/>
    <w:rsid w:val="00982D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D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D1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D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D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80BD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80BD7"/>
  </w:style>
  <w:style w:styleId="Podnoje" w:type="paragraph">
    <w:name w:val="footer"/>
    <w:basedOn w:val="Normal"/>
    <w:link w:val="PodnojeChar"/>
    <w:rsid w:val="00480B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0BD7"/>
  </w:style>
  <w:style w:styleId="Tekstrezerviranogmjesta" w:type="character">
    <w:name w:val="Placeholder Text"/>
    <w:basedOn w:val="Zadanifontodlomka"/>
    <w:uiPriority w:val="99"/>
    <w:semiHidden/>
    <w:rsid w:val="00982D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D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D1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D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D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1628</izvorni_sadrzaj>
    <derivirana_varijabla naziv="DomainObject.Predmet.Broj_1">1628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st.1</izvorni_sadrzaj>
    <derivirana_varijabla naziv="DomainObject.Predmet.Opis_1">čl. 444.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St-1628/2016</izvorni_sadrzaj>
    <derivirana_varijabla naziv="DomainObject.Predmet.OznakaBroj_1">St-1628/2016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čl. 11 SZ</izvorni_sadrzaj>
    <derivirana_varijabla naziv="DomainObject.Predmet.PrimjedbaSuca_1">USTUP čl.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ŽIVOTINJSKA FARMA d.o.o.</izvorni_sadrzaj>
    <derivirana_varijabla naziv="DomainObject.Predmet.ProtustrankaFormated_1">  ŽIVOTINJSKA FARMA d.o.o.</derivirana_varijabla>
  </DomainObject.Predmet.ProtustrankaFormated>
  <DomainObject.Predmet.ProtustrankaFormatedOIB>
    <izvorni_sadrzaj>  ŽIVOTINJSKA FARMA d.o.o., OIB 87238688522</izvorni_sadrzaj>
    <derivirana_varijabla naziv="DomainObject.Predmet.ProtustrankaFormatedOIB_1">  ŽIVOTINJSKA FARMA d.o.o., OIB 87238688522</derivirana_varijabla>
  </DomainObject.Predmet.ProtustrankaFormatedOIB>
  <DomainObject.Predmet.ProtustrankaFormatedWithAdress>
    <izvorni_sadrzaj> ŽIVOTINJSKA FARMA d.o.o., Mandaličina 12/B, 10000 Zagreb</izvorni_sadrzaj>
    <derivirana_varijabla naziv="DomainObject.Predmet.ProtustrankaFormatedWithAdress_1"> ŽIVOTINJSKA FARMA d.o.o., Mandaličina 12/B, 10000 Zagreb</derivirana_varijabla>
  </DomainObject.Predmet.ProtustrankaFormatedWithAdress>
  <DomainObject.Predmet.ProtustrankaFormatedWithAdressOIB>
    <izvorni_sadrzaj> ŽIVOTINJSKA FARMA d.o.o., OIB 87238688522, Mandaličina 12/B, 10000 Zagreb</izvorni_sadrzaj>
    <derivirana_varijabla naziv="DomainObject.Predmet.ProtustrankaFormatedWithAdressOIB_1"> ŽIVOTINJSKA FARMA d.o.o., OIB 87238688522, Mandaličina 12/B, 10000 Zagreb</derivirana_varijabla>
  </DomainObject.Predmet.ProtustrankaFormatedWithAdressOIB>
  <DomainObject.Predmet.ProtustrankaWithAdress>
    <izvorni_sadrzaj>ŽIVOTINJSKA FARMA d.o.o. Mandaličina 12/B, 10000 Zagreb</izvorni_sadrzaj>
    <derivirana_varijabla naziv="DomainObject.Predmet.ProtustrankaWithAdress_1">ŽIVOTINJSKA FARMA d.o.o. Mandaličina 12/B, 10000 Zagreb</derivirana_varijabla>
  </DomainObject.Predmet.ProtustrankaWithAdress>
  <DomainObject.Predmet.ProtustrankaWithAdressOIB>
    <izvorni_sadrzaj>ŽIVOTINJSKA FARMA d.o.o., OIB 87238688522, Mandaličina 12/B, 10000 Zagreb</izvorni_sadrzaj>
    <derivirana_varijabla naziv="DomainObject.Predmet.ProtustrankaWithAdressOIB_1">ŽIVOTINJSKA FARMA d.o.o., OIB 87238688522, Mandaličina 12/B, 10000 Zagreb</derivirana_varijabla>
  </DomainObject.Predmet.ProtustrankaWithAdressOIB>
  <DomainObject.Predmet.ProtustrankaNazivFormated>
    <izvorni_sadrzaj>ŽIVOTINJSKA FARMA d.o.o.</izvorni_sadrzaj>
    <derivirana_varijabla naziv="DomainObject.Predmet.ProtustrankaNazivFormated_1">ŽIVOTINJSKA FARMA d.o.o.</derivirana_varijabla>
  </DomainObject.Predmet.ProtustrankaNazivFormated>
  <DomainObject.Predmet.ProtustrankaNazivFormatedOIB>
    <izvorni_sadrzaj>ŽIVOTINJSKA FARMA d.o.o., OIB 87238688522</izvorni_sadrzaj>
    <derivirana_varijabla naziv="DomainObject.Predmet.ProtustrankaNazivFormatedOIB_1">ŽIVOTINJSKA FARMA d.o.o., OIB 87238688522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612848.23</izvorni_sadrzaj>
    <derivirana_varijabla naziv="DomainObject.Predmet.TrenutnaVrijednost_1">612848.23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ŽIVOTINJSKA FARMA d.o.o.</item>
    </izvorni_sadrzaj>
    <derivirana_varijabla naziv="DomainObject.Predmet.ProtuStrankaListFormated_1">
      <item>ŽIVOTINJSKA FARMA d.o.o.</item>
    </derivirana_varijabla>
  </DomainObject.Predmet.ProtuStrankaListFormated>
  <DomainObject.Predmet.ProtuStrankaListFormatedOIB>
    <izvorni_sadrzaj>
      <item>ŽIVOTINJSKA FARMA d.o.o., OIB 87238688522</item>
    </izvorni_sadrzaj>
    <derivirana_varijabla naziv="DomainObject.Predmet.ProtuStrankaListFormatedOIB_1">
      <item>ŽIVOTINJSKA FARMA d.o.o., OIB 87238688522</item>
    </derivirana_varijabla>
  </DomainObject.Predmet.ProtuStrankaListFormatedOIB>
  <DomainObject.Predmet.ProtuStrankaListFormatedWithAdress>
    <izvorni_sadrzaj>
      <item>ŽIVOTINJSKA FARMA d.o.o., Mandaličina 12/B, 10000 Zagreb</item>
    </izvorni_sadrzaj>
    <derivirana_varijabla naziv="DomainObject.Predmet.ProtuStrankaListFormatedWithAdress_1">
      <item>ŽIVOTINJSKA FARMA d.o.o., Mandaličina 12/B, 10000 Zagreb</item>
    </derivirana_varijabla>
  </DomainObject.Predmet.ProtuStrankaListFormatedWithAdress>
  <DomainObject.Predmet.ProtuStrankaListFormatedWithAdressOIB>
    <izvorni_sadrzaj>
      <item>ŽIVOTINJSKA FARMA d.o.o., OIB 87238688522, Mandaličina 12/B, 10000 Zagreb</item>
    </izvorni_sadrzaj>
    <derivirana_varijabla naziv="DomainObject.Predmet.ProtuStrankaListFormatedWithAdressOIB_1">
      <item>ŽIVOTINJSKA FARMA d.o.o., OIB 87238688522, Mandaličina 12/B, 10000 Zagreb</item>
    </derivirana_varijabla>
  </DomainObject.Predmet.ProtuStrankaListFormatedWithAdressOIB>
  <DomainObject.Predmet.ProtuStrankaListNazivFormated>
    <izvorni_sadrzaj>
      <item>ŽIVOTINJSKA FARMA d.o.o.</item>
    </izvorni_sadrzaj>
    <derivirana_varijabla naziv="DomainObject.Predmet.ProtuStrankaListNazivFormated_1">
      <item>ŽIVOTINJSKA FARMA d.o.o.</item>
    </derivirana_varijabla>
  </DomainObject.Predmet.ProtuStrankaListNazivFormated>
  <DomainObject.Predmet.ProtuStrankaListNazivFormatedOIB>
    <izvorni_sadrzaj>
      <item>ŽIVOTINJSKA FARMA d.o.o., OIB 87238688522</item>
    </izvorni_sadrzaj>
    <derivirana_varijabla naziv="DomainObject.Predmet.ProtuStrankaListNazivFormatedOIB_1">
      <item>ŽIVOTINJSKA FARMA d.o.o., OIB 87238688522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ŽIVOTINJSKA FARMA d.o.o.</izvorni_sadrzaj>
    <derivirana_varijabla naziv="DomainObject.Predmet.ProtustrankaIDrugi_1">ŽIVOTINJSKA FARMA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ŽIVOTINJSKA FARMA d.o.o., OIB 87238688522, Mandaličina 12/B, 10000 Zagreb</izvorni_sadrzaj>
    <derivirana_varijabla naziv="DomainObject.Predmet.ProtustrankaIDrugiAdressOIB_1">ŽIVOTINJSKA FARMA d.o.o., OIB 87238688522, Mandaličina 12/B,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ŽIVOTINJSKA FARMA d.o.o.</item>
      <item>FINA Regionalni centar Zagreb</item>
    </izvorni_sadrzaj>
    <derivirana_varijabla naziv="DomainObject.Predmet.SudioniciListNaziv_1">
      <item>ŽIVOTINJSKA FARMA d.o.o.</item>
      <item>FINA Regionalni centar Zagreb</item>
    </derivirana_varijabla>
  </DomainObject.Predmet.SudioniciListNaziv>
  <DomainObject.Predmet.SudioniciListAdressOIB>
    <izvorni_sadrzaj>
      <item>ŽIVOTINJSKA FARMA d.o.o., OIB 87238688522, Mandaličina 12/B,10000 Zagreb</item>
      <item>FINA Regionalni centar Zagreb, OIB 85821130368, Trg svibanjskih žrtava 1995. br. 1,10000 Zagreb</item>
    </izvorni_sadrzaj>
    <derivirana_varijabla naziv="DomainObject.Predmet.SudioniciListAdressOIB_1">
      <item>ŽIVOTINJSKA FARMA d.o.o., OIB 87238688522, Mandaličina 12/B,10000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87238688522</item>
      <item>, OIB 85821130368</item>
    </izvorni_sadrzaj>
    <derivirana_varijabla naziv="DomainObject.Predmet.SudioniciListNazivOIB_1">
      <item>, OIB 87238688522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838</properties:Words>
  <properties:Characters>4671</properties:Characters>
  <properties:Lines>132</properties:Lines>
  <properties:Paragraphs>45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2016-08-30T12:00:00Z</dcterms:created>
  <dc:creator>Trgovacki sud</dc:creator>
  <cp:lastModifiedBy>wsadmin</cp:lastModifiedBy>
  <cp:lastPrinted>2016-08-30T12:00:00Z</cp:lastPrinted>
  <dcterms:modified xmlns:xsi="http://www.w3.org/2001/XMLSchema-instance" xsi:type="dcterms:W3CDTF">2016-09-05T09:52:00Z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