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34e47" w14:paraId="0b34e47" w:rsidRDefault="00D869BF" w:rsidP="00910611" w:rsidR="00D869B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869BF" w:rsidP="00910611" w:rsidR="00D869BF">
      <w:r>
        <w:rPr>
          <w:rFonts w:eastAsia="MS Mincho"/>
        </w:rPr>
        <w:t xml:space="preserve">   REPUBLIKA HRVATSKA</w:t>
      </w:r>
    </w:p>
    <w:p w:rsidRDefault="00D869BF" w:rsidP="00910611" w:rsidR="00D869BF">
      <w:r>
        <w:rPr>
          <w:rFonts w:eastAsia="MS Mincho"/>
        </w:rPr>
        <w:t>TRGOVAČKI SUD U RIJECI</w:t>
      </w:r>
    </w:p>
    <w:p w:rsidRDefault="00D869BF" w:rsidR="00D869BF" w:rsidRPr="00910611">
      <w:pPr>
        <w:rPr>
          <w:rFonts w:eastAsia="MS Mincho"/>
        </w:rPr>
      </w:pPr>
      <w:r>
        <w:rPr>
          <w:rFonts w:eastAsia="MS Mincho"/>
        </w:rPr>
        <w:t xml:space="preserve">       Rijeka, Zadarska 1 i 3</w:t>
      </w:r>
    </w:p>
    <w:p w:rsidRDefault="00D33327" w:rsidP="00D33327" w:rsidR="00230E1E">
      <w:pPr>
        <w:pStyle w:val="Zaglavlje"/>
        <w:jc w:val="right"/>
      </w:pPr>
      <w:r w:rsidRPr="000B2C7B">
        <w:t>P</w:t>
      </w:r>
      <w:r>
        <w:t>oslovni broj</w:t>
      </w:r>
      <w:r w:rsidRPr="000B2C7B">
        <w:t xml:space="preserve"> 15 St-</w:t>
      </w:r>
      <w:r w:rsidR="0091517F">
        <w:t>288</w:t>
      </w:r>
      <w:r w:rsidR="00A63043">
        <w:t>/18-</w:t>
      </w:r>
      <w:r w:rsidR="0091517F">
        <w:t>9</w:t>
      </w:r>
    </w:p>
    <w:p w:rsidRDefault="002E0501" w:rsidP="00BB294D" w:rsidR="00367900" w:rsidRPr="00D33327">
      <w:pPr>
        <w:jc w:val="center"/>
        <w:rPr>
          <w:bCs/>
        </w:rPr>
      </w:pPr>
      <w:r w:rsidRPr="00D33327">
        <w:rPr>
          <w:bCs/>
        </w:rPr>
        <w:t xml:space="preserve">R E P U B L I K A    H R V A T S K A </w:t>
      </w:r>
    </w:p>
    <w:p w:rsidRDefault="002E0501" w:rsidP="00BB294D" w:rsidR="002E0501" w:rsidRPr="00D33327">
      <w:pPr>
        <w:jc w:val="center"/>
        <w:rPr>
          <w:bCs/>
        </w:rPr>
      </w:pPr>
    </w:p>
    <w:p w:rsidRDefault="00BB294D" w:rsidP="00BB294D" w:rsidR="00BB294D" w:rsidRPr="00D33327">
      <w:pPr>
        <w:jc w:val="center"/>
        <w:rPr>
          <w:bCs/>
        </w:rPr>
      </w:pPr>
      <w:r w:rsidRPr="00D33327">
        <w:rPr>
          <w:bCs/>
        </w:rPr>
        <w:t>R J E Š E N J E</w:t>
      </w:r>
    </w:p>
    <w:p w:rsidRDefault="000B2C7B" w:rsidP="00BB294D" w:rsidR="000B2C7B" w:rsidRPr="00881E1F">
      <w:pPr>
        <w:jc w:val="center"/>
        <w:rPr>
          <w:b/>
          <w:bCs/>
        </w:rPr>
      </w:pPr>
    </w:p>
    <w:p w:rsidRDefault="008A13F1" w:rsidP="00F96A2B" w:rsidR="00F96A2B" w:rsidRPr="00881E1F">
      <w:pPr>
        <w:ind w:firstLine="708"/>
        <w:jc w:val="both"/>
      </w:pPr>
      <w:r w:rsidRPr="00502CC4">
        <w:t>Trgovački sud u Rijeci,</w:t>
      </w:r>
      <w:r>
        <w:t xml:space="preserve"> </w:t>
      </w:r>
      <w:r w:rsidRPr="008E5A15">
        <w:t>OIB 88785964957</w:t>
      </w:r>
      <w:r w:rsidRPr="00502CC4">
        <w:t xml:space="preserve"> po sucu </w:t>
      </w:r>
      <w:r>
        <w:t xml:space="preserve">pojedincu </w:t>
      </w:r>
      <w:r w:rsidRPr="00502CC4">
        <w:t xml:space="preserve">Danieli Korlević, u </w:t>
      </w:r>
      <w:r>
        <w:t>prethodnom postupku radi utvrđivanja pretpostavki za otvaranje stečajnog postupka nad dužnikom</w:t>
      </w:r>
      <w:r w:rsidRPr="00502CC4">
        <w:t xml:space="preserve"> </w:t>
      </w:r>
      <w:r w:rsidR="0091517F" w:rsidRPr="0091517F">
        <w:t>SQUADRA M j.d.o.o. za građevinarstvo, Čavle, Bani 2, OIB 58771706059</w:t>
      </w:r>
      <w:r w:rsidR="00C430C9" w:rsidRPr="00E90D89">
        <w:t>,</w:t>
      </w:r>
      <w:r w:rsidR="002E0501">
        <w:rPr>
          <w:b/>
        </w:rPr>
        <w:t xml:space="preserve"> </w:t>
      </w:r>
      <w:r>
        <w:t xml:space="preserve">dana </w:t>
      </w:r>
      <w:r w:rsidR="0091517F">
        <w:t>06. rujna</w:t>
      </w:r>
      <w:r>
        <w:t xml:space="preserve"> 2018.</w:t>
      </w:r>
      <w:r w:rsidR="00EF79DA">
        <w:t xml:space="preserve"> godine</w:t>
      </w:r>
    </w:p>
    <w:p w:rsidRDefault="000B2C7B" w:rsidP="00BB294D" w:rsidR="000B2C7B" w:rsidRPr="00881E1F">
      <w:pPr>
        <w:ind w:firstLine="720"/>
        <w:jc w:val="both"/>
      </w:pPr>
    </w:p>
    <w:p w:rsidRDefault="00BB294D" w:rsidP="00BB294D" w:rsidR="00BB294D" w:rsidRPr="00D33327">
      <w:pPr>
        <w:jc w:val="center"/>
        <w:rPr>
          <w:bCs/>
        </w:rPr>
      </w:pPr>
      <w:r w:rsidRPr="00D33327">
        <w:rPr>
          <w:bCs/>
        </w:rPr>
        <w:t>r i j e š i o    j e</w:t>
      </w:r>
    </w:p>
    <w:p w:rsidRDefault="00B7614A" w:rsidP="00BB294D" w:rsidR="00B7614A" w:rsidRPr="00881E1F">
      <w:pPr>
        <w:jc w:val="center"/>
        <w:rPr>
          <w:b/>
          <w:bCs/>
        </w:rPr>
      </w:pPr>
    </w:p>
    <w:p w:rsidRDefault="00BB294D" w:rsidP="00BB294D" w:rsidR="00BB294D" w:rsidRPr="00881E1F">
      <w:pPr>
        <w:jc w:val="both"/>
      </w:pPr>
      <w:r w:rsidRPr="00E90D89">
        <w:rPr>
          <w:bCs/>
        </w:rPr>
        <w:t>I.</w:t>
      </w:r>
      <w:r w:rsidR="00F96A2B" w:rsidRPr="00881E1F">
        <w:t xml:space="preserve">          </w:t>
      </w:r>
      <w:r w:rsidR="00EF79DA" w:rsidRPr="00881E1F">
        <w:t>Zastupni</w:t>
      </w:r>
      <w:r w:rsidR="00EF79DA">
        <w:t>ku</w:t>
      </w:r>
      <w:r w:rsidR="00EF79DA" w:rsidRPr="00881E1F">
        <w:t xml:space="preserve"> po zakonu dužnika trgovačkog društva</w:t>
      </w:r>
      <w:r w:rsidR="00EF79DA" w:rsidRPr="00881E1F">
        <w:rPr>
          <w:b/>
        </w:rPr>
        <w:t xml:space="preserve"> </w:t>
      </w:r>
      <w:r w:rsidR="0091517F" w:rsidRPr="0091517F">
        <w:t>SQUADRA M j.d.o.o. za građevinarstvo, Čavle, Bani 2, OIB 58771706059</w:t>
      </w:r>
      <w:r w:rsidR="00E90D89">
        <w:t xml:space="preserve">, </w:t>
      </w:r>
      <w:r w:rsidR="0091517F" w:rsidRPr="0091517F">
        <w:t>MILANU VLAH, Cernik, Cernik 10, OIB 36775689862</w:t>
      </w:r>
      <w:r w:rsidR="00A63043">
        <w:t>,</w:t>
      </w:r>
      <w:r w:rsidR="00E90D89">
        <w:rPr>
          <w:b/>
        </w:rPr>
        <w:t xml:space="preserve"> </w:t>
      </w:r>
      <w:r w:rsidRPr="00881E1F">
        <w:t>izriče se novčana kazna u iznosu od</w:t>
      </w:r>
      <w:r w:rsidR="00DF01A9" w:rsidRPr="00881E1F">
        <w:t xml:space="preserve"> </w:t>
      </w:r>
      <w:r w:rsidR="00BF256E">
        <w:t>5</w:t>
      </w:r>
      <w:r w:rsidR="00DF01A9" w:rsidRPr="00881E1F">
        <w:t>.000,00 kn (</w:t>
      </w:r>
      <w:r w:rsidR="00BF256E">
        <w:t>pet</w:t>
      </w:r>
      <w:r w:rsidR="00DF01A9" w:rsidRPr="00881E1F">
        <w:t>tisuć</w:t>
      </w:r>
      <w:r w:rsidR="00BF256E">
        <w:t>a</w:t>
      </w:r>
      <w:r w:rsidR="00F96A2B" w:rsidRPr="00881E1F">
        <w:t>kuna)</w:t>
      </w:r>
      <w:r w:rsidR="00BF256E">
        <w:t>,</w:t>
      </w:r>
      <w:r w:rsidR="00F96A2B" w:rsidRPr="00881E1F">
        <w:t xml:space="preserve"> te </w:t>
      </w:r>
      <w:r w:rsidR="0027160D">
        <w:t>mu</w:t>
      </w:r>
      <w:r w:rsidR="00063B25">
        <w:t xml:space="preserve"> </w:t>
      </w:r>
      <w:r w:rsidRPr="00881E1F">
        <w:t xml:space="preserve">se nalaže da u roku od </w:t>
      </w:r>
      <w:r w:rsidR="00FD775A">
        <w:t>osam</w:t>
      </w:r>
      <w:r w:rsidRPr="00881E1F">
        <w:t xml:space="preserve"> dana izrečenu novčanu kaznu plati na račun državnog proračuna broj </w:t>
      </w:r>
      <w:r w:rsidRPr="00E90D89">
        <w:rPr>
          <w:bCs/>
        </w:rPr>
        <w:t>HR12</w:t>
      </w:r>
      <w:r w:rsidR="00063B25" w:rsidRPr="00E90D89">
        <w:rPr>
          <w:bCs/>
        </w:rPr>
        <w:t xml:space="preserve"> </w:t>
      </w:r>
      <w:r w:rsidRPr="00E90D89">
        <w:rPr>
          <w:bCs/>
        </w:rPr>
        <w:t>1001</w:t>
      </w:r>
      <w:r w:rsidR="00063B25" w:rsidRPr="00E90D89">
        <w:rPr>
          <w:bCs/>
        </w:rPr>
        <w:t xml:space="preserve"> </w:t>
      </w:r>
      <w:r w:rsidRPr="00E90D89">
        <w:rPr>
          <w:bCs/>
        </w:rPr>
        <w:t>0051</w:t>
      </w:r>
      <w:r w:rsidR="00063B25" w:rsidRPr="00E90D89">
        <w:rPr>
          <w:bCs/>
        </w:rPr>
        <w:t xml:space="preserve"> </w:t>
      </w:r>
      <w:r w:rsidRPr="00E90D89">
        <w:rPr>
          <w:bCs/>
        </w:rPr>
        <w:t>8630</w:t>
      </w:r>
      <w:r w:rsidR="00063B25" w:rsidRPr="00E90D89">
        <w:rPr>
          <w:bCs/>
        </w:rPr>
        <w:t xml:space="preserve"> </w:t>
      </w:r>
      <w:r w:rsidRPr="00E90D89">
        <w:rPr>
          <w:bCs/>
        </w:rPr>
        <w:t>0016</w:t>
      </w:r>
      <w:r w:rsidR="00063B25" w:rsidRPr="00E90D89">
        <w:rPr>
          <w:bCs/>
        </w:rPr>
        <w:t xml:space="preserve"> </w:t>
      </w:r>
      <w:r w:rsidRPr="00E90D89">
        <w:rPr>
          <w:bCs/>
        </w:rPr>
        <w:t>0, s pozivom na broj 64 5045-3540-</w:t>
      </w:r>
      <w:r w:rsidR="0091517F">
        <w:rPr>
          <w:bCs/>
        </w:rPr>
        <w:t>288</w:t>
      </w:r>
      <w:r w:rsidR="00BF256E">
        <w:rPr>
          <w:bCs/>
        </w:rPr>
        <w:t>-2018</w:t>
      </w:r>
      <w:r w:rsidR="00B7614A" w:rsidRPr="00E90D89">
        <w:rPr>
          <w:bCs/>
        </w:rPr>
        <w:t>,</w:t>
      </w:r>
      <w:r w:rsidR="00B7614A" w:rsidRPr="00881E1F">
        <w:rPr>
          <w:b/>
          <w:bCs/>
        </w:rPr>
        <w:t xml:space="preserve"> </w:t>
      </w:r>
      <w:r w:rsidR="00B7614A" w:rsidRPr="00881E1F">
        <w:rPr>
          <w:bCs/>
        </w:rPr>
        <w:t>te o</w:t>
      </w:r>
      <w:r w:rsidR="00DF01A9" w:rsidRPr="00881E1F">
        <w:rPr>
          <w:bCs/>
        </w:rPr>
        <w:t xml:space="preserve"> tome bez odgađanja obavijesti</w:t>
      </w:r>
      <w:r w:rsidR="00B7614A" w:rsidRPr="00881E1F">
        <w:rPr>
          <w:bCs/>
        </w:rPr>
        <w:t xml:space="preserve"> naslovni sud s pozivom na poslovni broj.</w:t>
      </w:r>
    </w:p>
    <w:p w:rsidRDefault="00BB294D" w:rsidP="00BB294D" w:rsidR="00BB294D" w:rsidRPr="00881E1F">
      <w:pPr>
        <w:jc w:val="both"/>
      </w:pPr>
    </w:p>
    <w:p w:rsidRDefault="00BB294D" w:rsidP="00DF01A9" w:rsidR="00BB294D" w:rsidRPr="00881E1F">
      <w:pPr>
        <w:numPr>
          <w:ilvl w:val="0"/>
          <w:numId w:val="2"/>
        </w:numPr>
        <w:tabs>
          <w:tab w:pos="1095" w:val="clear"/>
          <w:tab w:pos="720" w:val="num"/>
        </w:tabs>
        <w:ind w:firstLine="0" w:left="0"/>
        <w:jc w:val="both"/>
      </w:pPr>
      <w:r w:rsidRPr="00881E1F">
        <w:t>Ako kažnjena osoba ne plati izrečenu novčanu kaznu u ostavljenom roku,</w:t>
      </w:r>
      <w:r w:rsidR="00F96A2B" w:rsidRPr="00881E1F">
        <w:t xml:space="preserve"> ili o tome bez odgađanja ne obavijesti sud, sud će u daljnjem roku od </w:t>
      </w:r>
      <w:r w:rsidR="00C430C9">
        <w:t>osam</w:t>
      </w:r>
      <w:r w:rsidRPr="00881E1F">
        <w:t xml:space="preserve"> dana,</w:t>
      </w:r>
      <w:r w:rsidR="00F96A2B" w:rsidRPr="00881E1F">
        <w:t xml:space="preserve"> na rješenje  </w:t>
      </w:r>
      <w:r w:rsidRPr="00881E1F">
        <w:t xml:space="preserve">o </w:t>
      </w:r>
      <w:r w:rsidR="00F96A2B" w:rsidRPr="00881E1F">
        <w:t xml:space="preserve"> izrečenoj novčanoj kazni staviti potvrdu o ovršnosti te rješenje dostaviti Financijskoj agenciji radi izravne naplate novčane kazne provedbom ovrhe na novčanim sredstvima kažnjene osobe.</w:t>
      </w:r>
    </w:p>
    <w:p w:rsidRDefault="00675611" w:rsidP="0014399B" w:rsidR="00675611" w:rsidRPr="00881E1F">
      <w:pPr>
        <w:ind w:left="360"/>
        <w:jc w:val="both"/>
      </w:pPr>
    </w:p>
    <w:p w:rsidRDefault="00BB294D" w:rsidP="00BB294D" w:rsidR="00BB294D" w:rsidRPr="00D33327">
      <w:pPr>
        <w:jc w:val="center"/>
        <w:rPr>
          <w:bCs/>
        </w:rPr>
      </w:pPr>
      <w:r w:rsidRPr="00D33327">
        <w:rPr>
          <w:bCs/>
        </w:rPr>
        <w:t>Obrazloženje</w:t>
      </w:r>
    </w:p>
    <w:p w:rsidRDefault="00287946" w:rsidP="00BB294D" w:rsidR="00287946" w:rsidRPr="00881E1F">
      <w:pPr>
        <w:jc w:val="center"/>
        <w:rPr>
          <w:b/>
          <w:bCs/>
        </w:rPr>
      </w:pPr>
    </w:p>
    <w:p w:rsidRDefault="00EF79DA" w:rsidP="00287946" w:rsidR="00C859BD">
      <w:pPr>
        <w:jc w:val="both"/>
      </w:pPr>
      <w:r>
        <w:t xml:space="preserve"> </w:t>
      </w:r>
      <w:r>
        <w:tab/>
        <w:t>Rješenjem posl. broj St-</w:t>
      </w:r>
      <w:r w:rsidR="002D3469">
        <w:t>288</w:t>
      </w:r>
      <w:r w:rsidR="00BF256E">
        <w:t>/18-</w:t>
      </w:r>
      <w:r w:rsidR="002D3469">
        <w:t>7</w:t>
      </w:r>
      <w:r>
        <w:t xml:space="preserve"> od </w:t>
      </w:r>
      <w:r w:rsidR="002D3469">
        <w:t>02. svibnja</w:t>
      </w:r>
      <w:r w:rsidR="00E90D89">
        <w:t xml:space="preserve"> 2018</w:t>
      </w:r>
      <w:r>
        <w:t xml:space="preserve">. godine pokrenut je prethodni postupak radi utvrđivanja pretpostavki za otvaranje stečajnog postupka nad dužnikom </w:t>
      </w:r>
      <w:r w:rsidR="0091517F" w:rsidRPr="0091517F">
        <w:t xml:space="preserve">SQUADRA M j.d.o.o. za građevinarstvo, Čavle, Bani 2, OIB 58771706059 </w:t>
      </w:r>
      <w:r>
        <w:t xml:space="preserve">(dalje: dužnik) </w:t>
      </w:r>
      <w:r w:rsidR="004D5084">
        <w:t xml:space="preserve"> </w:t>
      </w:r>
      <w:r w:rsidR="00777A36">
        <w:t xml:space="preserve">i </w:t>
      </w:r>
      <w:r w:rsidR="00777A36" w:rsidRPr="00777A36">
        <w:t xml:space="preserve">naloženo osobi ovlaštenoj za zastupanje dužnika po zakonu </w:t>
      </w:r>
      <w:r w:rsidR="002D3469" w:rsidRPr="002D3469">
        <w:t xml:space="preserve">MILANU VLAH, Cernik, Cernik 10, </w:t>
      </w:r>
      <w:r w:rsidR="00777A36" w:rsidRPr="00777A36">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sve pod prijetnjom izricanja novčane kazne.</w:t>
      </w:r>
    </w:p>
    <w:p w:rsidRDefault="00777A36" w:rsidP="00287946" w:rsidR="00E90D89">
      <w:pPr>
        <w:jc w:val="both"/>
      </w:pPr>
      <w:r>
        <w:tab/>
        <w:t>Zastupni</w:t>
      </w:r>
      <w:r w:rsidR="002D3469">
        <w:t>k</w:t>
      </w:r>
      <w:r>
        <w:t xml:space="preserve"> dužnika po zakonu nije postupi</w:t>
      </w:r>
      <w:r w:rsidR="002D3469">
        <w:t>o</w:t>
      </w:r>
      <w:r>
        <w:t xml:space="preserve"> po nalogu suda od </w:t>
      </w:r>
      <w:r w:rsidR="002D3469">
        <w:t>02. svibnja</w:t>
      </w:r>
      <w:r>
        <w:t xml:space="preserve"> 2018. godine, nije pristupi</w:t>
      </w:r>
      <w:r w:rsidR="002D3469">
        <w:t>o</w:t>
      </w:r>
      <w:r w:rsidR="00BF256E">
        <w:t xml:space="preserve"> na ročište </w:t>
      </w:r>
      <w:r>
        <w:t>0</w:t>
      </w:r>
      <w:r w:rsidR="002D3469">
        <w:t>3. srpnja</w:t>
      </w:r>
      <w:r w:rsidR="00BF256E">
        <w:t xml:space="preserve"> 2018. godine, </w:t>
      </w:r>
      <w:r>
        <w:t xml:space="preserve">a niti na ročište radi </w:t>
      </w:r>
      <w:r w:rsidR="002D3469">
        <w:t xml:space="preserve">njegovog saslušanja </w:t>
      </w:r>
      <w:r>
        <w:t>određeno za dan</w:t>
      </w:r>
      <w:r w:rsidR="002D3469">
        <w:t xml:space="preserve"> 05. rujna</w:t>
      </w:r>
      <w:r>
        <w:t xml:space="preserve"> 2018. godine, iako uredno pozvan objavom poziva na mrežnoj stranici e-Oglasna ploča sudova dana </w:t>
      </w:r>
      <w:r w:rsidR="002D3469">
        <w:t>03. srpnja</w:t>
      </w:r>
      <w:r>
        <w:t xml:space="preserve"> 2018. godine, </w:t>
      </w:r>
      <w:r w:rsidR="00BF256E">
        <w:t>a svoj izostanak nije opravda</w:t>
      </w:r>
      <w:r w:rsidR="002D3469">
        <w:t>o</w:t>
      </w:r>
      <w:r w:rsidR="00BF256E">
        <w:t xml:space="preserve">. </w:t>
      </w:r>
      <w:r w:rsidR="00E90D89">
        <w:tab/>
      </w:r>
    </w:p>
    <w:p w:rsidRDefault="00E90D89" w:rsidP="00287946" w:rsidR="00336415">
      <w:pPr>
        <w:jc w:val="both"/>
      </w:pPr>
      <w:r>
        <w:lastRenderedPageBreak/>
        <w:t xml:space="preserve"> </w:t>
      </w:r>
      <w:r w:rsidR="00336415">
        <w:tab/>
        <w:t>Prema odredbi čl.117. st.1. SZ-a</w:t>
      </w:r>
      <w:r w:rsidR="00D376E4">
        <w:t xml:space="preserve">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  </w:t>
      </w:r>
    </w:p>
    <w:p w:rsidRDefault="00D376E4" w:rsidP="00287946" w:rsidR="00C859BD">
      <w:pPr>
        <w:jc w:val="both"/>
      </w:pPr>
      <w:r>
        <w:t xml:space="preserve"> </w:t>
      </w:r>
      <w:r>
        <w:tab/>
        <w:t>Obzirom da zastupnik dužnika po zakonu tijekom prethodnog postupka nije postupao po nalogu suda, niti je surađivao sa stečajnim tijelima, valjalo je temeljem</w:t>
      </w:r>
      <w:r w:rsidRPr="00D376E4">
        <w:t xml:space="preserve"> </w:t>
      </w:r>
      <w:r>
        <w:t>čl.178. i čl.180. SZ-a</w:t>
      </w:r>
      <w:r w:rsidRPr="00D376E4">
        <w:t xml:space="preserve"> </w:t>
      </w:r>
      <w:r>
        <w:t xml:space="preserve">izreći novčanu kaznu zapriječenu u visini </w:t>
      </w:r>
      <w:r w:rsidR="00BF256E">
        <w:t>5</w:t>
      </w:r>
      <w:r>
        <w:t>.000,00 kn.</w:t>
      </w:r>
    </w:p>
    <w:p w:rsidRDefault="00D376E4" w:rsidP="0014399B" w:rsidR="00F6182D" w:rsidRPr="00881E1F">
      <w:pPr>
        <w:ind w:firstLine="708"/>
        <w:jc w:val="both"/>
      </w:pPr>
      <w:r>
        <w:t xml:space="preserve"> </w:t>
      </w:r>
    </w:p>
    <w:p w:rsidRDefault="00B7614A" w:rsidP="00BB294D" w:rsidR="00BB294D">
      <w:pPr>
        <w:jc w:val="center"/>
      </w:pPr>
      <w:r w:rsidRPr="00881E1F">
        <w:t>U Rijeci</w:t>
      </w:r>
      <w:r w:rsidR="00BB294D" w:rsidRPr="00881E1F">
        <w:t xml:space="preserve">, </w:t>
      </w:r>
      <w:r w:rsidR="002D3469">
        <w:t>06. rujna</w:t>
      </w:r>
      <w:r w:rsidR="00D33327">
        <w:t xml:space="preserve"> 2018.</w:t>
      </w:r>
      <w:r w:rsidR="00D376E4">
        <w:t xml:space="preserve"> godine</w:t>
      </w:r>
    </w:p>
    <w:p w:rsidRDefault="00CC72C3" w:rsidP="00BB294D" w:rsidR="00CC72C3">
      <w:pPr>
        <w:jc w:val="center"/>
      </w:pPr>
    </w:p>
    <w:p w:rsidRDefault="00D33327" w:rsidP="00CC72C3" w:rsidR="00230E1E">
      <w:pPr>
        <w:jc w:val="right"/>
      </w:pPr>
      <w:r>
        <w:tab/>
      </w:r>
      <w:r>
        <w:tab/>
      </w:r>
      <w:r>
        <w:tab/>
      </w:r>
      <w:r>
        <w:tab/>
      </w:r>
      <w:r>
        <w:tab/>
      </w:r>
      <w:r>
        <w:tab/>
      </w:r>
      <w:r>
        <w:tab/>
      </w:r>
      <w:r>
        <w:tab/>
      </w:r>
      <w:r w:rsidR="00EB5FE6">
        <w:t>S</w:t>
      </w:r>
      <w:r w:rsidR="00B7614A" w:rsidRPr="00881E1F">
        <w:t>udac</w:t>
      </w:r>
    </w:p>
    <w:p w:rsidRDefault="00D33327" w:rsidP="00066AB0" w:rsidR="008C51AA" w:rsidRPr="008C51AA">
      <w:pPr>
        <w:ind w:firstLine="708" w:left="1416"/>
        <w:jc w:val="right"/>
      </w:pPr>
      <w:r>
        <w:tab/>
      </w:r>
      <w:r>
        <w:tab/>
      </w:r>
      <w:r>
        <w:tab/>
      </w:r>
      <w:r>
        <w:tab/>
      </w:r>
      <w:r>
        <w:tab/>
      </w:r>
      <w:r w:rsidR="00BB294D" w:rsidRPr="00881E1F">
        <w:t xml:space="preserve">Daniela </w:t>
      </w:r>
      <w:r w:rsidR="00B7614A" w:rsidRPr="00881E1F">
        <w:t>Korlević</w:t>
      </w:r>
      <w:r w:rsidR="008C51AA">
        <w:t xml:space="preserve"> </w:t>
      </w:r>
      <w:r w:rsidR="00066AB0">
        <w:t xml:space="preserve"> </w:t>
      </w:r>
    </w:p>
    <w:p w:rsidRDefault="00230E1E" w:rsidP="00CC72C3" w:rsidR="00230E1E">
      <w:pPr>
        <w:ind w:firstLine="708" w:left="1416"/>
        <w:jc w:val="right"/>
      </w:pPr>
      <w:r w:rsidRPr="00737DD5">
        <w:t xml:space="preserve">           </w:t>
      </w:r>
    </w:p>
    <w:p w:rsidRDefault="00BB294D" w:rsidP="00BB294D" w:rsidR="00BB294D" w:rsidRPr="00D33327">
      <w:pPr>
        <w:jc w:val="both"/>
        <w:rPr>
          <w:bCs/>
        </w:rPr>
      </w:pPr>
      <w:r w:rsidRPr="00D33327">
        <w:rPr>
          <w:bCs/>
        </w:rPr>
        <w:t>UPUTA O PRAVNOM LIJEKU:</w:t>
      </w:r>
    </w:p>
    <w:p w:rsidRDefault="00BB294D" w:rsidP="001F2B9D" w:rsidR="001F2B9D" w:rsidRPr="00931D40">
      <w:pPr>
        <w:jc w:val="both"/>
        <w:rPr>
          <w:b/>
        </w:rPr>
      </w:pPr>
      <w:r w:rsidRPr="00881E1F">
        <w:t>Protiv ovog rješenja dopuštena je žalba Visokom trgovačkom sudu Republike Hrvatske u Zagrebu. Žalba se podnosi putem ovog</w:t>
      </w:r>
      <w:r w:rsidR="00C430C9">
        <w:t>a</w:t>
      </w:r>
      <w:r w:rsidRPr="00881E1F">
        <w:t xml:space="preserve"> suda, u dva primjerka, u roku od </w:t>
      </w:r>
      <w:r w:rsidR="00287946">
        <w:t>tri</w:t>
      </w:r>
      <w:r w:rsidRPr="00881E1F">
        <w:t xml:space="preserve"> dana</w:t>
      </w:r>
      <w:r w:rsidR="001F2B9D">
        <w:t xml:space="preserve"> od dostave prvostupanjskog rješenja. </w:t>
      </w:r>
      <w:r w:rsidR="001F2B9D" w:rsidRPr="00931D40">
        <w:t xml:space="preserve">Dostava se smatra obavljenom istekom osmoga dana od dana objave pismena na mrežnoj stranici e-Oglasna ploča, a o žalbi odlučuje Visoki trgovački sud Republike Hrvatske. </w:t>
      </w:r>
    </w:p>
    <w:p w:rsidRDefault="00BB294D" w:rsidP="00BB294D" w:rsidR="00BB294D">
      <w:pPr>
        <w:jc w:val="both"/>
      </w:pPr>
    </w:p>
    <w:p w:rsidRDefault="00230E1E" w:rsidP="00BB294D" w:rsidR="00230E1E">
      <w:pPr>
        <w:jc w:val="both"/>
      </w:pPr>
    </w:p>
    <w:p w:rsidRDefault="00230E1E" w:rsidP="00BB294D" w:rsidR="00230E1E">
      <w:pPr>
        <w:jc w:val="both"/>
      </w:pPr>
    </w:p>
    <w:p w:rsidRDefault="00BB294D" w:rsidP="00BB294D" w:rsidR="00BB294D" w:rsidRPr="00881E1F"/>
    <w:p w:rsidRDefault="00BC2635" w:rsidR="00BC2635" w:rsidRPr="00881E1F"/>
    <w:sectPr w:rsidSect="00D3332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w:t>
    </w:r>
    <w:r w:rsidR="00D33327">
      <w:t>oslovni broj</w:t>
    </w:r>
    <w:r w:rsidRPr="000B2C7B">
      <w:t xml:space="preserve"> 15 St-</w:t>
    </w:r>
    <w:r w:rsidR="0091517F">
      <w:t>288</w:t>
    </w:r>
    <w:r w:rsidR="00514D0F">
      <w:t>/18-</w:t>
    </w:r>
    <w:r w:rsidR="0091517F">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85046EFC"/>
    <w:lvl w:tplc="143246CC" w:ilvl="0">
      <w:start w:val="2"/>
      <w:numFmt w:val="upperRoman"/>
      <w:lvlText w:val="%1."/>
      <w:lvlJc w:val="left"/>
      <w:pPr>
        <w:tabs>
          <w:tab w:pos="1095" w:val="num"/>
        </w:tabs>
        <w:ind w:hanging="735" w:left="109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56AFC"/>
    <w:rsid w:val="00063B25"/>
    <w:rsid w:val="00066AB0"/>
    <w:rsid w:val="000A2F18"/>
    <w:rsid w:val="000B2C7B"/>
    <w:rsid w:val="000C3CBA"/>
    <w:rsid w:val="000F39EA"/>
    <w:rsid w:val="0014399B"/>
    <w:rsid w:val="00145822"/>
    <w:rsid w:val="00160ACB"/>
    <w:rsid w:val="00183263"/>
    <w:rsid w:val="001977FA"/>
    <w:rsid w:val="001E6F72"/>
    <w:rsid w:val="001E7E17"/>
    <w:rsid w:val="001F2B9D"/>
    <w:rsid w:val="00230E1E"/>
    <w:rsid w:val="0027160D"/>
    <w:rsid w:val="00287946"/>
    <w:rsid w:val="002D3469"/>
    <w:rsid w:val="002E0501"/>
    <w:rsid w:val="00336415"/>
    <w:rsid w:val="00367900"/>
    <w:rsid w:val="0040236F"/>
    <w:rsid w:val="00424600"/>
    <w:rsid w:val="004C718A"/>
    <w:rsid w:val="004D5084"/>
    <w:rsid w:val="00514D0F"/>
    <w:rsid w:val="00531B84"/>
    <w:rsid w:val="00553780"/>
    <w:rsid w:val="0055769C"/>
    <w:rsid w:val="00675611"/>
    <w:rsid w:val="006B38C8"/>
    <w:rsid w:val="00706091"/>
    <w:rsid w:val="00774A1B"/>
    <w:rsid w:val="00777A36"/>
    <w:rsid w:val="007D6410"/>
    <w:rsid w:val="007E6821"/>
    <w:rsid w:val="00881E1F"/>
    <w:rsid w:val="008A13F1"/>
    <w:rsid w:val="008C51AA"/>
    <w:rsid w:val="008C7C65"/>
    <w:rsid w:val="00914833"/>
    <w:rsid w:val="0091517F"/>
    <w:rsid w:val="0097591F"/>
    <w:rsid w:val="00993A98"/>
    <w:rsid w:val="009A790C"/>
    <w:rsid w:val="00A63043"/>
    <w:rsid w:val="00AE38FF"/>
    <w:rsid w:val="00B041A0"/>
    <w:rsid w:val="00B47A93"/>
    <w:rsid w:val="00B700D3"/>
    <w:rsid w:val="00B7614A"/>
    <w:rsid w:val="00B941C3"/>
    <w:rsid w:val="00BA4729"/>
    <w:rsid w:val="00BA6486"/>
    <w:rsid w:val="00BB294D"/>
    <w:rsid w:val="00BB53D7"/>
    <w:rsid w:val="00BC2635"/>
    <w:rsid w:val="00BF256E"/>
    <w:rsid w:val="00C024C9"/>
    <w:rsid w:val="00C1519D"/>
    <w:rsid w:val="00C430C9"/>
    <w:rsid w:val="00C445DA"/>
    <w:rsid w:val="00C54ABF"/>
    <w:rsid w:val="00C859BD"/>
    <w:rsid w:val="00CC72C3"/>
    <w:rsid w:val="00CF733E"/>
    <w:rsid w:val="00D33327"/>
    <w:rsid w:val="00D376E4"/>
    <w:rsid w:val="00D5639E"/>
    <w:rsid w:val="00D869BF"/>
    <w:rsid w:val="00DB16A3"/>
    <w:rsid w:val="00DC3DC3"/>
    <w:rsid w:val="00DF01A9"/>
    <w:rsid w:val="00E2402D"/>
    <w:rsid w:val="00E802C9"/>
    <w:rsid w:val="00E90D89"/>
    <w:rsid w:val="00EB5FE6"/>
    <w:rsid w:val="00EF79DA"/>
    <w:rsid w:val="00F02B32"/>
    <w:rsid w:val="00F068FE"/>
    <w:rsid w:val="00F6182D"/>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customStyle="true"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D869BF"/>
    <w:rPr>
      <w:color w:val="808080"/>
      <w:bdr w:space="0" w:sz="0" w:color="auto" w:val="none"/>
      <w:shd w:fill="auto" w:color="auto" w:val="clear"/>
    </w:rPr>
  </w:style>
  <w:style w:customStyle="true" w:styleId="eSPISCCParagraphDefaultFont" w:type="character">
    <w:name w:val="eSPIS_CC_Paragraph Default Font"/>
    <w:basedOn w:val="Zadanifontodlomka"/>
    <w:rsid w:val="00D869B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D869BF"/>
    <w:rPr>
      <w:b/>
      <w:bCs/>
      <w:bdr w:space="0" w:sz="0" w:color="auto" w:val="none"/>
      <w:shd w:fill="FFFFCC" w:color="auto" w:val="clear"/>
      <w:lang w:val="hr-HR"/>
    </w:rPr>
  </w:style>
  <w:style w:customStyle="true" w:styleId="PozadinaSvijetloCrvena" w:type="character">
    <w:name w:val="Pozadina_SvijetloCrvena"/>
    <w:basedOn w:val="eSPISCCParagraphDefaultFont"/>
    <w:rsid w:val="00D869BF"/>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869BF"/>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customStyle="1"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D869BF"/>
    <w:rPr>
      <w:color w:val="808080"/>
      <w:bdr w:color="auto" w:space="0" w:sz="0" w:val="none"/>
      <w:shd w:color="auto" w:fill="auto" w:val="clear"/>
    </w:rPr>
  </w:style>
  <w:style w:customStyle="1" w:styleId="eSPISCCParagraphDefaultFont" w:type="character">
    <w:name w:val="eSPIS_CC_Paragraph Default Font"/>
    <w:basedOn w:val="Zadanifontodlomka"/>
    <w:rsid w:val="00D869B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D869BF"/>
    <w:rPr>
      <w:b/>
      <w:bCs/>
      <w:bdr w:color="auto" w:space="0" w:sz="0" w:val="none"/>
      <w:shd w:color="auto" w:fill="FFFFCC" w:val="clear"/>
      <w:lang w:val="hr-HR"/>
    </w:rPr>
  </w:style>
  <w:style w:customStyle="1" w:styleId="PozadinaSvijetloCrvena" w:type="character">
    <w:name w:val="Pozadina_SvijetloCrvena"/>
    <w:basedOn w:val="eSPISCCParagraphDefaultFont"/>
    <w:rsid w:val="00D869BF"/>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869BF"/>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11916">
      <w:bodyDiv w:val="true"/>
      <w:marLeft w:val="0"/>
      <w:marRight w:val="0"/>
      <w:marTop w:val="0"/>
      <w:marBottom w:val="0"/>
      <w:divBdr>
        <w:top w:space="0" w:sz="0" w:color="auto" w:val="none"/>
        <w:left w:space="0" w:sz="0" w:color="auto" w:val="none"/>
        <w:bottom w:space="0" w:sz="0" w:color="auto" w:val="none"/>
        <w:right w:space="0" w:sz="0" w:color="auto" w:val="none"/>
      </w:divBdr>
    </w:div>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 w:id="12772515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2018.</izvorni_sadrzaj>
    <derivirana_varijabla naziv="DomainObject.Predmet.DatumOsnivanja_1">26.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St-288/2018</izvorni_sadrzaj>
    <derivirana_varijabla naziv="DomainObject.Predmet.OznakaBroj_1">St-288/2018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SQUADRA M j.d.o.o.</izvorni_sadrzaj>
    <derivirana_varijabla naziv="DomainObject.Predmet.ProtustrankaFormated_1">  SQUADRA M j.d.o.o.</derivirana_varijabla>
  </DomainObject.Predmet.ProtustrankaFormated>
  <DomainObject.Predmet.ProtustrankaFormatedOIB>
    <izvorni_sadrzaj>  SQUADRA M j.d.o.o., OIB 58771706059</izvorni_sadrzaj>
    <derivirana_varijabla naziv="DomainObject.Predmet.ProtustrankaFormatedOIB_1">  SQUADRA M j.d.o.o., OIB 58771706059</derivirana_varijabla>
  </DomainObject.Predmet.ProtustrankaFormatedOIB>
  <DomainObject.Predmet.ProtustrankaFormatedWithAdress>
    <izvorni_sadrzaj> SQUADRA M j.d.o.o., Bani 2, 51219 Čavle</izvorni_sadrzaj>
    <derivirana_varijabla naziv="DomainObject.Predmet.ProtustrankaFormatedWithAdress_1"> SQUADRA M j.d.o.o., Bani 2, 51219 Čavle</derivirana_varijabla>
  </DomainObject.Predmet.ProtustrankaFormatedWithAdress>
  <DomainObject.Predmet.ProtustrankaFormatedWithAdressOIB>
    <izvorni_sadrzaj> SQUADRA M j.d.o.o., OIB 58771706059, Bani 2, 51219 Čavle</izvorni_sadrzaj>
    <derivirana_varijabla naziv="DomainObject.Predmet.ProtustrankaFormatedWithAdressOIB_1"> SQUADRA M j.d.o.o., OIB 58771706059, Bani 2, 51219 Čavle</derivirana_varijabla>
  </DomainObject.Predmet.ProtustrankaFormatedWithAdressOIB>
  <DomainObject.Predmet.ProtustrankaWithAdress>
    <izvorni_sadrzaj>SQUADRA M j.d.o.o. Bani 2, 51219 Čavle</izvorni_sadrzaj>
    <derivirana_varijabla naziv="DomainObject.Predmet.ProtustrankaWithAdress_1">SQUADRA M j.d.o.o. Bani 2, 51219 Čavle</derivirana_varijabla>
  </DomainObject.Predmet.ProtustrankaWithAdress>
  <DomainObject.Predmet.ProtustrankaWithAdressOIB>
    <izvorni_sadrzaj>SQUADRA M j.d.o.o., OIB 58771706059, Bani 2, 51219 Čavle</izvorni_sadrzaj>
    <derivirana_varijabla naziv="DomainObject.Predmet.ProtustrankaWithAdressOIB_1">SQUADRA M j.d.o.o., OIB 58771706059, Bani 2, 51219 Čavle</derivirana_varijabla>
  </DomainObject.Predmet.ProtustrankaWithAdressOIB>
  <DomainObject.Predmet.ProtustrankaNazivFormated>
    <izvorni_sadrzaj>SQUADRA M j.d.o.o.</izvorni_sadrzaj>
    <derivirana_varijabla naziv="DomainObject.Predmet.ProtustrankaNazivFormated_1">SQUADRA M j.d.o.o.</derivirana_varijabla>
  </DomainObject.Predmet.ProtustrankaNazivFormated>
  <DomainObject.Predmet.ProtustrankaNazivFormatedOIB>
    <izvorni_sadrzaj>SQUADRA M j.d.o.o., OIB 58771706059</izvorni_sadrzaj>
    <derivirana_varijabla naziv="DomainObject.Predmet.ProtustrankaNazivFormatedOIB_1">SQUADRA M j.d.o.o., OIB 58771706059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SQUADRA M j.d.o.o.</item>
    </izvorni_sadrzaj>
    <derivirana_varijabla naziv="DomainObject.Predmet.ProtuStrankaListFormated_1">
      <item>SQUADRA M j.d.o.o.</item>
    </derivirana_varijabla>
  </DomainObject.Predmet.ProtuStrankaListFormated>
  <DomainObject.Predmet.ProtuStrankaListFormatedOIB>
    <izvorni_sadrzaj>
      <item>SQUADRA M j.d.o.o., OIB 58771706059</item>
    </izvorni_sadrzaj>
    <derivirana_varijabla naziv="DomainObject.Predmet.ProtuStrankaListFormatedOIB_1">
      <item>SQUADRA M j.d.o.o., OIB 58771706059</item>
    </derivirana_varijabla>
  </DomainObject.Predmet.ProtuStrankaListFormatedOIB>
  <DomainObject.Predmet.ProtuStrankaListFormatedWithAdress>
    <izvorni_sadrzaj>
      <item>SQUADRA M j.d.o.o., Bani 2, 51219 Čavle</item>
    </izvorni_sadrzaj>
    <derivirana_varijabla naziv="DomainObject.Predmet.ProtuStrankaListFormatedWithAdress_1">
      <item>SQUADRA M j.d.o.o., Bani 2, 51219 Čavle</item>
    </derivirana_varijabla>
  </DomainObject.Predmet.ProtuStrankaListFormatedWithAdress>
  <DomainObject.Predmet.ProtuStrankaListFormatedWithAdressOIB>
    <izvorni_sadrzaj>
      <item>SQUADRA M j.d.o.o., OIB 58771706059, Bani 2, 51219 Čavle</item>
    </izvorni_sadrzaj>
    <derivirana_varijabla naziv="DomainObject.Predmet.ProtuStrankaListFormatedWithAdressOIB_1">
      <item>SQUADRA M j.d.o.o., OIB 58771706059, Bani 2, 51219 Čavle</item>
    </derivirana_varijabla>
  </DomainObject.Predmet.ProtuStrankaListFormatedWithAdressOIB>
  <DomainObject.Predmet.ProtuStrankaListNazivFormated>
    <izvorni_sadrzaj>
      <item>SQUADRA M j.d.o.o.</item>
    </izvorni_sadrzaj>
    <derivirana_varijabla naziv="DomainObject.Predmet.ProtuStrankaListNazivFormated_1">
      <item>SQUADRA M j.d.o.o.</item>
    </derivirana_varijabla>
  </DomainObject.Predmet.ProtuStrankaListNazivFormated>
  <DomainObject.Predmet.ProtuStrankaListNazivFormatedOIB>
    <izvorni_sadrzaj>
      <item>SQUADRA M j.d.o.o., OIB 58771706059</item>
    </izvorni_sadrzaj>
    <derivirana_varijabla naziv="DomainObject.Predmet.ProtuStrankaListNazivFormatedOIB_1">
      <item>SQUADRA M j.d.o.o., OIB 58771706059</item>
    </derivirana_varijabla>
  </DomainObject.Predmet.ProtuStrankaListNazivFormatedOIB>
  <DomainObject.Predmet.OstaliListFormated>
    <izvorni_sadrzaj>
      <item>Milan Vlah</item>
    </izvorni_sadrzaj>
    <derivirana_varijabla naziv="DomainObject.Predmet.OstaliListFormated_1">
      <item>Milan Vlah</item>
    </derivirana_varijabla>
  </DomainObject.Predmet.OstaliListFormated>
  <DomainObject.Predmet.OstaliListFormatedOIB>
    <izvorni_sadrzaj>
      <item>Milan Vlah, OIB 36775689862</item>
    </izvorni_sadrzaj>
    <derivirana_varijabla naziv="DomainObject.Predmet.OstaliListFormatedOIB_1">
      <item>Milan Vlah, OIB 36775689862</item>
    </derivirana_varijabla>
  </DomainObject.Predmet.OstaliListFormatedOIB>
  <DomainObject.Predmet.OstaliListFormatedWithAdress>
    <izvorni_sadrzaj>
      <item>Milan Vlah, Cernik 10, 51218 Cernik</item>
    </izvorni_sadrzaj>
    <derivirana_varijabla naziv="DomainObject.Predmet.OstaliListFormatedWithAdress_1">
      <item>Milan Vlah, Cernik 10, 51218 Cernik</item>
    </derivirana_varijabla>
  </DomainObject.Predmet.OstaliListFormatedWithAdress>
  <DomainObject.Predmet.OstaliListFormatedWithAdressOIB>
    <izvorni_sadrzaj>
      <item>Milan Vlah, OIB 36775689862, Cernik 10, 51218 Cernik</item>
    </izvorni_sadrzaj>
    <derivirana_varijabla naziv="DomainObject.Predmet.OstaliListFormatedWithAdressOIB_1">
      <item>Milan Vlah, OIB 36775689862, Cernik 10, 51218 Cernik</item>
    </derivirana_varijabla>
  </DomainObject.Predmet.OstaliListFormatedWithAdressOIB>
  <DomainObject.Predmet.OstaliListNazivFormated>
    <izvorni_sadrzaj>
      <item>Milan Vlah</item>
    </izvorni_sadrzaj>
    <derivirana_varijabla naziv="DomainObject.Predmet.OstaliListNazivFormated_1">
      <item>Milan Vlah</item>
    </derivirana_varijabla>
  </DomainObject.Predmet.OstaliListNazivFormated>
  <DomainObject.Predmet.OstaliListNazivFormatedOIB>
    <izvorni_sadrzaj>
      <item>Milan Vlah, OIB 36775689862</item>
    </izvorni_sadrzaj>
    <derivirana_varijabla naziv="DomainObject.Predmet.OstaliListNazivFormatedOIB_1">
      <item>Milan Vlah, OIB 36775689862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SQUADRA M j.d.o.o.</izvorni_sadrzaj>
    <derivirana_varijabla naziv="DomainObject.Predmet.ProtustrankaIDrugi_1">SQUADRA 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SQUADRA M j.d.o.o., OIB 58771706059, Bani 2, 51219 Čavle</izvorni_sadrzaj>
    <derivirana_varijabla naziv="DomainObject.Predmet.ProtustrankaIDrugiAdressOIB_1">SQUADRA M j.d.o.o., OIB 58771706059, Bani 2,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SQUADRA M j.d.o.o.</item>
      <item>Milan Vlah</item>
    </izvorni_sadrzaj>
    <derivirana_varijabla naziv="DomainObject.Predmet.SudioniciListNaziv_1">
      <item>FINA  Rijeka</item>
      <item>SQUADRA M j.d.o.o.</item>
      <item>Milan Vlah</item>
    </derivirana_varijabla>
  </DomainObject.Predmet.SudioniciListNaziv>
  <DomainObject.Predmet.SudioniciListAdressOIB>
    <izvorni_sadrzaj>
      <item>FINA  Rijeka, OIB 85821130368, Frana Kurelca 8,51000 Rijeka</item>
      <item>SQUADRA M j.d.o.o., OIB 58771706059, Bani 2,51219 Čavle</item>
      <item>Milan Vlah, OIB 36775689862, Cernik 10,51218 Cernik</item>
    </izvorni_sadrzaj>
    <derivirana_varijabla naziv="DomainObject.Predmet.SudioniciListAdressOIB_1">
      <item>FINA  Rijeka, OIB 85821130368, Frana Kurelca 8,51000 Rijeka</item>
      <item>SQUADRA M j.d.o.o., OIB 58771706059, Bani 2,51219 Čavle</item>
      <item>Milan Vlah, OIB 36775689862, Cernik 10,51218 Cernik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58771706059</item>
      <item>, OIB 36775689862</item>
    </izvorni_sadrzaj>
    <derivirana_varijabla naziv="DomainObject.Predmet.SudioniciListNazivOIB_1">
      <item>, OIB 85821130368</item>
      <item>, OIB 58771706059</item>
      <item>, OIB 36775689862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6546AF-2B1E-416E-9C1D-38F561D161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575</properties:Words>
  <properties:Characters>3030</properties:Characters>
  <properties:Lines>71</properties:Lines>
  <properties:Paragraphs>20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2018-09-06T11:46:00Z</dcterms:created>
  <dc:creator>ksarlija</dc:creator>
  <cp:lastModifiedBy>Jasna Radulović</cp:lastModifiedBy>
  <cp:lastPrinted>2018-09-06T11:49:00Z</cp:lastPrinted>
  <dcterms:modified xmlns:xsi="http://www.w3.org/2001/XMLSchema-instance" xsi:type="dcterms:W3CDTF">2018-09-06T11:51:00Z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novčano kažnjavanje stečajnog upravitelja, vještaka i odgovorne osobe stečajnog dužnika (288-18-9 novčana kazna ZZ.docx)</vt:lpwstr>
  </prop:property>
  <prop:property name="CC_coloring" pid="4" fmtid="{D5CDD505-2E9C-101B-9397-08002B2CF9AE}">
    <vt:bool>false</vt:bool>
  </prop:property>
  <prop:property name="BrojStranica" pid="5" fmtid="{D5CDD505-2E9C-101B-9397-08002B2CF9AE}">
    <vt:i4>2</vt:i4>
  </prop:property>
</prop:Properties>
</file>