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8547" w14:paraId="e828547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5960DA">
        <w:rPr>
          <w:rFonts w:hAnsi="Times New Roman" w:ascii="Times New Roman"/>
          <w:szCs w:val="24"/>
          <w:lang w:val="hr-HR"/>
        </w:rPr>
        <w:t>t-8202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304A59" w:rsidRPr="00304A59">
        <w:rPr>
          <w:rFonts w:hAnsi="Times New Roman" w:ascii="Times New Roman"/>
        </w:rPr>
        <w:t xml:space="preserve">KARLOS d.o.o., Karlovac, Trg Milana Šufflaya 1, </w:t>
      </w:r>
      <w:r w:rsidR="00304A59" w:rsidRPr="00304A59">
        <w:rPr>
          <w:rFonts w:hAnsi="Times New Roman" w:ascii="Times New Roman"/>
          <w:szCs w:val="24"/>
        </w:rPr>
        <w:t>OIB: 71523724502</w:t>
      </w:r>
      <w:r w:rsidR="006517B1" w:rsidRPr="00304A59">
        <w:rPr>
          <w:rFonts w:hAnsi="Times New Roman" w:ascii="Times New Roman"/>
          <w:szCs w:val="24"/>
        </w:rPr>
        <w:t>,</w:t>
      </w:r>
      <w:r w:rsidR="00995D02" w:rsidRPr="008B1DDE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657E2D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304A59" w:rsidRPr="00304A59">
        <w:rPr>
          <w:rFonts w:hAnsi="Times New Roman" w:ascii="Times New Roman"/>
        </w:rPr>
        <w:t xml:space="preserve">KARLOS d.o.o., Karlovac, Trg Milana Šufflaya 1, </w:t>
      </w:r>
      <w:r w:rsidR="00304A59" w:rsidRPr="00304A59">
        <w:rPr>
          <w:rFonts w:hAnsi="Times New Roman" w:ascii="Times New Roman"/>
          <w:szCs w:val="24"/>
        </w:rPr>
        <w:t>OIB: 71523724502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304A59" w:rsidRPr="00304A59">
        <w:rPr>
          <w:rFonts w:hAnsi="Times New Roman" w:ascii="Times New Roman"/>
        </w:rPr>
        <w:t xml:space="preserve">KARLOS d.o.o., Karlovac, Trg Milana Šufflaya 1, </w:t>
      </w:r>
      <w:r w:rsidR="00304A59" w:rsidRPr="00304A59">
        <w:rPr>
          <w:rFonts w:hAnsi="Times New Roman" w:ascii="Times New Roman"/>
          <w:szCs w:val="24"/>
        </w:rPr>
        <w:t>OIB: 71523724502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304A59">
        <w:rPr>
          <w:rFonts w:hAnsi="Times New Roman" w:ascii="Times New Roman"/>
          <w:szCs w:val="24"/>
        </w:rPr>
        <w:t>01.09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CC7B66">
        <w:rPr>
          <w:rFonts w:hAnsi="Times New Roman" w:ascii="Times New Roman"/>
          <w:szCs w:val="24"/>
        </w:rPr>
        <w:t xml:space="preserve"> 120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</w:t>
      </w:r>
      <w:r w:rsidR="00BA690A">
        <w:rPr>
          <w:rFonts w:hAnsi="Times New Roman" w:ascii="Times New Roman"/>
          <w:szCs w:val="24"/>
        </w:rPr>
        <w:t>8</w:t>
      </w:r>
      <w:r w:rsidR="00E622A3">
        <w:rPr>
          <w:rFonts w:hAnsi="Times New Roman" w:ascii="Times New Roman"/>
          <w:szCs w:val="24"/>
        </w:rPr>
        <w:t>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657E2D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0DA" w:rsidR="005960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0DA" w:rsidR="005960D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0DA" w:rsidR="005960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440EA7" w:rsidRPr="00440EA7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5960DA">
      <w:rPr>
        <w:rFonts w:hAnsi="Times New Roman" w:ascii="Times New Roman"/>
        <w:szCs w:val="24"/>
      </w:rPr>
      <w:t>8202</w:t>
    </w:r>
    <w:r w:rsidR="00995D02">
      <w:rPr>
        <w:rFonts w:hAnsi="Times New Roman" w:ascii="Times New Roman"/>
        <w:szCs w:val="24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0DA" w:rsidR="005960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0F7D98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04A59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40EA7"/>
    <w:rsid w:val="00457A52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44220"/>
    <w:rsid w:val="00565D6E"/>
    <w:rsid w:val="00566E82"/>
    <w:rsid w:val="005940E9"/>
    <w:rsid w:val="005960DA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57E2D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E488E"/>
    <w:rsid w:val="006F1FA2"/>
    <w:rsid w:val="006F2DB4"/>
    <w:rsid w:val="00716503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B1DDE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0AA3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063B"/>
    <w:rsid w:val="00C84468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03F05"/>
    <w:rsid w:val="00E11E3F"/>
    <w:rsid w:val="00E15098"/>
    <w:rsid w:val="00E420D1"/>
    <w:rsid w:val="00E622A3"/>
    <w:rsid w:val="00E67442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  <w:rsid w:val="00FD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0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E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E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E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E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0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E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E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E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E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8202</izvorni_sadrzaj>
    <derivirana_varijabla naziv="DomainObject.Predmet.Broj_1">8202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St-8202/2015</izvorni_sadrzaj>
    <derivirana_varijabla naziv="DomainObject.Predmet.OznakaBroj_1">St-8202/2015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KARLOS d.o.o. zastupanog po punomoćniku VESNA KOVAČEVIĆ KRANJČEVIĆ</izvorni_sadrzaj>
    <derivirana_varijabla naziv="DomainObject.Predmet.ProtustrankaFormated_1">  KARLOS d.o.o. zastupanog po punomoćniku VESNA KOVAČEVIĆ KRANJČEVIĆ</derivirana_varijabla>
  </DomainObject.Predmet.ProtustrankaFormated>
  <DomainObject.Predmet.ProtustrankaFormatedOIB>
    <izvorni_sadrzaj>  KARLOS d.o.o., OIB 71523724502 zastupanog po punomoćniku VESNA KOVAČEVIĆ KRANJČEVIĆ</izvorni_sadrzaj>
    <derivirana_varijabla naziv="DomainObject.Predmet.ProtustrankaFormatedOIB_1">  KARLOS d.o.o., OIB 71523724502 zastupanog po punomoćniku VESNA KOVAČEVIĆ KRANJČEVIĆ</derivirana_varijabla>
  </DomainObject.Predmet.ProtustrankaFormatedOIB>
  <DomainObject.Predmet.ProtustrankaFormatedWithAdress>
    <izvorni_sadrzaj> KARLOS d.o.o., Trg Milana Šufflaya 1, 47000 Karlovac zastupanog po punomoćniku VESNA KOVAČEVIĆ KRANJČEVIĆ</izvorni_sadrzaj>
    <derivirana_varijabla naziv="DomainObject.Predmet.ProtustrankaFormatedWithAdress_1"> KARLOS d.o.o., Trg Milana Šufflaya 1, 47000 Karlovac zastupanog po punomoćniku VESNA KOVAČEVIĆ KRANJČEVIĆ</derivirana_varijabla>
  </DomainObject.Predmet.ProtustrankaFormatedWithAdress>
  <DomainObject.Predmet.ProtustrankaFormatedWithAdressOIB>
    <izvorni_sadrzaj> KARLOS d.o.o., OIB 71523724502, Trg Milana Šufflaya 1, 47000 Karlovac zastupanog po punomoćniku VESNA KOVAČEVIĆ KRANJČEVIĆ</izvorni_sadrzaj>
    <derivirana_varijabla naziv="DomainObject.Predmet.ProtustrankaFormatedWithAdressOIB_1"> KARLOS d.o.o., OIB 71523724502, Trg Milana Šufflaya 1, 47000 Karlovac zastupanog po punomoćniku VESNA KOVAČEVIĆ KRANJČEVIĆ</derivirana_varijabla>
  </DomainObject.Predmet.ProtustrankaFormatedWithAdressOIB>
  <DomainObject.Predmet.ProtustrankaWithAdress>
    <izvorni_sadrzaj>KARLOS d.o.o. Trg Milana Šufflaya 1, 47000 Karlovac</izvorni_sadrzaj>
    <derivirana_varijabla naziv="DomainObject.Predmet.ProtustrankaWithAdress_1">KARLOS d.o.o. Trg Milana Šufflaya 1, 47000 Karlovac</derivirana_varijabla>
  </DomainObject.Predmet.ProtustrankaWithAdress>
  <DomainObject.Predmet.ProtustrankaWithAdressOIB>
    <izvorni_sadrzaj>KARLOS d.o.o., OIB 71523724502, Trg Milana Šufflaya 1, 47000 Karlovac</izvorni_sadrzaj>
    <derivirana_varijabla naziv="DomainObject.Predmet.ProtustrankaWithAdressOIB_1">KARLOS d.o.o., OIB 71523724502, Trg Milana Šufflaya 1, 47000 Karlovac</derivirana_varijabla>
  </DomainObject.Predmet.ProtustrankaWithAdressOIB>
  <DomainObject.Predmet.ProtustrankaNazivFormated>
    <izvorni_sadrzaj>KARLOS d.o.o.</izvorni_sadrzaj>
    <derivirana_varijabla naziv="DomainObject.Predmet.ProtustrankaNazivFormated_1">KARLOS d.o.o.</derivirana_varijabla>
  </DomainObject.Predmet.ProtustrankaNazivFormated>
  <DomainObject.Predmet.ProtustrankaNazivFormatedOIB>
    <izvorni_sadrzaj>KARLOS d.o.o., OIB 71523724502</izvorni_sadrzaj>
    <derivirana_varijabla naziv="DomainObject.Predmet.ProtustrankaNazivFormatedOIB_1">KARLOS d.o.o., OIB 71523724502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KARLOS d.o.o. zastupanog po punomoćniku VESNA KOVAČEVIĆ KRANJČEVIĆ</item>
    </izvorni_sadrzaj>
    <derivirana_varijabla naziv="DomainObject.Predmet.ProtuStrankaListFormated_1">
      <item>KARLOS d.o.o. zastupanog po punomoćniku VESNA KOVAČEVIĆ KRANJČEVIĆ</item>
    </derivirana_varijabla>
  </DomainObject.Predmet.ProtuStrankaListFormated>
  <DomainObject.Predmet.ProtuStrankaListFormatedOIB>
    <izvorni_sadrzaj>
      <item>KARLOS d.o.o., OIB 71523724502 zastupanog po punomoćniku VESNA KOVAČEVIĆ KRANJČEVIĆ</item>
    </izvorni_sadrzaj>
    <derivirana_varijabla naziv="DomainObject.Predmet.ProtuStrankaListFormatedOIB_1">
      <item>KARLOS d.o.o., OIB 71523724502 zastupanog po punomoćniku VESNA KOVAČEVIĆ KRANJČEVIĆ</item>
    </derivirana_varijabla>
  </DomainObject.Predmet.ProtuStrankaListFormatedOIB>
  <DomainObject.Predmet.ProtuStrankaListFormatedWithAdress>
    <izvorni_sadrzaj>
      <item>KARLOS d.o.o., Trg Milana Šufflaya 1, 47000 Karlovac zastupanog po punomoćniku VESNA KOVAČEVIĆ KRANJČEVIĆ</item>
    </izvorni_sadrzaj>
    <derivirana_varijabla naziv="DomainObject.Predmet.ProtuStrankaListFormatedWithAdress_1">
      <item>KARLOS d.o.o., Trg Milana Šufflaya 1, 47000 Karlovac zastupanog po punomoćniku VESNA KOVAČEVIĆ KRANJČEVIĆ</item>
    </derivirana_varijabla>
  </DomainObject.Predmet.ProtuStrankaListFormatedWithAdress>
  <DomainObject.Predmet.ProtuStrankaListFormatedWithAdressOIB>
    <izvorni_sadrzaj>
      <item>KARLOS d.o.o., OIB 71523724502, Trg Milana Šufflaya 1, 47000 Karlovac zastupanog po punomoćniku VESNA KOVAČEVIĆ KRANJČEVIĆ</item>
    </izvorni_sadrzaj>
    <derivirana_varijabla naziv="DomainObject.Predmet.ProtuStrankaListFormatedWithAdressOIB_1">
      <item>KARLOS d.o.o., OIB 71523724502, Trg Milana Šufflaya 1, 47000 Karlovac zastupanog po punomoćniku VESNA KOVAČEVIĆ KRANJČEVIĆ</item>
    </derivirana_varijabla>
  </DomainObject.Predmet.ProtuStrankaListFormatedWithAdressOIB>
  <DomainObject.Predmet.ProtuStrankaListNazivFormated>
    <izvorni_sadrzaj>
      <item>KARLOS d.o.o.</item>
    </izvorni_sadrzaj>
    <derivirana_varijabla naziv="DomainObject.Predmet.ProtuStrankaListNazivFormated_1">
      <item>KARLOS d.o.o.</item>
    </derivirana_varijabla>
  </DomainObject.Predmet.ProtuStrankaListNazivFormated>
  <DomainObject.Predmet.ProtuStrankaListNazivFormatedOIB>
    <izvorni_sadrzaj>
      <item>KARLOS d.o.o., OIB 71523724502</item>
    </izvorni_sadrzaj>
    <derivirana_varijabla naziv="DomainObject.Predmet.ProtuStrankaListNazivFormatedOIB_1">
      <item>KARLOS d.o.o., OIB 71523724502</item>
    </derivirana_varijabla>
  </DomainObject.Predmet.ProtuStrankaListNazivFormatedOIB>
  <DomainObject.Predmet.OstaliListFormated>
    <izvorni_sadrzaj>
      <item>VESNA KOVAČEVIĆ KRANJČEVIĆ punomoćnik sudionika u postupku KARLOS d.o.o.</item>
    </izvorni_sadrzaj>
    <derivirana_varijabla naziv="DomainObject.Predmet.OstaliListFormated_1">
      <item>VESNA KOVAČEVIĆ KRANJČEVIĆ punomoćnik sudionika u postupku KARLOS d.o.o.</item>
    </derivirana_varijabla>
  </DomainObject.Predmet.OstaliListFormated>
  <DomainObject.Predmet.OstaliListFormatedOIB>
    <izvorni_sadrzaj>
      <item>VESNA KOVAČEVIĆ KRANJČEVIĆ punomoćnik sudionika u postupku KARLOS d.o.o.</item>
    </izvorni_sadrzaj>
    <derivirana_varijabla naziv="DomainObject.Predmet.OstaliListFormatedOIB_1">
      <item>VESNA KOVAČEVIĆ KRANJČEVIĆ punomoćnik sudionika u postupku KARLOS d.o.o.</item>
    </derivirana_varijabla>
  </DomainObject.Predmet.OstaliListFormatedOIB>
  <DomainObject.Predmet.OstaliListFormatedWithAdress>
    <izvorni_sadrzaj>
      <item>VESNA KOVAČEVIĆ KRANJČEVIĆ, Dr. Vlatka Mačeka 16, 47000 Karlovac punomoćnik sudionika u postupku KARLOS d.o.o.</item>
    </izvorni_sadrzaj>
    <derivirana_varijabla naziv="DomainObject.Predmet.OstaliListFormatedWithAdress_1">
      <item>VESNA KOVAČEVIĆ KRANJČEVIĆ, Dr. Vlatka Mačeka 16, 47000 Karlovac punomoćnik sudionika u postupku KARLOS d.o.o.</item>
    </derivirana_varijabla>
  </DomainObject.Predmet.OstaliListFormatedWithAdress>
  <DomainObject.Predmet.OstaliListFormatedWithAdressOIB>
    <izvorni_sadrzaj>
      <item>VESNA KOVAČEVIĆ KRANJČEVIĆ, Dr. Vlatka Mačeka 16, 47000 Karlovac punomoćnik sudionika u postupku KARLOS d.o.o.</item>
    </izvorni_sadrzaj>
    <derivirana_varijabla naziv="DomainObject.Predmet.OstaliListFormatedWithAdressOIB_1">
      <item>VESNA KOVAČEVIĆ KRANJČEVIĆ, Dr. Vlatka Mačeka 16, 47000 Karlovac punomoćnik sudionika u postupku KARLOS d.o.o.</item>
    </derivirana_varijabla>
  </DomainObject.Predmet.OstaliListFormatedWithAdressOIB>
  <DomainObject.Predmet.OstaliListNazivFormated>
    <izvorni_sadrzaj>
      <item>VESNA KOVAČEVIĆ KRANJČEVIĆ</item>
    </izvorni_sadrzaj>
    <derivirana_varijabla naziv="DomainObject.Predmet.OstaliListNazivFormated_1">
      <item>VESNA KOVAČEVIĆ KRANJČEVIĆ</item>
    </derivirana_varijabla>
  </DomainObject.Predmet.OstaliListNazivFormated>
  <DomainObject.Predmet.OstaliListNazivFormatedOIB>
    <izvorni_sadrzaj>
      <item>VESNA KOVAČEVIĆ KRANJČEVIĆ</item>
    </izvorni_sadrzaj>
    <derivirana_varijabla naziv="DomainObject.Predmet.OstaliListNazivFormatedOIB_1">
      <item>VESNA KOVAČEVIĆ KRANJČEVIĆ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KARLOS d.o.o.</izvorni_sadrzaj>
    <derivirana_varijabla naziv="DomainObject.Predmet.ProtustrankaIDrugi_1">KARLOS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KARLOS d.o.o., OIB 71523724502, Trg Milana Šufflaya 1, 47000 Karlovac</izvorni_sadrzaj>
    <derivirana_varijabla naziv="DomainObject.Predmet.ProtustrankaIDrugiAdressOIB_1">KARLOS d.o.o., OIB 71523724502, Trg Milana Šufflaya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KARLOS d.o.o.</item>
      <item>VESNA KOVAČEVIĆ KRANJČEVIĆ</item>
    </izvorni_sadrzaj>
    <derivirana_varijabla naziv="DomainObject.Predmet.SudioniciListNaziv_1">
      <item>Fina, regionalni centar Zagreb, podružnica Karlovac</item>
      <item>KARLOS d.o.o.</item>
      <item>VESNA KOVAČEVIĆ KRANJČEVIĆ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KARLOS d.o.o., OIB 71523724502, Trg Milana Šufflaya 1,47000 Karlovac</item>
      <item>VESNA KOVAČEVIĆ KRANJČEVIĆ, Dr. Vlatka Mačeka 16,47000 Karlovac</item>
    </izvorni_sadrzaj>
    <derivirana_varijabla naziv="DomainObject.Predmet.SudioniciListAdressOIB_1">
      <item>Fina, regionalni centar Zagreb, podružnica Karlovac, OIB 85821130368, Vitezovićeva 1,47000 Karlovac</item>
      <item>KARLOS d.o.o., OIB 71523724502, Trg Milana Šufflaya 1,47000 Karlovac</item>
      <item>VESNA KOVAČEVIĆ KRANJČEVIĆ, Dr. Vlatka Mačeka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71523724502</item>
      <item>, OIB null</item>
    </izvorni_sadrzaj>
    <derivirana_varijabla naziv="DomainObject.Predmet.SudioniciListNazivOIB_1">
      <item>, OIB 85821130368</item>
      <item>, OIB 71523724502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A1354-04E6-4C9D-9B42-4B6913187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2610</properties:Characters>
  <properties:Lines>75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2016-02-02T10:30:00Z</dcterms:created>
  <dc:creator>Sudsko vijeæe</dc:creator>
  <cp:lastModifiedBy>Nevenka Furić</cp:lastModifiedBy>
  <cp:lastPrinted>2016-02-10T10:59:00Z</cp:lastPrinted>
  <dcterms:modified xmlns:xsi="http://www.w3.org/2001/XMLSchema-instance" xsi:type="dcterms:W3CDTF">2016-02-10T11:02:00Z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