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6408B" w:rsidR="00EA2760" w:rsidRPr="00EB1C75">
        <w:tc>
          <w:tcPr>
            <w:tcW w:type="dxa" w:w="3060"/>
          </w:tcPr>
          <w:p w:rsidRDefault="00FB7E21" w:rsidP="0066408B" w:rsidR="00210A8B">
            <w:pPr>
              <w:pStyle w:val="Naslov2"/>
              <w:rPr>
                <w:noProof/>
              </w:rPr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962025" cx="723265"/>
                  <wp:effectExtent b="9525" r="635" t="0" l="0"/>
                  <wp:docPr name="Picture 2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A2760" w:rsidP="0066408B" w:rsidR="00EA2760" w:rsidRPr="00EB1C75">
            <w:pPr>
              <w:pStyle w:val="Naslov2"/>
              <w:rPr>
                <w:rFonts w:hAnsi="Times New Roman" w:ascii="Times New Roman"/>
                <w:b w:val="false"/>
                <w:bCs/>
                <w:i w:val="false"/>
                <w:szCs w:val="24"/>
              </w:rPr>
            </w:pPr>
            <w:r w:rsidRPr="00EB1C75">
              <w:rPr>
                <w:rFonts w:hAnsi="Times New Roman" w:ascii="Times New Roman"/>
                <w:b w:val="false"/>
                <w:bCs/>
                <w:i w:val="false"/>
                <w:szCs w:val="24"/>
              </w:rPr>
              <w:t>REPUBLIKA HRVATSKA</w:t>
            </w:r>
          </w:p>
          <w:p w:rsidRDefault="00EA2760" w:rsidP="0066408B" w:rsidR="00EA2760" w:rsidRPr="00EB1C75">
            <w:pPr>
              <w:jc w:val="center"/>
              <w:rPr>
                <w:sz w:val="24"/>
                <w:szCs w:val="24"/>
              </w:rPr>
            </w:pPr>
            <w:r w:rsidRPr="00EB1C75">
              <w:rPr>
                <w:sz w:val="24"/>
                <w:szCs w:val="24"/>
              </w:rPr>
              <w:t>Trgovački sud u Zagrebu</w:t>
            </w:r>
          </w:p>
          <w:p w:rsidRDefault="00EA2760" w:rsidP="0066408B" w:rsidR="00EA2760" w:rsidRPr="00EB1C75">
            <w:pPr>
              <w:jc w:val="center"/>
              <w:rPr>
                <w:sz w:val="24"/>
                <w:szCs w:val="24"/>
              </w:rPr>
            </w:pPr>
            <w:r w:rsidRPr="00EB1C75">
              <w:rPr>
                <w:sz w:val="24"/>
                <w:szCs w:val="24"/>
              </w:rPr>
              <w:t>Zagreb, Amruševa 2/II</w:t>
            </w:r>
          </w:p>
        </w:tc>
      </w:tr>
    </w:tbl>
    <w:p w14:textId="5d56f67" w14:paraId="5d56f67" w:rsidRDefault="00EA2760" w:rsidP="00EA2760" w:rsidR="00EA2760">
      <w:pPr>
        <w15:collapsed w:val="false"/>
        <w:rPr>
          <w:sz w:val="24"/>
        </w:rPr>
      </w:pPr>
    </w:p>
    <w:p w:rsidRDefault="00EA2760" w:rsidP="00EA2760" w:rsidR="00EA2760">
      <w:pPr>
        <w:jc w:val="center"/>
        <w:rPr>
          <w:b/>
          <w:sz w:val="24"/>
        </w:rPr>
      </w:pPr>
      <w:r>
        <w:rPr>
          <w:b/>
          <w:sz w:val="24"/>
        </w:rPr>
        <w:t xml:space="preserve"> </w:t>
      </w:r>
    </w:p>
    <w:p w:rsidRDefault="00EA2760" w:rsidP="00EA2760" w:rsidR="00EA2760">
      <w:pPr>
        <w:ind w:firstLine="720" w:left="5040"/>
        <w:jc w:val="center"/>
        <w:rPr>
          <w:sz w:val="24"/>
        </w:rPr>
      </w:pPr>
      <w:r w:rsidRPr="00EB1C75">
        <w:rPr>
          <w:sz w:val="24"/>
        </w:rPr>
        <w:t xml:space="preserve">            40. St-</w:t>
      </w:r>
      <w:r w:rsidR="000848BD">
        <w:rPr>
          <w:sz w:val="24"/>
        </w:rPr>
        <w:t>3</w:t>
      </w:r>
      <w:r w:rsidR="00F94E10">
        <w:rPr>
          <w:sz w:val="24"/>
        </w:rPr>
        <w:t>204</w:t>
      </w:r>
      <w:r>
        <w:rPr>
          <w:sz w:val="24"/>
        </w:rPr>
        <w:t>/1</w:t>
      </w:r>
      <w:r w:rsidR="000848BD">
        <w:rPr>
          <w:sz w:val="24"/>
        </w:rPr>
        <w:t>6</w:t>
      </w:r>
    </w:p>
    <w:p w:rsidRDefault="00EA2760" w:rsidP="00EA2760" w:rsidR="00EA2760" w:rsidRPr="00EB1C75">
      <w:pPr>
        <w:ind w:firstLine="720" w:left="5040"/>
        <w:jc w:val="center"/>
        <w:rPr>
          <w:sz w:val="24"/>
        </w:rPr>
      </w:pPr>
    </w:p>
    <w:p w:rsidRDefault="00EA2760" w:rsidP="00EA2760" w:rsidR="00EA2760" w:rsidRPr="00566A25">
      <w:pPr>
        <w:jc w:val="center"/>
        <w:rPr>
          <w:sz w:val="24"/>
        </w:rPr>
      </w:pPr>
      <w:r w:rsidRPr="00566A25">
        <w:rPr>
          <w:sz w:val="24"/>
        </w:rPr>
        <w:t xml:space="preserve">R E P U B L I K A  H R V A T S K A </w:t>
      </w:r>
    </w:p>
    <w:p w:rsidRDefault="00EA2760" w:rsidP="00EA2760" w:rsidR="00EA2760" w:rsidRPr="00566A25">
      <w:pPr>
        <w:jc w:val="center"/>
        <w:rPr>
          <w:sz w:val="24"/>
        </w:rPr>
      </w:pPr>
      <w:r w:rsidRPr="00566A25">
        <w:rPr>
          <w:sz w:val="24"/>
        </w:rPr>
        <w:t>R J E Š E NJ E</w:t>
      </w:r>
    </w:p>
    <w:p w:rsidRDefault="00EA2760" w:rsidP="00EA2760" w:rsidR="00EA2760">
      <w:pPr>
        <w:jc w:val="center"/>
        <w:rPr>
          <w:b/>
          <w:sz w:val="24"/>
        </w:rPr>
      </w:pPr>
    </w:p>
    <w:p w:rsidRDefault="00EA2760" w:rsidP="00EA2760" w:rsidR="00EA2760">
      <w:pPr>
        <w:ind w:firstLine="720"/>
        <w:jc w:val="both"/>
        <w:rPr>
          <w:sz w:val="24"/>
        </w:rPr>
      </w:pPr>
      <w:r>
        <w:rPr>
          <w:sz w:val="24"/>
        </w:rPr>
        <w:t>TRGOVAČKI SUD U ZAGREBU, po sucu  Anti Galiću, kao s</w:t>
      </w:r>
      <w:r w:rsidR="005C3865">
        <w:rPr>
          <w:sz w:val="24"/>
        </w:rPr>
        <w:t>ucu pojedincu</w:t>
      </w:r>
      <w:r>
        <w:rPr>
          <w:sz w:val="24"/>
        </w:rPr>
        <w:t xml:space="preserve">, postupajući po </w:t>
      </w:r>
      <w:r w:rsidR="000848BD">
        <w:rPr>
          <w:sz w:val="24"/>
        </w:rPr>
        <w:t>prijedlogu Financijske agencije</w:t>
      </w:r>
      <w:r>
        <w:rPr>
          <w:sz w:val="24"/>
        </w:rPr>
        <w:t>, u  stečajnom postupku nad dužnikom</w:t>
      </w:r>
      <w:r w:rsidR="007515DD" w:rsidRPr="007515DD">
        <w:rPr>
          <w:sz w:val="24"/>
          <w:szCs w:val="24"/>
        </w:rPr>
        <w:t xml:space="preserve"> </w:t>
      </w:r>
      <w:r w:rsidR="00F94E10" w:rsidRPr="00FE7AFA">
        <w:rPr>
          <w:sz w:val="24"/>
          <w:szCs w:val="24"/>
        </w:rPr>
        <w:t xml:space="preserve">PAG RAZVOJ d.o.o., Zagreb, Ulderika Donadinija 22 (OIB 91249018012), </w:t>
      </w:r>
      <w:r>
        <w:rPr>
          <w:sz w:val="24"/>
        </w:rPr>
        <w:t xml:space="preserve">dana </w:t>
      </w:r>
      <w:r w:rsidR="000865FF">
        <w:rPr>
          <w:sz w:val="24"/>
        </w:rPr>
        <w:t>27.veljače</w:t>
      </w:r>
      <w:r>
        <w:rPr>
          <w:sz w:val="24"/>
        </w:rPr>
        <w:t xml:space="preserve"> 201</w:t>
      </w:r>
      <w:r w:rsidR="000865FF">
        <w:rPr>
          <w:sz w:val="24"/>
        </w:rPr>
        <w:t>7</w:t>
      </w:r>
      <w:r>
        <w:rPr>
          <w:sz w:val="24"/>
        </w:rPr>
        <w:t xml:space="preserve">. </w:t>
      </w:r>
    </w:p>
    <w:p w:rsidRDefault="00294459" w:rsidR="00294459" w:rsidRPr="007515DD">
      <w:pPr>
        <w:ind w:firstLine="720"/>
        <w:jc w:val="both"/>
        <w:rPr>
          <w:sz w:val="40"/>
          <w:szCs w:val="40"/>
        </w:rPr>
      </w:pPr>
    </w:p>
    <w:p w:rsidRDefault="00983E5A" w:rsidR="00983E5A">
      <w:pPr>
        <w:ind w:left="720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</w:t>
      </w:r>
      <w:r>
        <w:rPr>
          <w:b/>
          <w:sz w:val="24"/>
        </w:rPr>
        <w:t>r i j e š i o    j e</w:t>
      </w:r>
    </w:p>
    <w:p w:rsidRDefault="00983E5A" w:rsidR="00983E5A">
      <w:pPr>
        <w:jc w:val="both"/>
        <w:rPr>
          <w:sz w:val="24"/>
        </w:rPr>
      </w:pPr>
    </w:p>
    <w:p w:rsidRDefault="00F70AA0" w:rsidP="00F70AA0" w:rsidR="00CE0993">
      <w:pPr>
        <w:ind w:firstLine="708"/>
        <w:jc w:val="both"/>
        <w:rPr>
          <w:sz w:val="24"/>
          <w:szCs w:val="24"/>
        </w:rPr>
      </w:pPr>
      <w:r>
        <w:rPr>
          <w:sz w:val="24"/>
        </w:rPr>
        <w:t xml:space="preserve">I. </w:t>
      </w:r>
      <w:r w:rsidR="000865FF">
        <w:rPr>
          <w:sz w:val="24"/>
        </w:rPr>
        <w:t xml:space="preserve">Nastavlja se stečajni postupak nad dužnikom </w:t>
      </w:r>
      <w:r w:rsidR="00F94E10" w:rsidRPr="00FE7AFA">
        <w:rPr>
          <w:sz w:val="24"/>
          <w:szCs w:val="24"/>
        </w:rPr>
        <w:t>PAG RAZVOJ d.o.o., Zagreb, Ulderika Donadinija 22 (OIB 91249018012)</w:t>
      </w:r>
      <w:r w:rsidR="001D4BC6">
        <w:rPr>
          <w:sz w:val="24"/>
          <w:szCs w:val="24"/>
        </w:rPr>
        <w:t xml:space="preserve">, </w:t>
      </w:r>
      <w:r w:rsidR="000865FF">
        <w:rPr>
          <w:sz w:val="24"/>
          <w:szCs w:val="24"/>
        </w:rPr>
        <w:t>prek</w:t>
      </w:r>
      <w:r w:rsidR="00047A60">
        <w:rPr>
          <w:sz w:val="24"/>
          <w:szCs w:val="24"/>
        </w:rPr>
        <w:t>i</w:t>
      </w:r>
      <w:r w:rsidR="000865FF">
        <w:rPr>
          <w:sz w:val="24"/>
          <w:szCs w:val="24"/>
        </w:rPr>
        <w:t xml:space="preserve">nut </w:t>
      </w:r>
      <w:r w:rsidR="00CE0993">
        <w:rPr>
          <w:sz w:val="24"/>
          <w:szCs w:val="24"/>
        </w:rPr>
        <w:t>rješenjem ovog suda od 13.svibnja 2016.</w:t>
      </w:r>
    </w:p>
    <w:p w:rsidRDefault="007D04E6" w:rsidP="00F70AA0" w:rsidR="007D04E6">
      <w:pPr>
        <w:ind w:firstLine="708"/>
        <w:jc w:val="both"/>
        <w:rPr>
          <w:sz w:val="24"/>
          <w:szCs w:val="24"/>
        </w:rPr>
      </w:pPr>
    </w:p>
    <w:p w:rsidRDefault="0084648F" w:rsidP="00F70AA0" w:rsidR="00F70AA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70AA0">
        <w:rPr>
          <w:sz w:val="24"/>
          <w:szCs w:val="24"/>
        </w:rPr>
        <w:t>Na ovosudni spis poslovni broj St-</w:t>
      </w:r>
      <w:r>
        <w:rPr>
          <w:sz w:val="24"/>
          <w:szCs w:val="24"/>
        </w:rPr>
        <w:t>3204/16</w:t>
      </w:r>
      <w:r w:rsidR="00F70AA0">
        <w:rPr>
          <w:sz w:val="24"/>
          <w:szCs w:val="24"/>
        </w:rPr>
        <w:t xml:space="preserve">, stečajni postupak nad dužnikom </w:t>
      </w:r>
      <w:r w:rsidRPr="00FE7AFA">
        <w:rPr>
          <w:sz w:val="24"/>
          <w:szCs w:val="24"/>
        </w:rPr>
        <w:t>PAG RAZVOJ d.o.o., Zagreb, Ulderika Donadinija 22 (OIB 91249018012)</w:t>
      </w:r>
      <w:r w:rsidR="00F70AA0">
        <w:rPr>
          <w:sz w:val="24"/>
          <w:szCs w:val="24"/>
        </w:rPr>
        <w:t xml:space="preserve"> spaja se ovosudni spis poslovni broj St-</w:t>
      </w:r>
      <w:r w:rsidR="00047A60">
        <w:rPr>
          <w:sz w:val="24"/>
          <w:szCs w:val="24"/>
        </w:rPr>
        <w:t>5331/16 (St-3813/16)</w:t>
      </w:r>
      <w:r w:rsidR="00F70AA0">
        <w:rPr>
          <w:sz w:val="24"/>
          <w:szCs w:val="24"/>
        </w:rPr>
        <w:t>, radi provođenja jedinstvenog postupka i donošenja zajedničke odluke.</w:t>
      </w:r>
    </w:p>
    <w:p w:rsidRDefault="00CE0993" w:rsidP="00E50A50" w:rsidR="00CE0993">
      <w:pPr>
        <w:ind w:firstLine="709"/>
        <w:jc w:val="both"/>
        <w:rPr>
          <w:sz w:val="24"/>
          <w:szCs w:val="24"/>
        </w:rPr>
      </w:pPr>
    </w:p>
    <w:p w:rsidRDefault="00731054" w:rsidR="00731054">
      <w:pPr>
        <w:jc w:val="center"/>
        <w:rPr>
          <w:sz w:val="24"/>
        </w:rPr>
      </w:pPr>
    </w:p>
    <w:p w:rsidRDefault="00983E5A" w:rsidR="00983E5A">
      <w:pPr>
        <w:jc w:val="center"/>
        <w:rPr>
          <w:sz w:val="24"/>
        </w:rPr>
      </w:pPr>
      <w:r>
        <w:rPr>
          <w:sz w:val="24"/>
        </w:rPr>
        <w:t xml:space="preserve">Obrazloženje </w:t>
      </w:r>
      <w:r>
        <w:rPr>
          <w:sz w:val="24"/>
        </w:rPr>
        <w:tab/>
      </w:r>
    </w:p>
    <w:p w:rsidRDefault="00470400" w:rsidP="00470400" w:rsidR="00470400">
      <w:pPr>
        <w:jc w:val="both"/>
        <w:rPr>
          <w:sz w:val="24"/>
        </w:rPr>
      </w:pPr>
    </w:p>
    <w:p w:rsidRDefault="00470400" w:rsidP="00470400" w:rsidR="00467EC2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CE0993">
        <w:rPr>
          <w:sz w:val="24"/>
        </w:rPr>
        <w:t>Rješenjem ovog suda od 13.svibnja 2016. prekinut je steč</w:t>
      </w:r>
      <w:r w:rsidR="00467EC2">
        <w:rPr>
          <w:sz w:val="24"/>
        </w:rPr>
        <w:t>a</w:t>
      </w:r>
      <w:r w:rsidR="00CE0993">
        <w:rPr>
          <w:sz w:val="24"/>
        </w:rPr>
        <w:t xml:space="preserve">jni postupak nad dužnikom  </w:t>
      </w:r>
      <w:r w:rsidR="00CE0993" w:rsidRPr="00FE7AFA">
        <w:rPr>
          <w:sz w:val="24"/>
          <w:szCs w:val="24"/>
        </w:rPr>
        <w:t>PAG RAZVOJ d.o.o., Zagreb, Ulderika Donadinija 22 (OIB 91249018012)</w:t>
      </w:r>
      <w:r w:rsidR="00CE0993">
        <w:rPr>
          <w:sz w:val="24"/>
          <w:szCs w:val="24"/>
        </w:rPr>
        <w:t xml:space="preserve"> do pravomoćnog okončanja postupka </w:t>
      </w:r>
      <w:r w:rsidR="00926C56">
        <w:rPr>
          <w:sz w:val="24"/>
          <w:szCs w:val="24"/>
        </w:rPr>
        <w:t xml:space="preserve">sklapanja </w:t>
      </w:r>
      <w:r w:rsidR="00467EC2">
        <w:rPr>
          <w:sz w:val="24"/>
          <w:szCs w:val="24"/>
        </w:rPr>
        <w:t>predstečajne nagodbe pod poslovnim brojem ovog suda St-3813/16.</w:t>
      </w:r>
    </w:p>
    <w:p w:rsidRDefault="00467EC2" w:rsidP="00470400" w:rsidR="00467EC2">
      <w:pPr>
        <w:jc w:val="both"/>
        <w:rPr>
          <w:sz w:val="24"/>
          <w:szCs w:val="24"/>
        </w:rPr>
      </w:pPr>
    </w:p>
    <w:p w:rsidRDefault="00467EC2" w:rsidP="00467EC2" w:rsidR="00BC582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Uvidom u spis ovog suda poslovni broj St-3813/16 (novi bro</w:t>
      </w:r>
      <w:r w:rsidR="000079F3">
        <w:rPr>
          <w:sz w:val="24"/>
          <w:szCs w:val="24"/>
        </w:rPr>
        <w:t>j</w:t>
      </w:r>
      <w:r w:rsidR="00863823">
        <w:rPr>
          <w:sz w:val="24"/>
          <w:szCs w:val="24"/>
        </w:rPr>
        <w:t>:</w:t>
      </w:r>
      <w:r>
        <w:rPr>
          <w:sz w:val="24"/>
          <w:szCs w:val="24"/>
        </w:rPr>
        <w:t xml:space="preserve"> St-5331/16</w:t>
      </w:r>
      <w:r w:rsidR="000079F3">
        <w:rPr>
          <w:sz w:val="24"/>
          <w:szCs w:val="24"/>
        </w:rPr>
        <w:t>)</w:t>
      </w:r>
      <w:r>
        <w:rPr>
          <w:sz w:val="24"/>
          <w:szCs w:val="24"/>
        </w:rPr>
        <w:t xml:space="preserve"> utvrđeno je </w:t>
      </w:r>
      <w:r w:rsidR="00C055DE">
        <w:rPr>
          <w:sz w:val="24"/>
          <w:szCs w:val="24"/>
        </w:rPr>
        <w:t xml:space="preserve">kako </w:t>
      </w:r>
      <w:r>
        <w:rPr>
          <w:sz w:val="24"/>
          <w:szCs w:val="24"/>
        </w:rPr>
        <w:t xml:space="preserve">je rješenjem od </w:t>
      </w:r>
      <w:r w:rsidR="00F70AA0">
        <w:rPr>
          <w:sz w:val="24"/>
          <w:szCs w:val="24"/>
        </w:rPr>
        <w:t xml:space="preserve">15.studenog </w:t>
      </w:r>
      <w:r w:rsidR="000079F3">
        <w:rPr>
          <w:sz w:val="24"/>
          <w:szCs w:val="24"/>
        </w:rPr>
        <w:t>2016. nastavljen po</w:t>
      </w:r>
      <w:r w:rsidR="00AF1930">
        <w:rPr>
          <w:sz w:val="24"/>
          <w:szCs w:val="24"/>
        </w:rPr>
        <w:t>s</w:t>
      </w:r>
      <w:r w:rsidR="000079F3">
        <w:rPr>
          <w:sz w:val="24"/>
          <w:szCs w:val="24"/>
        </w:rPr>
        <w:t xml:space="preserve">tupak nad dužnikom </w:t>
      </w:r>
      <w:r w:rsidR="000079F3" w:rsidRPr="00FE7AFA">
        <w:rPr>
          <w:sz w:val="24"/>
          <w:szCs w:val="24"/>
        </w:rPr>
        <w:t>PAG RAZVOJ d.o.o., Zagreb, Ulderika Donadinija 22 (OIB 91249018012)</w:t>
      </w:r>
      <w:r w:rsidR="000079F3">
        <w:rPr>
          <w:sz w:val="24"/>
          <w:szCs w:val="24"/>
        </w:rPr>
        <w:t xml:space="preserve"> kao da je podnesen prijedlog </w:t>
      </w:r>
      <w:r w:rsidR="006D1A5C">
        <w:rPr>
          <w:sz w:val="24"/>
          <w:szCs w:val="24"/>
        </w:rPr>
        <w:t>za otvaranje stečajnog postupka</w:t>
      </w:r>
      <w:r w:rsidR="00863823">
        <w:rPr>
          <w:sz w:val="24"/>
          <w:szCs w:val="24"/>
        </w:rPr>
        <w:t xml:space="preserve"> (članak 32. stavak 2. Stečajnog zakona, N.N.br.71/15)</w:t>
      </w:r>
      <w:r w:rsidR="006D1A5C">
        <w:rPr>
          <w:sz w:val="24"/>
          <w:szCs w:val="24"/>
        </w:rPr>
        <w:t xml:space="preserve">. </w:t>
      </w:r>
      <w:r w:rsidR="00AF1930">
        <w:rPr>
          <w:sz w:val="24"/>
          <w:szCs w:val="24"/>
        </w:rPr>
        <w:t xml:space="preserve">Isto je rješenje potvrđeno rješenjem Visokog trgovačkog suda Republike Hrvatske od 14.prosinca 2016., poslovni broj </w:t>
      </w:r>
      <w:r w:rsidR="00BC5821">
        <w:rPr>
          <w:sz w:val="24"/>
          <w:szCs w:val="24"/>
        </w:rPr>
        <w:t>Pž-8271/2016.</w:t>
      </w:r>
    </w:p>
    <w:p w:rsidRDefault="00BC5821" w:rsidP="00BC5821" w:rsidR="00BC5821">
      <w:pPr>
        <w:ind w:firstLine="720"/>
        <w:jc w:val="both"/>
        <w:rPr>
          <w:sz w:val="24"/>
          <w:szCs w:val="24"/>
        </w:rPr>
      </w:pPr>
    </w:p>
    <w:p w:rsidRDefault="00C055DE" w:rsidP="00C055DE" w:rsidR="00C055DE">
      <w:pPr>
        <w:ind w:firstLine="720"/>
        <w:jc w:val="both"/>
        <w:rPr>
          <w:sz w:val="24"/>
        </w:rPr>
      </w:pPr>
      <w:r>
        <w:rPr>
          <w:sz w:val="24"/>
        </w:rPr>
        <w:t xml:space="preserve">Člankom 213. stavak 1. Zakona o parničnom postupku (NN br. 53/91, 91/92, 112/99, 88/01, 117/03, 88/05, 2/07, 84/08, 96/08, 123/08 i 57/11, dalje ZPP) propisano </w:t>
      </w:r>
      <w:r>
        <w:rPr>
          <w:sz w:val="24"/>
        </w:rPr>
        <w:lastRenderedPageBreak/>
        <w:t>je da će sud odrediti prekid postupka i ako je odlučio da sam ne rješava o prethodnom pitanju (članka 12.).</w:t>
      </w:r>
    </w:p>
    <w:p w:rsidRDefault="00C055DE" w:rsidP="00C055DE" w:rsidR="00BC5821">
      <w:pPr>
        <w:ind w:firstLine="720"/>
        <w:jc w:val="both"/>
        <w:rPr>
          <w:sz w:val="24"/>
        </w:rPr>
      </w:pPr>
      <w:r>
        <w:rPr>
          <w:sz w:val="24"/>
        </w:rPr>
        <w:t>Prema članku 215. stavak 4. ZPP-a postupak prekinut iz razloga navedenih u članku 213. ZPP-a nastavit će se kad se pravomoćno završi postupak pred sudom ili drugim nadležnim tijelom ili kad se ustanovi da više ne postoje razlozi da se čeka njegov završetak.</w:t>
      </w:r>
    </w:p>
    <w:p w:rsidRDefault="00B274F5" w:rsidP="00C055DE" w:rsidR="00B274F5">
      <w:pPr>
        <w:ind w:firstLine="720"/>
        <w:jc w:val="both"/>
        <w:rPr>
          <w:sz w:val="24"/>
        </w:rPr>
      </w:pPr>
    </w:p>
    <w:p w:rsidRDefault="00B274F5" w:rsidP="00B274F5" w:rsidR="00B274F5">
      <w:pPr>
        <w:ind w:firstLine="720"/>
        <w:jc w:val="both"/>
        <w:rPr>
          <w:sz w:val="24"/>
          <w:szCs w:val="24"/>
        </w:rPr>
      </w:pPr>
      <w:r>
        <w:rPr>
          <w:sz w:val="24"/>
        </w:rPr>
        <w:t xml:space="preserve">Kako je dakle </w:t>
      </w:r>
      <w:r w:rsidR="007927FE">
        <w:rPr>
          <w:sz w:val="24"/>
        </w:rPr>
        <w:t>postupak predstečajne nagodbe priječio vođenje ovog stečajnog postupka</w:t>
      </w:r>
      <w:r w:rsidR="00863823">
        <w:rPr>
          <w:sz w:val="24"/>
        </w:rPr>
        <w:t xml:space="preserve"> nad dužnikom</w:t>
      </w:r>
      <w:r w:rsidR="007927FE">
        <w:rPr>
          <w:sz w:val="24"/>
        </w:rPr>
        <w:t xml:space="preserve">, a kako je </w:t>
      </w:r>
      <w:r>
        <w:rPr>
          <w:sz w:val="24"/>
        </w:rPr>
        <w:t xml:space="preserve">pravomoćnim rješenjem </w:t>
      </w:r>
      <w:r>
        <w:rPr>
          <w:sz w:val="24"/>
          <w:szCs w:val="24"/>
        </w:rPr>
        <w:t xml:space="preserve">broj St-3813/16 (novi broj St-5331/16)  nastavljen postupak nad dužnikom </w:t>
      </w:r>
      <w:r w:rsidRPr="00FE7AFA">
        <w:rPr>
          <w:sz w:val="24"/>
          <w:szCs w:val="24"/>
        </w:rPr>
        <w:t>PAG RAZVOJ d.o.o., Zagreb, Ulderika Donadinija 22 (OIB 91249018012)</w:t>
      </w:r>
      <w:r>
        <w:rPr>
          <w:sz w:val="24"/>
          <w:szCs w:val="24"/>
        </w:rPr>
        <w:t xml:space="preserve"> kao da je podnesen prijedlog za otvaranje stečajnog postupka, to </w:t>
      </w:r>
      <w:r w:rsidR="007927FE">
        <w:rPr>
          <w:sz w:val="24"/>
          <w:szCs w:val="24"/>
        </w:rPr>
        <w:t>su se u ovom stečajnom postupku stekli uvjeti za nastavak  postupka</w:t>
      </w:r>
      <w:r w:rsidR="001965C7">
        <w:rPr>
          <w:sz w:val="24"/>
          <w:szCs w:val="24"/>
        </w:rPr>
        <w:t xml:space="preserve"> (toč.I</w:t>
      </w:r>
      <w:r w:rsidR="007927FE">
        <w:rPr>
          <w:sz w:val="24"/>
          <w:szCs w:val="24"/>
        </w:rPr>
        <w:t>.</w:t>
      </w:r>
      <w:r w:rsidR="001965C7">
        <w:rPr>
          <w:sz w:val="24"/>
          <w:szCs w:val="24"/>
        </w:rPr>
        <w:t>)</w:t>
      </w:r>
    </w:p>
    <w:p w:rsidRDefault="00BC5821" w:rsidP="00BC5821" w:rsidR="00BC5821">
      <w:pPr>
        <w:ind w:firstLine="720"/>
        <w:jc w:val="both"/>
        <w:rPr>
          <w:sz w:val="24"/>
          <w:szCs w:val="24"/>
        </w:rPr>
      </w:pPr>
    </w:p>
    <w:p w:rsidRDefault="00BC5821" w:rsidP="00BC5821" w:rsidR="00BC5821" w:rsidRPr="007927FE">
      <w:pPr>
        <w:ind w:firstLine="720"/>
        <w:jc w:val="both"/>
        <w:rPr>
          <w:sz w:val="24"/>
          <w:szCs w:val="24"/>
        </w:rPr>
      </w:pPr>
      <w:r w:rsidRPr="007927FE">
        <w:rPr>
          <w:sz w:val="24"/>
          <w:szCs w:val="24"/>
        </w:rPr>
        <w:t xml:space="preserve">Prema odredbi članka 16. stavak 6. SZ-a ako su podnesena dva ili više prijedloga za otvaranje predstečajnog ili stečajnog postupka sud će za sve prijedloge provesti jedinstveni postupak i donijeti zajedničku odluku. </w:t>
      </w:r>
    </w:p>
    <w:p w:rsidRDefault="00BC5821" w:rsidP="00BC5821" w:rsidR="00BC5821" w:rsidRPr="007927FE">
      <w:pPr>
        <w:jc w:val="both"/>
        <w:rPr>
          <w:sz w:val="24"/>
          <w:szCs w:val="24"/>
        </w:rPr>
      </w:pPr>
      <w:r w:rsidRPr="007927FE">
        <w:rPr>
          <w:sz w:val="24"/>
          <w:szCs w:val="24"/>
        </w:rPr>
        <w:tab/>
        <w:t xml:space="preserve">Slijedom naprijed navedenog, a temeljem odredbe članka 16. stavak 6. SZ-a uz odgovarajuću primjenu članka 313. stavak 1. ZPP-a odlučeno je kao </w:t>
      </w:r>
      <w:r w:rsidR="007927FE" w:rsidRPr="007927FE">
        <w:rPr>
          <w:sz w:val="24"/>
          <w:szCs w:val="24"/>
        </w:rPr>
        <w:t xml:space="preserve">pod toč. II </w:t>
      </w:r>
      <w:r w:rsidRPr="007927FE">
        <w:rPr>
          <w:sz w:val="24"/>
          <w:szCs w:val="24"/>
        </w:rPr>
        <w:t xml:space="preserve"> izre</w:t>
      </w:r>
      <w:r w:rsidR="007927FE" w:rsidRPr="007927FE">
        <w:rPr>
          <w:sz w:val="24"/>
          <w:szCs w:val="24"/>
        </w:rPr>
        <w:t>ke</w:t>
      </w:r>
      <w:r w:rsidRPr="007927FE">
        <w:rPr>
          <w:sz w:val="24"/>
          <w:szCs w:val="24"/>
        </w:rPr>
        <w:t xml:space="preserve">. </w:t>
      </w:r>
    </w:p>
    <w:p w:rsidRDefault="00BC5821" w:rsidP="00BC5821" w:rsidR="00BC5821" w:rsidRPr="007927FE">
      <w:pPr>
        <w:jc w:val="both"/>
        <w:rPr>
          <w:sz w:val="24"/>
          <w:szCs w:val="24"/>
        </w:rPr>
      </w:pPr>
    </w:p>
    <w:p w:rsidRDefault="00983E5A" w:rsidR="00983E5A">
      <w:pPr>
        <w:ind w:firstLine="720"/>
        <w:jc w:val="both"/>
        <w:rPr>
          <w:sz w:val="24"/>
        </w:rPr>
      </w:pPr>
    </w:p>
    <w:p w:rsidRDefault="00BD59D3" w:rsidP="00BD59D3" w:rsidR="00BD59D3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1965C7">
        <w:rPr>
          <w:sz w:val="24"/>
        </w:rPr>
        <w:t>27.veljače</w:t>
      </w:r>
      <w:r>
        <w:rPr>
          <w:sz w:val="24"/>
        </w:rPr>
        <w:t xml:space="preserve"> 201</w:t>
      </w:r>
      <w:r w:rsidR="001965C7">
        <w:rPr>
          <w:sz w:val="24"/>
        </w:rPr>
        <w:t>7</w:t>
      </w:r>
      <w:r>
        <w:rPr>
          <w:sz w:val="24"/>
        </w:rPr>
        <w:t>.</w:t>
      </w:r>
    </w:p>
    <w:p w:rsidRDefault="00983E5A" w:rsidP="00731054" w:rsidR="00983E5A">
      <w:pPr>
        <w:ind w:left="5760"/>
        <w:jc w:val="right"/>
        <w:rPr>
          <w:sz w:val="24"/>
        </w:rPr>
      </w:pPr>
      <w:r>
        <w:rPr>
          <w:sz w:val="24"/>
        </w:rPr>
        <w:t xml:space="preserve">       </w:t>
      </w:r>
      <w:r w:rsidR="004B7172">
        <w:rPr>
          <w:sz w:val="24"/>
        </w:rPr>
        <w:t xml:space="preserve"> </w:t>
      </w:r>
      <w:r>
        <w:rPr>
          <w:sz w:val="24"/>
        </w:rPr>
        <w:t>SUDAC:</w:t>
      </w:r>
    </w:p>
    <w:p w:rsidRDefault="00983E5A" w:rsidP="00FB7E21" w:rsidR="00654600">
      <w:pPr>
        <w:jc w:val="right"/>
        <w:rPr>
          <w:sz w:val="24"/>
        </w:rPr>
      </w:pPr>
      <w:r>
        <w:rPr>
          <w:sz w:val="24"/>
        </w:rPr>
        <w:t xml:space="preserve">  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</w:t>
      </w:r>
      <w:r w:rsidR="004B7172">
        <w:rPr>
          <w:sz w:val="24"/>
        </w:rPr>
        <w:t xml:space="preserve"> </w:t>
      </w:r>
      <w:r>
        <w:rPr>
          <w:sz w:val="24"/>
        </w:rPr>
        <w:t>Ante Galić</w:t>
      </w:r>
      <w:r w:rsidR="00731054">
        <w:rPr>
          <w:sz w:val="24"/>
        </w:rPr>
        <w:t xml:space="preserve"> </w:t>
      </w:r>
      <w:r w:rsidR="00E25849">
        <w:rPr>
          <w:sz w:val="24"/>
        </w:rPr>
        <w:t>v.r.</w:t>
      </w:r>
    </w:p>
    <w:p w:rsidRDefault="00983E5A" w:rsidR="00983E5A">
      <w:pPr>
        <w:rPr>
          <w:sz w:val="24"/>
        </w:rPr>
      </w:pPr>
      <w:r>
        <w:rPr>
          <w:sz w:val="24"/>
        </w:rPr>
        <w:t>UPUTA O PRAVNOM LIJEKU:</w:t>
      </w:r>
    </w:p>
    <w:p w:rsidRDefault="00983E5A" w:rsidR="00983E5A">
      <w:pPr>
        <w:jc w:val="both"/>
        <w:rPr>
          <w:sz w:val="24"/>
        </w:rPr>
      </w:pPr>
      <w:r>
        <w:rPr>
          <w:sz w:val="24"/>
        </w:rPr>
        <w:t>Protiv ovog rješenja, nezadovoljna stranka može uložiti žalbu Visokom trgovačkom sudu Republike Hrvatske u roku od 8 dana po primitku rješenja,  a ulaže se putem ovog suda u 2 primjerka</w:t>
      </w:r>
      <w:r w:rsidR="00731054">
        <w:rPr>
          <w:sz w:val="24"/>
        </w:rPr>
        <w:t>.</w:t>
      </w:r>
      <w:r>
        <w:rPr>
          <w:sz w:val="24"/>
        </w:rPr>
        <w:t xml:space="preserve"> </w:t>
      </w:r>
    </w:p>
    <w:p w:rsidRDefault="00983E5A" w:rsidR="00983E5A">
      <w:pPr>
        <w:jc w:val="both"/>
        <w:rPr>
          <w:sz w:val="24"/>
        </w:rPr>
      </w:pPr>
    </w:p>
    <w:p w:rsidRDefault="00E25849" w:rsidP="00E25849" w:rsidR="00E25849">
      <w:pPr>
        <w:ind w:firstLine="720" w:left="3600"/>
        <w:jc w:val="both"/>
      </w:pPr>
      <w:r>
        <w:t>Za točnost otpravka, ovlašteni službenik:</w:t>
      </w:r>
    </w:p>
    <w:p w:rsidRDefault="00E25849" w:rsidP="00422EE0" w:rsidR="00E25849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983E5A" w:rsidP="00E25849" w:rsidR="00983E5A">
      <w:pPr>
        <w:ind w:left="360"/>
        <w:jc w:val="both"/>
        <w:rPr>
          <w:sz w:val="24"/>
        </w:rPr>
      </w:pPr>
    </w:p>
    <w:sectPr w:rsidR="00983E5A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2270" w:rsidR="00282270">
      <w:r>
        <w:separator/>
      </w:r>
    </w:p>
  </w:endnote>
  <w:endnote w:id="0" w:type="continuationSeparator">
    <w:p w:rsidRDefault="00282270" w:rsidR="002822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2270" w:rsidR="00282270">
      <w:r>
        <w:separator/>
      </w:r>
    </w:p>
  </w:footnote>
  <w:footnote w:id="0" w:type="continuationSeparator">
    <w:p w:rsidRDefault="00282270" w:rsidR="002822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3E8B" w:rsidR="00923E8B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584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77A8D" w:rsidP="00FF4F7A" w:rsidR="00923E8B">
    <w:pPr>
      <w:pStyle w:val="Zaglavlje"/>
      <w:jc w:val="right"/>
    </w:pPr>
    <w:r>
      <w:rPr>
        <w:sz w:val="24"/>
      </w:rPr>
      <w:t>40.</w:t>
    </w:r>
    <w:r w:rsidR="00923E8B">
      <w:rPr>
        <w:sz w:val="24"/>
      </w:rPr>
      <w:t>-St-3</w:t>
    </w:r>
    <w:r w:rsidR="00743AAA">
      <w:rPr>
        <w:sz w:val="24"/>
      </w:rPr>
      <w:t>204</w:t>
    </w:r>
    <w:r w:rsidR="00FF4F7A">
      <w:rPr>
        <w:sz w:val="24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abstractNum w:abstractNumId="1">
    <w:nsid w:val="4EB946CA"/>
    <w:multiLevelType w:val="hybridMultilevel"/>
    <w:tmpl w:val="970C40B6"/>
    <w:lvl w:tplc="7624B104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">
    <w:nsid w:val="7E194B44"/>
    <w:multiLevelType w:val="hybridMultilevel"/>
    <w:tmpl w:val="2A648F28"/>
    <w:lvl w:tplc="2BC207F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0149"/>
    <w:rsid w:val="000079F3"/>
    <w:rsid w:val="00047A60"/>
    <w:rsid w:val="00052E8B"/>
    <w:rsid w:val="00063378"/>
    <w:rsid w:val="000848BD"/>
    <w:rsid w:val="000865FF"/>
    <w:rsid w:val="000A3A08"/>
    <w:rsid w:val="000D7C5B"/>
    <w:rsid w:val="000E6B8C"/>
    <w:rsid w:val="00137A98"/>
    <w:rsid w:val="001704DF"/>
    <w:rsid w:val="00181C32"/>
    <w:rsid w:val="001965C7"/>
    <w:rsid w:val="001D4BC6"/>
    <w:rsid w:val="00202474"/>
    <w:rsid w:val="00210A8B"/>
    <w:rsid w:val="00220FE7"/>
    <w:rsid w:val="00261540"/>
    <w:rsid w:val="00277A8D"/>
    <w:rsid w:val="00282270"/>
    <w:rsid w:val="00294459"/>
    <w:rsid w:val="002E216D"/>
    <w:rsid w:val="003567AC"/>
    <w:rsid w:val="0036053D"/>
    <w:rsid w:val="003D4B7E"/>
    <w:rsid w:val="003E6810"/>
    <w:rsid w:val="00400D20"/>
    <w:rsid w:val="0046425D"/>
    <w:rsid w:val="00467EC2"/>
    <w:rsid w:val="00470400"/>
    <w:rsid w:val="004B7172"/>
    <w:rsid w:val="004F5924"/>
    <w:rsid w:val="005C3865"/>
    <w:rsid w:val="005C649B"/>
    <w:rsid w:val="005D07B6"/>
    <w:rsid w:val="00610BF7"/>
    <w:rsid w:val="00651A23"/>
    <w:rsid w:val="00654600"/>
    <w:rsid w:val="0066408B"/>
    <w:rsid w:val="006755CB"/>
    <w:rsid w:val="006A235E"/>
    <w:rsid w:val="006A41BF"/>
    <w:rsid w:val="006B111D"/>
    <w:rsid w:val="006D1A5C"/>
    <w:rsid w:val="00731054"/>
    <w:rsid w:val="00743AAA"/>
    <w:rsid w:val="007515DD"/>
    <w:rsid w:val="007539EA"/>
    <w:rsid w:val="00785C3B"/>
    <w:rsid w:val="007927FE"/>
    <w:rsid w:val="007A563B"/>
    <w:rsid w:val="007C5830"/>
    <w:rsid w:val="007D04E6"/>
    <w:rsid w:val="00802BCD"/>
    <w:rsid w:val="008166B4"/>
    <w:rsid w:val="00817164"/>
    <w:rsid w:val="0084648F"/>
    <w:rsid w:val="00847BE1"/>
    <w:rsid w:val="00863823"/>
    <w:rsid w:val="008F49AE"/>
    <w:rsid w:val="00900EF3"/>
    <w:rsid w:val="00912306"/>
    <w:rsid w:val="00923E8B"/>
    <w:rsid w:val="00926C56"/>
    <w:rsid w:val="00955732"/>
    <w:rsid w:val="00983E5A"/>
    <w:rsid w:val="009866F0"/>
    <w:rsid w:val="00A04D30"/>
    <w:rsid w:val="00A36419"/>
    <w:rsid w:val="00A40753"/>
    <w:rsid w:val="00A90128"/>
    <w:rsid w:val="00AD0149"/>
    <w:rsid w:val="00AF1930"/>
    <w:rsid w:val="00B250CC"/>
    <w:rsid w:val="00B274F5"/>
    <w:rsid w:val="00B45A04"/>
    <w:rsid w:val="00BC5821"/>
    <w:rsid w:val="00BD59D3"/>
    <w:rsid w:val="00C055DE"/>
    <w:rsid w:val="00CC57FD"/>
    <w:rsid w:val="00CE0993"/>
    <w:rsid w:val="00D139AA"/>
    <w:rsid w:val="00D53651"/>
    <w:rsid w:val="00D5700F"/>
    <w:rsid w:val="00D76C00"/>
    <w:rsid w:val="00E25849"/>
    <w:rsid w:val="00E44448"/>
    <w:rsid w:val="00E50A50"/>
    <w:rsid w:val="00EA2760"/>
    <w:rsid w:val="00EA6C92"/>
    <w:rsid w:val="00ED7085"/>
    <w:rsid w:val="00EF0106"/>
    <w:rsid w:val="00F2363F"/>
    <w:rsid w:val="00F247B9"/>
    <w:rsid w:val="00F33AA9"/>
    <w:rsid w:val="00F70AA0"/>
    <w:rsid w:val="00F94E10"/>
    <w:rsid w:val="00FB7E21"/>
    <w:rsid w:val="00FE0B67"/>
    <w:rsid w:val="00FF4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hAnsi="Arial" w:asci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hAnsi="Arial" w:asci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hAnsi="Arial" w:ascii="Arial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true" w:styleId="Tijeloteksta21" w:type="paragraph">
    <w:name w:val="Tijelo teksta 21"/>
    <w:basedOn w:val="Normal"/>
    <w:pPr>
      <w:spacing w:after="120"/>
      <w:ind w:left="360"/>
    </w:pPr>
  </w:style>
  <w:style w:customStyle="true" w:styleId="Tijeloteksta31" w:type="paragraph">
    <w:name w:val="Tijelo teksta 31"/>
    <w:basedOn w:val="Tijeloteksta21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58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584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584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584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584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hAns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ascii="Arial" w:hAns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ascii="Arial" w:hAnsi="Arial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1" w:styleId="Tijeloteksta21" w:type="paragraph">
    <w:name w:val="Tijelo teksta 21"/>
    <w:basedOn w:val="Normal"/>
    <w:pPr>
      <w:spacing w:after="120"/>
      <w:ind w:left="360"/>
    </w:pPr>
  </w:style>
  <w:style w:customStyle="1" w:styleId="Tijeloteksta31" w:type="paragraph">
    <w:name w:val="Tijelo teksta 31"/>
    <w:basedOn w:val="Tijeloteksta21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58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584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584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584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584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661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3204</izvorni_sadrzaj>
    <derivirana_varijabla naziv="DomainObject.Predmet.Broj_1">3204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St-3204/2016</izvorni_sadrzaj>
    <derivirana_varijabla naziv="DomainObject.Predmet.OznakaBroj_1">St-3204/2016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PAG RAZVOJ d.o.o.</izvorni_sadrzaj>
    <derivirana_varijabla naziv="DomainObject.Predmet.ProtustrankaFormated_1">  PAG RAZVOJ d.o.o.</derivirana_varijabla>
  </DomainObject.Predmet.ProtustrankaFormated>
  <DomainObject.Predmet.ProtustrankaFormatedOIB>
    <izvorni_sadrzaj>  PAG RAZVOJ d.o.o., OIB 91249018012</izvorni_sadrzaj>
    <derivirana_varijabla naziv="DomainObject.Predmet.ProtustrankaFormatedOIB_1">  PAG RAZVOJ d.o.o., OIB 91249018012</derivirana_varijabla>
  </DomainObject.Predmet.ProtustrankaFormatedOIB>
  <DomainObject.Predmet.ProtustrankaFormatedWithAdress>
    <izvorni_sadrzaj> PAG RAZVOJ d.o.o., Ulderika Donadinia 22, 10000 Zagreb</izvorni_sadrzaj>
    <derivirana_varijabla naziv="DomainObject.Predmet.ProtustrankaFormatedWithAdress_1"> PAG RAZVOJ d.o.o., Ulderika Donadinia 22, 10000 Zagreb</derivirana_varijabla>
  </DomainObject.Predmet.ProtustrankaFormatedWithAdress>
  <DomainObject.Predmet.ProtustrankaFormatedWithAdressOIB>
    <izvorni_sadrzaj> PAG RAZVOJ d.o.o., OIB 91249018012, Ulderika Donadinia 22, 10000 Zagreb</izvorni_sadrzaj>
    <derivirana_varijabla naziv="DomainObject.Predmet.ProtustrankaFormatedWithAdressOIB_1"> PAG RAZVOJ d.o.o., OIB 91249018012, Ulderika Donadinia 22, 10000 Zagreb</derivirana_varijabla>
  </DomainObject.Predmet.ProtustrankaFormatedWithAdressOIB>
  <DomainObject.Predmet.ProtustrankaWithAdress>
    <izvorni_sadrzaj>PAG RAZVOJ d.o.o. Ulderika Donadinia 22, 10000 Zagreb</izvorni_sadrzaj>
    <derivirana_varijabla naziv="DomainObject.Predmet.ProtustrankaWithAdress_1">PAG RAZVOJ d.o.o. Ulderika Donadinia 22, 10000 Zagreb</derivirana_varijabla>
  </DomainObject.Predmet.ProtustrankaWithAdress>
  <DomainObject.Predmet.ProtustrankaWithAdressOIB>
    <izvorni_sadrzaj>PAG RAZVOJ d.o.o., OIB 91249018012, Ulderika Donadinia 22, 10000 Zagreb</izvorni_sadrzaj>
    <derivirana_varijabla naziv="DomainObject.Predmet.ProtustrankaWithAdressOIB_1">PAG RAZVOJ d.o.o., OIB 91249018012, Ulderika Donadinia 22, 10000 Zagreb</derivirana_varijabla>
  </DomainObject.Predmet.ProtustrankaWithAdressOIB>
  <DomainObject.Predmet.ProtustrankaNazivFormated>
    <izvorni_sadrzaj>PAG RAZVOJ d.o.o.</izvorni_sadrzaj>
    <derivirana_varijabla naziv="DomainObject.Predmet.ProtustrankaNazivFormated_1">PAG RAZVOJ d.o.o.</derivirana_varijabla>
  </DomainObject.Predmet.ProtustrankaNazivFormated>
  <DomainObject.Predmet.ProtustrankaNazivFormatedOIB>
    <izvorni_sadrzaj>PAG RAZVOJ d.o.o., OIB 91249018012</izvorni_sadrzaj>
    <derivirana_varijabla naziv="DomainObject.Predmet.ProtustrankaNazivFormatedOIB_1">PAG RAZVOJ d.o.o., OIB 91249018012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PAG RAZVOJ d.o.o.</item>
    </izvorni_sadrzaj>
    <derivirana_varijabla naziv="DomainObject.Predmet.ProtuStrankaListFormated_1">
      <item>PAG RAZVOJ d.o.o.</item>
    </derivirana_varijabla>
  </DomainObject.Predmet.ProtuStrankaListFormated>
  <DomainObject.Predmet.ProtuStrankaListFormatedOIB>
    <izvorni_sadrzaj>
      <item>PAG RAZVOJ d.o.o., OIB 91249018012</item>
    </izvorni_sadrzaj>
    <derivirana_varijabla naziv="DomainObject.Predmet.ProtuStrankaListFormatedOIB_1">
      <item>PAG RAZVOJ d.o.o., OIB 91249018012</item>
    </derivirana_varijabla>
  </DomainObject.Predmet.ProtuStrankaListFormatedOIB>
  <DomainObject.Predmet.ProtuStrankaListFormatedWithAdress>
    <izvorni_sadrzaj>
      <item>PAG RAZVOJ d.o.o., Ulderika Donadinia 22, 10000 Zagreb</item>
    </izvorni_sadrzaj>
    <derivirana_varijabla naziv="DomainObject.Predmet.ProtuStrankaListFormatedWithAdress_1">
      <item>PAG RAZVOJ d.o.o., Ulderika Donadinia 22, 10000 Zagreb</item>
    </derivirana_varijabla>
  </DomainObject.Predmet.ProtuStrankaListFormatedWithAdress>
  <DomainObject.Predmet.ProtuStrankaListFormatedWithAdressOIB>
    <izvorni_sadrzaj>
      <item>PAG RAZVOJ d.o.o., OIB 91249018012, Ulderika Donadinia 22, 10000 Zagreb</item>
    </izvorni_sadrzaj>
    <derivirana_varijabla naziv="DomainObject.Predmet.ProtuStrankaListFormatedWithAdressOIB_1">
      <item>PAG RAZVOJ d.o.o., OIB 91249018012, Ulderika Donadinia 22, 10000 Zagreb</item>
    </derivirana_varijabla>
  </DomainObject.Predmet.ProtuStrankaListFormatedWithAdressOIB>
  <DomainObject.Predmet.ProtuStrankaListNazivFormated>
    <izvorni_sadrzaj>
      <item>PAG RAZVOJ d.o.o.</item>
    </izvorni_sadrzaj>
    <derivirana_varijabla naziv="DomainObject.Predmet.ProtuStrankaListNazivFormated_1">
      <item>PAG RAZVOJ d.o.o.</item>
    </derivirana_varijabla>
  </DomainObject.Predmet.ProtuStrankaListNazivFormated>
  <DomainObject.Predmet.ProtuStrankaListNazivFormatedOIB>
    <izvorni_sadrzaj>
      <item>PAG RAZVOJ d.o.o., OIB 91249018012</item>
    </izvorni_sadrzaj>
    <derivirana_varijabla naziv="DomainObject.Predmet.ProtuStrankaListNazivFormatedOIB_1">
      <item>PAG RAZVOJ d.o.o., OIB 91249018012</item>
    </derivirana_varijabla>
  </DomainObject.Predmet.ProtuStrankaListNazivFormatedOIB>
  <DomainObject.Predmet.OstaliListFormated>
    <izvorni_sadrzaj>
      <item>Marko Kern</item>
      <item>Želimir Dodder</item>
    </izvorni_sadrzaj>
    <derivirana_varijabla naziv="DomainObject.Predmet.OstaliListFormated_1">
      <item>Marko Kern</item>
      <item>Želimir Dodder</item>
    </derivirana_varijabla>
  </DomainObject.Predmet.OstaliListFormated>
  <DomainObject.Predmet.OstaliListFormatedOIB>
    <izvorni_sadrzaj>
      <item>Marko Kern</item>
      <item>Želimir Dodder, OIB 05765356080</item>
    </izvorni_sadrzaj>
    <derivirana_varijabla naziv="DomainObject.Predmet.OstaliListFormatedOIB_1">
      <item>Marko Kern</item>
      <item>Želimir Dodder, OIB 05765356080</item>
    </derivirana_varijabla>
  </DomainObject.Predmet.OstaliListFormatedOIB>
  <DomainObject.Predmet.OstaliListFormatedWithAdress>
    <izvorni_sadrzaj>
      <item>Marko Kern, Kralja Držislava 3, 10000 Zagreb</item>
      <item>Želimir Dodder, Čačkovićeva ulica 23, 10000 Zagreb</item>
    </izvorni_sadrzaj>
    <derivirana_varijabla naziv="DomainObject.Predmet.OstaliListFormatedWithAdress_1">
      <item>Marko Kern, Kralja Držislava 3, 10000 Zagreb</item>
      <item>Želimir Dodder, Čačkovićeva ulica 23, 10000 Zagreb</item>
    </derivirana_varijabla>
  </DomainObject.Predmet.OstaliListFormatedWithAdress>
  <DomainObject.Predmet.OstaliListFormatedWithAdressOIB>
    <izvorni_sadrzaj>
      <item>Marko Kern, Kralja Držislava 3, 10000 Zagreb</item>
      <item>Želimir Dodder, OIB 05765356080, Čačkovićeva ulica 23, 10000 Zagreb</item>
    </izvorni_sadrzaj>
    <derivirana_varijabla naziv="DomainObject.Predmet.OstaliListFormatedWithAdressOIB_1">
      <item>Marko Kern, Kralja Držislava 3, 10000 Zagreb</item>
      <item>Želimir Dodder, OIB 05765356080, Čačkovićeva ulica 23, 10000 Zagreb</item>
    </derivirana_varijabla>
  </DomainObject.Predmet.OstaliListFormatedWithAdressOIB>
  <DomainObject.Predmet.OstaliListNazivFormated>
    <izvorni_sadrzaj>
      <item>Marko Kern</item>
      <item>Želimir Dodder</item>
    </izvorni_sadrzaj>
    <derivirana_varijabla naziv="DomainObject.Predmet.OstaliListNazivFormated_1">
      <item>Marko Kern</item>
      <item>Želimir Dodder</item>
    </derivirana_varijabla>
  </DomainObject.Predmet.OstaliListNazivFormated>
  <DomainObject.Predmet.OstaliListNazivFormatedOIB>
    <izvorni_sadrzaj>
      <item>Marko Kern</item>
      <item>Želimir Dodder, OIB 05765356080</item>
    </izvorni_sadrzaj>
    <derivirana_varijabla naziv="DomainObject.Predmet.OstaliListNazivFormatedOIB_1">
      <item>Marko Kern</item>
      <item>Želimir Dodder, OIB 05765356080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PAG RAZVOJ d.o.o.</izvorni_sadrzaj>
    <derivirana_varijabla naziv="DomainObject.Predmet.ProtustrankaIDrugi_1">PAG RAZVOJ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PAG RAZVOJ d.o.o., OIB 91249018012, Ulderika Donadinia 22, 10000 Zagreb</izvorni_sadrzaj>
    <derivirana_varijabla naziv="DomainObject.Predmet.ProtustrankaIDrugiAdressOIB_1">PAG RAZVOJ d.o.o., OIB 91249018012, Ulderika Donadinia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PAG RAZVOJ d.o.o.</item>
      <item>FINA Regionalni centar Zagreb</item>
      <item>Marko Kern</item>
      <item>Želimir Dodder</item>
    </izvorni_sadrzaj>
    <derivirana_varijabla naziv="DomainObject.Predmet.SudioniciListNaziv_1">
      <item>PAG RAZVOJ d.o.o.</item>
      <item>FINA Regionalni centar Zagreb</item>
      <item>Marko Kern</item>
      <item>Želimir Dodder</item>
    </derivirana_varijabla>
  </DomainObject.Predmet.SudioniciListNaziv>
  <DomainObject.Predmet.SudioniciListAdressOIB>
    <izvorni_sadrzaj>
      <item>PAG RAZVOJ d.o.o., OIB 91249018012, Ulderika Donadinia 22,10000 Zagreb</item>
      <item>FINA Regionalni centar Zagreb, OIB 85821130368, Trg svibanjskih žrtava 1995. 1,10000 Zagreb</item>
      <item>Marko Kern, Kralja Držislava 3,10000 Zagreb</item>
      <item>Želimir Dodder, OIB 05765356080, Čačkovićeva ulica 23,10000 Zagreb</item>
    </izvorni_sadrzaj>
    <derivirana_varijabla naziv="DomainObject.Predmet.SudioniciListAdressOIB_1">
      <item>PAG RAZVOJ d.o.o., OIB 91249018012, Ulderika Donadinia 22,10000 Zagreb</item>
      <item>FINA Regionalni centar Zagreb, OIB 85821130368, Trg svibanjskih žrtava 1995. 1,10000 Zagreb</item>
      <item>Marko Kern, Kralja Držislava 3,10000 Zagreb</item>
      <item>Želimir Dodder, OIB 05765356080, Čačkovićeva ulica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91249018012</item>
      <item>, OIB 85821130368</item>
      <item>, OIB null</item>
      <item>, OIB 05765356080</item>
    </izvorni_sadrzaj>
    <derivirana_varijabla naziv="DomainObject.Predmet.SudioniciListNazivOIB_1">
      <item>, OIB 91249018012</item>
      <item>, OIB 85821130368</item>
      <item>, OIB null</item>
      <item>, OIB 05765356080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487</properties:Words>
  <properties:Characters>2717</properties:Characters>
  <properties:Lines>75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2017-03-01T08:33:00Z</dcterms:created>
  <dc:creator>Ante</dc:creator>
  <cp:lastModifiedBy>Valentina Delač</cp:lastModifiedBy>
  <cp:lastPrinted>2017-03-01T08:34:00Z</cp:lastPrinted>
  <dcterms:modified xmlns:xsi="http://www.w3.org/2001/XMLSchema-instance" xsi:type="dcterms:W3CDTF">2017-03-01T08:34:00Z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