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4a757a6" w14:textId="4a757a6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474A32">
        <w:t>1598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474A32">
        <w:t>DEMAIV-Z</w:t>
      </w:r>
      <w:r w:rsidR="00481F64">
        <w:t xml:space="preserve"> d.o.o.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474A32">
        <w:t>21868454672</w:t>
      </w:r>
      <w:r w:rsidRPr="00A73E55" w:rsidR="00A73E5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proofErr w:type="spellStart"/>
      <w:r w:rsidR="00474A32">
        <w:t>Kopernikova</w:t>
      </w:r>
      <w:proofErr w:type="spellEnd"/>
      <w:r w:rsidR="00474A32">
        <w:t xml:space="preserve"> 5</w:t>
      </w:r>
      <w:r w:rsidR="002E11C4">
        <w:t>,</w:t>
      </w:r>
      <w:r w:rsidR="009A4075">
        <w:t xml:space="preserve"> dana </w:t>
      </w:r>
      <w:r w:rsidR="00F26D2F">
        <w:t>18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B24E45">
        <w:t>DEMAIV-Z d.o.o., OIB:</w:t>
      </w:r>
      <w:r w:rsidRPr="00F11641" w:rsidR="00B24E45">
        <w:t xml:space="preserve"> </w:t>
      </w:r>
      <w:r w:rsidR="00B24E45">
        <w:t>21868454672</w:t>
      </w:r>
      <w:r w:rsidRPr="00A73E55" w:rsidR="00B24E45">
        <w:t xml:space="preserve"> </w:t>
      </w:r>
      <w:r w:rsidR="00B24E45">
        <w:t xml:space="preserve">iz Zagreba, </w:t>
      </w:r>
      <w:proofErr w:type="spellStart"/>
      <w:r w:rsidR="00B24E45">
        <w:t>Kopernikova</w:t>
      </w:r>
      <w:proofErr w:type="spellEnd"/>
      <w:r w:rsidR="00B24E45">
        <w:t xml:space="preserve"> 5</w:t>
      </w:r>
      <w:r w:rsidR="00A66155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B24E45">
        <w:t>DEMAIV-Z d.o.o., OIB:</w:t>
      </w:r>
      <w:r w:rsidRPr="00F11641" w:rsidR="00B24E45">
        <w:t xml:space="preserve"> </w:t>
      </w:r>
      <w:r w:rsidR="00B24E45">
        <w:t>21868454672</w:t>
      </w:r>
      <w:r w:rsidRPr="00A73E55" w:rsidR="00B24E45">
        <w:t xml:space="preserve"> </w:t>
      </w:r>
      <w:r w:rsidR="00B24E45">
        <w:t xml:space="preserve">iz Zagreba, </w:t>
      </w:r>
      <w:proofErr w:type="spellStart"/>
      <w:r w:rsidR="00B24E45">
        <w:t>Kopernikova</w:t>
      </w:r>
      <w:proofErr w:type="spellEnd"/>
      <w:r w:rsidR="00B24E45">
        <w:t xml:space="preserve"> 5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41F4E"/>
    <w:rsid w:val="00060603"/>
    <w:rsid w:val="0006494B"/>
    <w:rsid w:val="00065165"/>
    <w:rsid w:val="00082416"/>
    <w:rsid w:val="000D44FB"/>
    <w:rsid w:val="001027B1"/>
    <w:rsid w:val="00124F0E"/>
    <w:rsid w:val="001C5197"/>
    <w:rsid w:val="001F2CEE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3F1A53"/>
    <w:rsid w:val="00415F2F"/>
    <w:rsid w:val="00437096"/>
    <w:rsid w:val="0045323B"/>
    <w:rsid w:val="00474A32"/>
    <w:rsid w:val="00481F64"/>
    <w:rsid w:val="0049653B"/>
    <w:rsid w:val="004F0A2D"/>
    <w:rsid w:val="004F788B"/>
    <w:rsid w:val="00532591"/>
    <w:rsid w:val="005739A3"/>
    <w:rsid w:val="005774B6"/>
    <w:rsid w:val="00591D4C"/>
    <w:rsid w:val="005A6EAC"/>
    <w:rsid w:val="005E0C1E"/>
    <w:rsid w:val="006909B1"/>
    <w:rsid w:val="006E1039"/>
    <w:rsid w:val="006F40D6"/>
    <w:rsid w:val="00736332"/>
    <w:rsid w:val="007A02EB"/>
    <w:rsid w:val="007C052C"/>
    <w:rsid w:val="00853A4D"/>
    <w:rsid w:val="008A38F9"/>
    <w:rsid w:val="008F0CB1"/>
    <w:rsid w:val="0092290B"/>
    <w:rsid w:val="00976487"/>
    <w:rsid w:val="00984936"/>
    <w:rsid w:val="009A4075"/>
    <w:rsid w:val="00A167C6"/>
    <w:rsid w:val="00A66155"/>
    <w:rsid w:val="00A73E55"/>
    <w:rsid w:val="00AA27C9"/>
    <w:rsid w:val="00B24E45"/>
    <w:rsid w:val="00B358DA"/>
    <w:rsid w:val="00B50FD3"/>
    <w:rsid w:val="00BA0FC4"/>
    <w:rsid w:val="00BC33A9"/>
    <w:rsid w:val="00BD060D"/>
    <w:rsid w:val="00C40A68"/>
    <w:rsid w:val="00C53ABD"/>
    <w:rsid w:val="00D574B1"/>
    <w:rsid w:val="00D70BE0"/>
    <w:rsid w:val="00D82BEF"/>
    <w:rsid w:val="00DE2C63"/>
    <w:rsid w:val="00DF43CB"/>
    <w:rsid w:val="00E7786D"/>
    <w:rsid w:val="00E857A2"/>
    <w:rsid w:val="00E95B91"/>
    <w:rsid w:val="00E97337"/>
    <w:rsid w:val="00EC159D"/>
    <w:rsid w:val="00F07782"/>
    <w:rsid w:val="00F11641"/>
    <w:rsid w:val="00F143A0"/>
    <w:rsid w:val="00F26D2F"/>
    <w:rsid w:val="00F92056"/>
    <w:rsid w:val="00FA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8F0C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0CB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0CB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0CB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0CB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F0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St-1598/2019</izvorni_sadrzaj>
    <derivirana_varijabla naziv="DomainObject.Predmet.OznakaBroj_1">St-1598/2019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DEMAIV-Z d.o.o. zastupanog po punomoćniku Dejan Drašković</izvorni_sadrzaj>
    <derivirana_varijabla naziv="DomainObject.Predmet.ProtustrankaFormated_1">  DEMAIV-Z d.o.o. zastupanog po punomoćniku Dejan Drašković</derivirana_varijabla>
  </DomainObject.Predmet.ProtustrankaFormated>
  <DomainObject.Predmet.ProtustrankaFormatedOIB>
    <izvorni_sadrzaj>  DEMAIV-Z d.o.o., OIB 21868454672 zastupanog po punomoćniku Dejan Drašković</izvorni_sadrzaj>
    <derivirana_varijabla naziv="DomainObject.Predmet.ProtustrankaFormatedOIB_1">  DEMAIV-Z d.o.o., OIB 21868454672 zastupanog po punomoćniku Dejan Drašković</derivirana_varijabla>
  </DomainObject.Predmet.ProtustrankaFormatedOIB>
  <DomainObject.Predmet.ProtustrankaFormatedWithAdress>
    <izvorni_sadrzaj> DEMAIV-Z d.o.o., Kopernikova 5, 10000 Zagreb zastupanog po punomoćniku Dejan Drašković</izvorni_sadrzaj>
    <derivirana_varijabla naziv="DomainObject.Predmet.ProtustrankaFormatedWithAdress_1"> DEMAIV-Z d.o.o., Kopernikova 5, 10000 Zagreb zastupanog po punomoćniku Dejan Drašković</derivirana_varijabla>
  </DomainObject.Predmet.ProtustrankaFormatedWithAdress>
  <DomainObject.Predmet.ProtustrankaFormatedWithAdressOIB>
    <izvorni_sadrzaj> DEMAIV-Z d.o.o., OIB 21868454672, Kopernikova 5, 10000 Zagreb zastupanog po punomoćniku Dejan Drašković</izvorni_sadrzaj>
    <derivirana_varijabla naziv="DomainObject.Predmet.ProtustrankaFormatedWithAdressOIB_1"> DEMAIV-Z d.o.o., OIB 21868454672, Kopernikova 5, 10000 Zagreb zastupanog po punomoćniku Dejan Drašković</derivirana_varijabla>
  </DomainObject.Predmet.ProtustrankaFormatedWithAdressOIB>
  <DomainObject.Predmet.ProtustrankaWithAdress>
    <izvorni_sadrzaj>DEMAIV-Z d.o.o. Kopernikova 5, 10000 Zagreb</izvorni_sadrzaj>
    <derivirana_varijabla naziv="DomainObject.Predmet.ProtustrankaWithAdress_1">DEMAIV-Z d.o.o. Kopernikova 5, 10000 Zagreb</derivirana_varijabla>
  </DomainObject.Predmet.ProtustrankaWithAdress>
  <DomainObject.Predmet.ProtustrankaWithAdressOIB>
    <izvorni_sadrzaj>DEMAIV-Z d.o.o., OIB 21868454672, Kopernikova 5, 10000 Zagreb</izvorni_sadrzaj>
    <derivirana_varijabla naziv="DomainObject.Predmet.ProtustrankaWithAdressOIB_1">DEMAIV-Z d.o.o., OIB 21868454672, Kopernikova 5, 10000 Zagreb</derivirana_varijabla>
  </DomainObject.Predmet.ProtustrankaWithAdressOIB>
  <DomainObject.Predmet.ProtustrankaNazivFormated>
    <izvorni_sadrzaj>DEMAIV-Z d.o.o.</izvorni_sadrzaj>
    <derivirana_varijabla naziv="DomainObject.Predmet.ProtustrankaNazivFormated_1">DEMAIV-Z d.o.o.</derivirana_varijabla>
  </DomainObject.Predmet.ProtustrankaNazivFormated>
  <DomainObject.Predmet.ProtustrankaNazivFormatedOIB>
    <izvorni_sadrzaj>DEMAIV-Z d.o.o., OIB 21868454672</izvorni_sadrzaj>
    <derivirana_varijabla naziv="DomainObject.Predmet.ProtustrankaNazivFormatedOIB_1">DEMAIV-Z d.o.o., OIB 21868454672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DEMAIV-Z d.o.o. zastupanog po punomoćniku Dejan Drašković</item>
    </izvorni_sadrzaj>
    <derivirana_varijabla naziv="DomainObject.Predmet.ProtuStrankaListFormated_1">
      <item>DEMAIV-Z d.o.o. zastupanog po punomoćniku Dejan Drašković</item>
    </derivirana_varijabla>
  </DomainObject.Predmet.ProtuStrankaListFormated>
  <DomainObject.Predmet.ProtuStrankaListFormatedOIB>
    <izvorni_sadrzaj>
      <item>DEMAIV-Z d.o.o., OIB 21868454672 zastupanog po punomoćniku Dejan Drašković</item>
    </izvorni_sadrzaj>
    <derivirana_varijabla naziv="DomainObject.Predmet.ProtuStrankaListFormatedOIB_1">
      <item>DEMAIV-Z d.o.o., OIB 21868454672 zastupanog po punomoćniku Dejan Drašković</item>
    </derivirana_varijabla>
  </DomainObject.Predmet.ProtuStrankaListFormatedOIB>
  <DomainObject.Predmet.ProtuStrankaListFormatedWithAdress>
    <izvorni_sadrzaj>
      <item>DEMAIV-Z d.o.o., Kopernikova 5, 10000 Zagreb zastupanog po punomoćniku Dejan Drašković</item>
    </izvorni_sadrzaj>
    <derivirana_varijabla naziv="DomainObject.Predmet.ProtuStrankaListFormatedWithAdress_1">
      <item>DEMAIV-Z d.o.o., Kopernikova 5, 10000 Zagreb zastupanog po punomoćniku Dejan Drašković</item>
    </derivirana_varijabla>
  </DomainObject.Predmet.ProtuStrankaListFormatedWithAdress>
  <DomainObject.Predmet.ProtuStrankaListFormatedWithAdressOIB>
    <izvorni_sadrzaj>
      <item>DEMAIV-Z d.o.o., OIB 21868454672, Kopernikova 5, 10000 Zagreb zastupanog po punomoćniku Dejan Drašković</item>
    </izvorni_sadrzaj>
    <derivirana_varijabla naziv="DomainObject.Predmet.ProtuStrankaListFormatedWithAdressOIB_1">
      <item>DEMAIV-Z d.o.o., OIB 21868454672, Kopernikova 5, 10000 Zagreb zastupanog po punomoćniku Dejan Drašković</item>
    </derivirana_varijabla>
  </DomainObject.Predmet.ProtuStrankaListFormatedWithAdressOIB>
  <DomainObject.Predmet.ProtuStrankaListNazivFormated>
    <izvorni_sadrzaj>
      <item>DEMAIV-Z d.o.o.</item>
    </izvorni_sadrzaj>
    <derivirana_varijabla naziv="DomainObject.Predmet.ProtuStrankaListNazivFormated_1">
      <item>DEMAIV-Z d.o.o.</item>
    </derivirana_varijabla>
  </DomainObject.Predmet.ProtuStrankaListNazivFormated>
  <DomainObject.Predmet.ProtuStrankaListNazivFormatedOIB>
    <izvorni_sadrzaj>
      <item>DEMAIV-Z d.o.o., OIB 21868454672</item>
    </izvorni_sadrzaj>
    <derivirana_varijabla naziv="DomainObject.Predmet.ProtuStrankaListNazivFormatedOIB_1">
      <item>DEMAIV-Z d.o.o., OIB 21868454672</item>
    </derivirana_varijabla>
  </DomainObject.Predmet.ProtuStrankaListNazivFormatedOIB>
  <DomainObject.Predmet.OstaliListFormated>
    <izvorni_sadrzaj>
      <item>Dejan Drašković punomoćnik sudionika u postupku DEMAIV-Z d.o.o.</item>
    </izvorni_sadrzaj>
    <derivirana_varijabla naziv="DomainObject.Predmet.OstaliListFormated_1">
      <item>Dejan Drašković punomoćnik sudionika u postupku DEMAIV-Z d.o.o.</item>
    </derivirana_varijabla>
  </DomainObject.Predmet.OstaliListFormated>
  <DomainObject.Predmet.OstaliListFormatedOIB>
    <izvorni_sadrzaj>
      <item>Dejan Drašković punomoćnik sudionika u postupku DEMAIV-Z d.o.o.</item>
    </izvorni_sadrzaj>
    <derivirana_varijabla naziv="DomainObject.Predmet.OstaliListFormatedOIB_1">
      <item>Dejan Drašković punomoćnik sudionika u postupku DEMAIV-Z d.o.o.</item>
    </derivirana_varijabla>
  </DomainObject.Predmet.OstaliListFormatedOIB>
  <DomainObject.Predmet.OstaliListFormatedWithAdress>
    <izvorni_sadrzaj>
      <item>Dejan Drašković, Kopernikova 5, 10000 Zagreb punomoćnik sudionika u postupku DEMAIV-Z d.o.o.</item>
    </izvorni_sadrzaj>
    <derivirana_varijabla naziv="DomainObject.Predmet.OstaliListFormatedWithAdress_1">
      <item>Dejan Drašković, Kopernikova 5, 10000 Zagreb punomoćnik sudionika u postupku DEMAIV-Z d.o.o.</item>
    </derivirana_varijabla>
  </DomainObject.Predmet.OstaliListFormatedWithAdress>
  <DomainObject.Predmet.OstaliListFormatedWithAdressOIB>
    <izvorni_sadrzaj>
      <item>Dejan Drašković, Kopernikova 5, 10000 Zagreb punomoćnik sudionika u postupku DEMAIV-Z d.o.o.</item>
    </izvorni_sadrzaj>
    <derivirana_varijabla naziv="DomainObject.Predmet.OstaliListFormatedWithAdressOIB_1">
      <item>Dejan Drašković, Kopernikova 5, 10000 Zagreb punomoćnik sudionika u postupku DEMAIV-Z d.o.o.</item>
    </derivirana_varijabla>
  </DomainObject.Predmet.OstaliListFormatedWithAdressOIB>
  <DomainObject.Predmet.OstaliListNazivFormated>
    <izvorni_sadrzaj>
      <item>Dejan Drašković</item>
    </izvorni_sadrzaj>
    <derivirana_varijabla naziv="DomainObject.Predmet.OstaliListNazivFormated_1">
      <item>Dejan Drašković</item>
    </derivirana_varijabla>
  </DomainObject.Predmet.OstaliListNazivFormated>
  <DomainObject.Predmet.OstaliListNazivFormatedOIB>
    <izvorni_sadrzaj>
      <item>Dejan Drašković</item>
    </izvorni_sadrzaj>
    <derivirana_varijabla naziv="DomainObject.Predmet.OstaliListNazivFormatedOIB_1">
      <item>Dejan Drašković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DEMAIV-Z d.o.o.</izvorni_sadrzaj>
    <derivirana_varijabla naziv="DomainObject.Predmet.ProtustrankaIDrugi_1">DEMAIV-Z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DEMAIV-Z d.o.o., OIB 21868454672, Kopernikova 5, 10000 Zagreb</izvorni_sadrzaj>
    <derivirana_varijabla naziv="DomainObject.Predmet.ProtustrankaIDrugiAdressOIB_1">DEMAIV-Z d.o.o., OIB 21868454672, Kopernikova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DEMAIV-Z d.o.o.</item>
      <item>Dejan Drašković</item>
    </izvorni_sadrzaj>
    <derivirana_varijabla naziv="DomainObject.Predmet.SudioniciListNaziv_1">
      <item>FINA Regionalni centar Zagreb</item>
      <item>DEMAIV-Z d.o.o.</item>
      <item>Dejan Drašković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DEMAIV-Z d.o.o., OIB 21868454672, Kopernikova 5,10000 Zagreb</item>
      <item>Dejan Drašković, Kopernikova 5,10000 Zagreb</item>
    </izvorni_sadrzaj>
    <derivirana_varijabla naziv="DomainObject.Predmet.SudioniciListAdressOIB_1">
      <item>FINA Regionalni centar Zagreb, OIB 85821130368, Trg svibanjskih žrtava 1995. 1,10000 Zagreb</item>
      <item>DEMAIV-Z d.o.o., OIB 21868454672, Kopernikova 5,10000 Zagreb</item>
      <item>Dejan Drašković, Kopernikova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21868454672</item>
      <item>, OIB null</item>
    </izvorni_sadrzaj>
    <derivirana_varijabla naziv="DomainObject.Predmet.SudioniciListNazivOIB_1">
      <item>, OIB 85821130368</item>
      <item>, OIB 21868454672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298</properties:Words>
  <properties:Characters>1682</properties:Characters>
  <properties:Lines>47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2019-10-17T11:31:00Z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(St-1598-2019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