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0a5d0" w14:paraId="2e0a5d0" w:rsidRDefault="00AE649C" w:rsidP="00FA5B5E" w:rsidR="00AE649C" w:rsidRPr="00B76F3C">
      <w:pPr>
        <w:pStyle w:val="Naslov3"/>
        <w15:collapsed w:val="false"/>
      </w:pPr>
    </w:p>
    <w:p w:rsidRDefault="009645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6457D" w:rsidP="0096457D" w:rsidR="0096457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7- St-266/2016-8.</w:t>
      </w:r>
      <w:bookmarkStart w:name="_GoBack" w:id="0"/>
      <w:bookmarkEnd w:id="0"/>
    </w:p>
    <w:p w:rsidRDefault="0096457D" w:rsidP="0096457D" w:rsidR="0096457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 G L A S</w:t>
      </w:r>
    </w:p>
    <w:p w:rsidRDefault="0096457D" w:rsidP="0096457D" w:rsidR="0096457D">
      <w:pPr>
        <w:jc w:val="center"/>
        <w:rPr>
          <w:rFonts w:hAnsi="Arial" w:ascii="Arial"/>
        </w:rPr>
      </w:pPr>
    </w:p>
    <w:p w:rsidRDefault="0096457D" w:rsidP="0096457D" w:rsidR="0096457D">
      <w:pPr>
        <w:ind w:firstLine="720"/>
        <w:jc w:val="both"/>
        <w:rPr>
          <w:rFonts w:hAnsi="Arial" w:ascii="Arial"/>
          <w:b/>
        </w:rPr>
      </w:pPr>
      <w:r>
        <w:rPr>
          <w:rFonts w:hAnsi="Arial" w:ascii="Arial"/>
        </w:rPr>
        <w:t xml:space="preserve">TRGOVAČKI SUD U BJELOVARU, rješenjem ovog suda pod poslovnim brojem St-266/2016-7 od 03. lipnja 2016. godine nad dužnikom D i S </w:t>
      </w:r>
      <w:proofErr w:type="spellStart"/>
      <w:r>
        <w:rPr>
          <w:rFonts w:hAnsi="Arial" w:ascii="Arial"/>
        </w:rPr>
        <w:t>Com</w:t>
      </w:r>
      <w:proofErr w:type="spellEnd"/>
      <w:r>
        <w:rPr>
          <w:rFonts w:hAnsi="Arial" w:ascii="Arial"/>
        </w:rPr>
        <w:t xml:space="preserve"> j.d.o.o. za proizvodnju, usluge i trgovinu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167, MBS 010086256, OIB 60522570256, riješio je: </w:t>
      </w:r>
    </w:p>
    <w:p w:rsidRDefault="0096457D" w:rsidP="0096457D" w:rsidR="0096457D">
      <w:pPr>
        <w:ind w:firstLine="720"/>
        <w:jc w:val="both"/>
        <w:rPr>
          <w:rFonts w:hAnsi="Arial" w:ascii="Arial"/>
        </w:rPr>
      </w:pPr>
      <w:proofErr w:type="spellStart"/>
      <w:r>
        <w:rPr>
          <w:rFonts w:hAnsi="Arial" w:ascii="Arial"/>
          <w:b/>
        </w:rPr>
        <w:t>I.Otvara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D i S </w:t>
      </w:r>
      <w:proofErr w:type="spellStart"/>
      <w:r>
        <w:rPr>
          <w:rFonts w:hAnsi="Arial" w:ascii="Arial"/>
        </w:rPr>
        <w:t>Com</w:t>
      </w:r>
      <w:proofErr w:type="spellEnd"/>
      <w:r>
        <w:rPr>
          <w:rFonts w:hAnsi="Arial" w:ascii="Arial"/>
        </w:rPr>
        <w:t xml:space="preserve"> j.d.o.o. za proizvodnju, usluge i trgovinu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167, MBS 010086256, OIB 60522570256.</w:t>
      </w:r>
      <w:r>
        <w:rPr>
          <w:rFonts w:hAnsi="Arial" w:ascii="Arial"/>
        </w:rPr>
        <w:tab/>
      </w:r>
    </w:p>
    <w:p w:rsidRDefault="0096457D" w:rsidP="0096457D" w:rsidR="0096457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Za stečajnog upravitelja imenuje se ŠTEFAN ROLA iz Zagreba, Ulica Franje </w:t>
      </w:r>
      <w:proofErr w:type="spellStart"/>
      <w:r>
        <w:rPr>
          <w:rFonts w:hAnsi="Arial" w:ascii="Arial"/>
        </w:rPr>
        <w:t>Pokornya</w:t>
      </w:r>
      <w:proofErr w:type="spellEnd"/>
      <w:r>
        <w:rPr>
          <w:rFonts w:hAnsi="Arial" w:ascii="Arial"/>
        </w:rPr>
        <w:t xml:space="preserve"> 6, OIB 26698048809.</w:t>
      </w:r>
    </w:p>
    <w:p w:rsidRDefault="0096457D" w:rsidP="0096457D" w:rsidR="0096457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III.Zaključuje</w:t>
      </w:r>
      <w:proofErr w:type="spellEnd"/>
      <w:r>
        <w:rPr>
          <w:rFonts w:hAnsi="Arial" w:ascii="Arial"/>
          <w:b/>
        </w:rPr>
        <w:t xml:space="preserve"> se stečajni postupak </w:t>
      </w:r>
      <w:r>
        <w:rPr>
          <w:rFonts w:hAnsi="Arial" w:ascii="Arial"/>
        </w:rPr>
        <w:t xml:space="preserve">nad dužnikom D i S </w:t>
      </w:r>
      <w:proofErr w:type="spellStart"/>
      <w:r>
        <w:rPr>
          <w:rFonts w:hAnsi="Arial" w:ascii="Arial"/>
        </w:rPr>
        <w:t>Com</w:t>
      </w:r>
      <w:proofErr w:type="spellEnd"/>
      <w:r>
        <w:rPr>
          <w:rFonts w:hAnsi="Arial" w:ascii="Arial"/>
        </w:rPr>
        <w:t xml:space="preserve"> j.d.o.o. za proizvodnju, usluge i trgovinu iz Velikog </w:t>
      </w:r>
      <w:proofErr w:type="spellStart"/>
      <w:r>
        <w:rPr>
          <w:rFonts w:hAnsi="Arial" w:ascii="Arial"/>
        </w:rPr>
        <w:t>Vukovja</w:t>
      </w:r>
      <w:proofErr w:type="spellEnd"/>
      <w:r>
        <w:rPr>
          <w:rFonts w:hAnsi="Arial" w:ascii="Arial"/>
        </w:rPr>
        <w:t xml:space="preserve"> 167, MBS 010086256, OIB 60522570256.</w:t>
      </w:r>
      <w:r>
        <w:rPr>
          <w:rFonts w:hAnsi="Arial" w:ascii="Arial"/>
          <w:b/>
        </w:rPr>
        <w:t xml:space="preserve"> </w:t>
      </w:r>
    </w:p>
    <w:p w:rsidRDefault="0096457D" w:rsidP="0096457D" w:rsidR="0096457D">
      <w:pPr>
        <w:jc w:val="both"/>
        <w:rPr>
          <w:rFonts w:hAnsi="Arial" w:ascii="Arial"/>
          <w:b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  <w:b/>
        </w:rPr>
        <w:t>IV.</w:t>
      </w:r>
      <w:r>
        <w:rPr>
          <w:rFonts w:hAnsi="Arial" w:ascii="Arial"/>
        </w:rPr>
        <w:t>Stečajni</w:t>
      </w:r>
      <w:proofErr w:type="spellEnd"/>
      <w:r>
        <w:rPr>
          <w:rFonts w:hAnsi="Arial" w:ascii="Arial"/>
        </w:rPr>
        <w:t xml:space="preserve"> postupak je otvoren i zaključen s danom </w:t>
      </w:r>
      <w:r>
        <w:rPr>
          <w:rFonts w:hAnsi="Arial" w:ascii="Arial"/>
          <w:b/>
        </w:rPr>
        <w:t>03. lipnja 2016. godine u 14,35 sati,</w:t>
      </w:r>
      <w:r>
        <w:rPr>
          <w:rFonts w:hAnsi="Arial" w:ascii="Arial"/>
        </w:rPr>
        <w:t xml:space="preserve"> kada su ovo rješenje i oglas stavljeni na e-oglasnu ploču ovog suda.</w:t>
      </w:r>
    </w:p>
    <w:p w:rsidRDefault="0096457D" w:rsidP="0096457D" w:rsidR="0096457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proofErr w:type="spellStart"/>
      <w:r>
        <w:rPr>
          <w:rFonts w:hAnsi="Arial" w:ascii="Arial"/>
        </w:rPr>
        <w:t>V.Nakon</w:t>
      </w:r>
      <w:proofErr w:type="spellEnd"/>
      <w:r>
        <w:rPr>
          <w:rFonts w:hAnsi="Arial" w:ascii="Arial"/>
        </w:rPr>
        <w:t xml:space="preserve"> pravomoćnosti ovoga rješenja stečajni dužnik će se brisati iz sudskog registra.</w:t>
      </w:r>
    </w:p>
    <w:p w:rsidRDefault="0096457D" w:rsidP="0096457D" w:rsidR="0096457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Rok za žalbu protiv rješenja je 8 dana od dana objave ovog rješenja na e-oglasnoj ploči Trgovačkog suda u Bjelovaru. Žalba ne zadržava ovrhu ovog rješenja.</w:t>
      </w:r>
      <w:r>
        <w:rPr>
          <w:rFonts w:hAnsi="Arial" w:ascii="Arial"/>
        </w:rPr>
        <w:tab/>
      </w:r>
    </w:p>
    <w:p w:rsidRDefault="0096457D" w:rsidP="0096457D" w:rsidR="0096457D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03. lipnja 2016. godine</w:t>
      </w:r>
    </w:p>
    <w:p w:rsidRDefault="0096457D" w:rsidP="0096457D" w:rsidR="0096457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STEČAJNI SUDAC</w:t>
      </w:r>
    </w:p>
    <w:p w:rsidRDefault="0096457D" w:rsidP="0096457D" w:rsidR="0096457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96457D" w:rsidP="0096457D" w:rsidR="0096457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96457D" w:rsidP="0096457D" w:rsidR="0096457D">
      <w:pPr>
        <w:jc w:val="both"/>
        <w:rPr>
          <w:rFonts w:hAnsi="Arial" w:ascii="Arial"/>
        </w:rPr>
      </w:pPr>
      <w:r>
        <w:rPr>
          <w:rFonts w:hAnsi="Arial" w:ascii="Arial"/>
        </w:rPr>
        <w:t>Dna: na e-oglasnu ploču suda</w:t>
      </w:r>
    </w:p>
    <w:p w:rsidRDefault="0096457D" w:rsidP="0096457D" w:rsidR="0096457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  </w:t>
      </w:r>
    </w:p>
    <w:p w:rsidRDefault="0096457D" w:rsidP="0096457D" w:rsidR="0096457D">
      <w:pPr>
        <w:jc w:val="both"/>
        <w:rPr>
          <w:rFonts w:hAnsi="Arial" w:ascii="Arial"/>
        </w:rPr>
      </w:pPr>
      <w:r>
        <w:rPr>
          <w:rFonts w:hAnsi="Arial" w:ascii="Arial"/>
        </w:rPr>
        <w:t>Bj.03.6.2016.g.</w:t>
      </w:r>
    </w:p>
    <w:p w:rsidRDefault="0096457D" w:rsidP="0096457D" w:rsidR="0096457D">
      <w:pPr>
        <w:rPr>
          <w:rFonts w:hAnsi="Arial" w:ascii="Arial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57D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51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St-266/2016-8</izvorni_sadrzaj>
    <derivirana_varijabla naziv="DomainObject.Oznaka_1">St-266/2016-8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St-266/2016</izvorni_sadrzaj>
    <derivirana_varijabla naziv="DomainObject.Predmet.OznakaBroj_1">St-266/2016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 i S Com jednostavno društvo s ograničenom odgovornošću za proizvodnju, usluge i trgovinu, Veliko Vukovje zastupanog po punomoćniku DRAŽEN BLAŽIČEVIĆ</izvorni_sadrzaj>
    <derivirana_varijabla naziv="DomainObject.Predmet.ProtustrankaFormated_1">  D i S Com jednostavno društvo s ograničenom odgovornošću za proizvodnju, usluge i trgovinu, Veliko Vukovje zastupanog po punomoćniku DRAŽEN BLAŽIČEVIĆ</derivirana_varijabla>
  </DomainObject.Predmet.ProtustrankaFormated>
  <DomainObject.Predmet.ProtustrankaFormatedOIB>
    <izvorni_sadrzaj>  D i S Com jednostavno društvo s ograničenom odgovornošću za proizvodnju, usluge i trgovinu, Veliko Vukovje, OIB 60522570256 zastupanog po punomoćniku DRAŽEN BLAŽIČEVIĆ</izvorni_sadrzaj>
    <derivirana_varijabla naziv="DomainObject.Predmet.ProtustrankaFormatedOIB_1">  D i S Com jednostavno društvo s ograničenom odgovornošću za proizvodnju, usluge i trgovinu, Veliko Vukovje, OIB 60522570256 zastupanog po punomoćniku DRAŽEN BLAŽIČEVIĆ</derivirana_varijabla>
  </DomainObject.Predmet.ProtustrankaFormatedOIB>
  <DomainObject.Predmet.ProtustrankaFormatedWithAdress>
    <izvorni_sadrzaj> D i S Com jednostavno društvo s ograničenom odgovornošću za proizvodnju, usluge i trgovinu, Veliko Vukovje, Veliko Vukovje 167, 43280 Veliko Vukovje zastupanog po punomoćniku DRAŽEN BLAŽIČEVIĆ</izvorni_sadrzaj>
    <derivirana_varijabla naziv="DomainObject.Predmet.ProtustrankaFormatedWithAdress_1"> D i S Com jednostavno društvo s ograničenom odgovornošću za proizvodnju, usluge i trgovinu, Veliko Vukovje, Veliko Vukovje 167, 43280 Veliko Vukovje zastupanog po punomoćniku DRAŽEN BLAŽIČEVIĆ</derivirana_varijabla>
  </DomainObject.Predmet.ProtustrankaFormatedWithAdress>
  <DomainObject.Predmet.ProtustrankaFormatedWithAdressOIB>
    <izvorni_sadrzaj> D i S Com jednostavno društvo s ograničenom odgovornošću za proizvodnju, usluge i trgovinu, Veliko Vukovje, OIB 60522570256, Veliko Vukovje 167, 43280 Veliko Vukovje zastupanog po punomoćniku DRAŽEN BLAŽIČEVIĆ</izvorni_sadrzaj>
    <derivirana_varijabla naziv="DomainObject.Predmet.ProtustrankaFormatedWithAdressOIB_1"> D i S Com jednostavno društvo s ograničenom odgovornošću za proizvodnju, usluge i trgovinu, Veliko Vukovje, OIB 60522570256, Veliko Vukovje 167, 43280 Veliko Vukovje zastupanog po punomoćniku DRAŽEN BLAŽIČEVIĆ</derivirana_varijabla>
  </DomainObject.Predmet.ProtustrankaFormatedWithAdressOIB>
  <DomainObject.Predmet.ProtustrankaWithAdress>
    <izvorni_sadrzaj>D i S Com jednostavno društvo s ograničenom odgovornošću za proizvodnju, usluge i trgovinu, Veliko Vukovje Veliko Vukovje 167, 43280 Veliko Vukovje</izvorni_sadrzaj>
    <derivirana_varijabla naziv="DomainObject.Predmet.ProtustrankaWithAdress_1">D i S Com jednostavno društvo s ograničenom odgovornošću za proizvodnju, usluge i trgovinu, Veliko Vukovje Veliko Vukovje 167, 43280 Veliko Vukovje</derivirana_varijabla>
  </DomainObject.Predmet.ProtustrankaWithAdress>
  <DomainObject.Predmet.ProtustrankaWithAdressOIB>
    <izvorni_sadrzaj>D i S Com jednostavno društvo s ograničenom odgovornošću za proizvodnju, usluge i trgovinu, Veliko Vukovje, OIB 60522570256, Veliko Vukovje 167, 43280 Veliko Vukovje</izvorni_sadrzaj>
    <derivirana_varijabla naziv="DomainObject.Predmet.ProtustrankaWithAdressOIB_1">D i S Com jednostavno društvo s ograničenom odgovornošću za proizvodnju, usluge i trgovinu, Veliko Vukovje, OIB 60522570256, Veliko Vukovje 167, 43280 Veliko Vukovje</derivirana_varijabla>
  </DomainObject.Predmet.ProtustrankaWithAdressOIB>
  <DomainObject.Predmet.ProtustrankaNazivFormated>
    <izvorni_sadrzaj>D i S Com jednostavno društvo s ograničenom odgovornošću za proizvodnju, usluge i trgovinu, Veliko Vukovje</izvorni_sadrzaj>
    <derivirana_varijabla naziv="DomainObject.Predmet.ProtustrankaNazivFormated_1">D i S Com jednostavno društvo s ograničenom odgovornošću za proizvodnju, usluge i trgovinu, Veliko Vukovje</derivirana_varijabla>
  </DomainObject.Predmet.ProtustrankaNazivFormated>
  <DomainObject.Predmet.ProtustrankaNazivFormatedOIB>
    <izvorni_sadrzaj>D i S Com jednostavno društvo s ograničenom odgovornošću za proizvodnju, usluge i trgovinu, Veliko Vukovje, OIB 60522570256</izvorni_sadrzaj>
    <derivirana_varijabla naziv="DomainObject.Predmet.ProtustrankaNazivFormatedOIB_1">D i S Com jednostavno društvo s ograničenom odgovornošću za proizvodnju, usluge i trgovinu, Veliko Vukovje, OIB 60522570256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 i S Com jednostavno društvo s ograničenom odgovornošću za proizvodnju, usluge i trgovinu, Veliko Vukovje zastupanog po punomoćniku DRAŽEN BLAŽIČEVIĆ</item>
    </izvorni_sadrzaj>
    <derivirana_varijabla naziv="DomainObject.Predmet.ProtuStrankaListFormated_1">
      <item>D i S Com jednostavno društvo s ograničenom odgovornošću za proizvodnju, usluge i trgovinu, Veliko Vukovje zastupanog po punomoćniku DRAŽEN BLAŽIČEVIĆ</item>
    </derivirana_varijabla>
  </DomainObject.Predmet.ProtuStrankaListFormated>
  <DomainObject.Predmet.ProtuStrankaListFormatedOIB>
    <izvorni_sadrzaj>
      <item>D i S Com jednostavno društvo s ograničenom odgovornošću za proizvodnju, usluge i trgovinu, Veliko Vukovje, OIB 60522570256 zastupanog po punomoćniku DRAŽEN BLAŽIČEVIĆ</item>
    </izvorni_sadrzaj>
    <derivirana_varijabla naziv="DomainObject.Predmet.ProtuStrankaListFormatedOIB_1">
      <item>D i S Com jednostavno društvo s ograničenom odgovornošću za proizvodnju, usluge i trgovinu, Veliko Vukovje, OIB 60522570256 zastupanog po punomoćniku DRAŽEN BLAŽIČEVIĆ</item>
    </derivirana_varijabla>
  </DomainObject.Predmet.ProtuStrankaListFormatedOIB>
  <DomainObject.Predmet.ProtuStrankaListFormatedWithAdress>
    <izvorni_sadrzaj>
      <item>D i S Com jednostavno društvo s ograničenom odgovornošću za proizvodnju, usluge i trgovinu, Veliko Vukovje, Veliko Vukovje 167, 43280 Veliko Vukovje zastupanog po punomoćniku DRAŽEN BLAŽIČEVIĆ</item>
    </izvorni_sadrzaj>
    <derivirana_varijabla naziv="DomainObject.Predmet.ProtuStrankaListFormatedWithAdress_1">
      <item>D i S Com jednostavno društvo s ograničenom odgovornošću za proizvodnju, usluge i trgovinu, Veliko Vukovje, Veliko Vukovje 167, 43280 Veliko Vukovje zastupanog po punomoćniku DRAŽEN BLAŽIČEVIĆ</item>
    </derivirana_varijabla>
  </DomainObject.Predmet.ProtuStrankaListFormatedWithAdress>
  <DomainObject.Predmet.ProtuStrankaListFormatedWithAdressOIB>
    <izvorni_sadrzaj>
      <item>D i S Com jednostavno društvo s ograničenom odgovornošću za proizvodnju, usluge i trgovinu, Veliko Vukovje, OIB 60522570256, Veliko Vukovje 167, 43280 Veliko Vukovje zastupanog po punomoćniku DRAŽEN BLAŽIČEVIĆ</item>
    </izvorni_sadrzaj>
    <derivirana_varijabla naziv="DomainObject.Predmet.ProtuStrankaListFormatedWithAdressOIB_1">
      <item>D i S Com jednostavno društvo s ograničenom odgovornošću za proizvodnju, usluge i trgovinu, Veliko Vukovje, OIB 60522570256, Veliko Vukovje 167, 43280 Veliko Vukovje zastupanog po punomoćniku DRAŽEN BLAŽIČEVIĆ</item>
    </derivirana_varijabla>
  </DomainObject.Predmet.ProtuStrankaListFormatedWithAdressOIB>
  <DomainObject.Predmet.ProtuStrankaListNazivFormated>
    <izvorni_sadrzaj>
      <item>D i S Com jednostavno društvo s ograničenom odgovornošću za proizvodnju, usluge i trgovinu, Veliko Vukovje</item>
    </izvorni_sadrzaj>
    <derivirana_varijabla naziv="DomainObject.Predmet.ProtuStrankaListNazivFormated_1">
      <item>D i S Com jednostavno društvo s ograničenom odgovornošću za proizvodnju, usluge i trgovinu, Veliko Vukovje</item>
    </derivirana_varijabla>
  </DomainObject.Predmet.ProtuStrankaListNazivFormated>
  <DomainObject.Predmet.ProtuStrankaListNazivFormatedOIB>
    <izvorni_sadrzaj>
      <item>D i S Com jednostavno društvo s ograničenom odgovornošću za proizvodnju, usluge i trgovinu, Veliko Vukovje, OIB 60522570256</item>
    </izvorni_sadrzaj>
    <derivirana_varijabla naziv="DomainObject.Predmet.ProtuStrankaListNazivFormatedOIB_1">
      <item>D i S Com jednostavno društvo s ograničenom odgovornošću za proizvodnju, usluge i trgovinu, Veliko Vukovje, OIB 60522570256</item>
    </derivirana_varijabla>
  </DomainObject.Predmet.ProtuStrankaListNazivFormatedOIB>
  <DomainObject.Predmet.OstaliListFormated>
    <izvorni_sadrzaj>
      <item>DRAŽEN BLAŽIČEVIĆ punomoćnik sudionika u postupku D i S Com jednostavno društvo s ograničenom odgovornošću za proizvodnju, usluge i trgovinu, Veliko Vukovje</item>
    </izvorni_sadrzaj>
    <derivirana_varijabla naziv="DomainObject.Predmet.OstaliListFormated_1">
      <item>DRAŽEN BLAŽIČEVIĆ punomoćnik sudionika u postupku D i S Com jednostavno društvo s ograničenom odgovornošću za proizvodnju, usluge i trgovinu, Veliko Vukovje</item>
    </derivirana_varijabla>
  </DomainObject.Predmet.OstaliListFormated>
  <DomainObject.Predmet.OstaliListFormatedOIB>
    <izvorni_sadrzaj>
      <item>DRAŽEN BLAŽIČEVIĆ, OIB 15534736553 punomoćnik sudionika u postupku D i S Com jednostavno društvo s ograničenom odgovornošću za proizvodnju, usluge i trgovinu, Veliko Vukovje</item>
    </izvorni_sadrzaj>
    <derivirana_varijabla naziv="DomainObject.Predmet.OstaliListFormatedOIB_1">
      <item>DRAŽEN BLAŽIČEVIĆ, OIB 15534736553 punomoćnik sudionika u postupku D i S Com jednostavno društvo s ograničenom odgovornošću za proizvodnju, usluge i trgovinu, Veliko Vukovje</item>
    </derivirana_varijabla>
  </DomainObject.Predmet.OstaliListFormatedOIB>
  <DomainObject.Predmet.OstaliListFormatedWithAdress>
    <izvorni_sadrzaj>
      <item>DRAŽEN BLAŽIČEVIĆ, Veliko Vukovje 56, 43280 Veliko Vukovje punomoćnik sudionika u postupku D i S Com jednostavno društvo s ograničenom odgovornošću za proizvodnju, usluge i trgovinu, Veliko Vukovje</item>
    </izvorni_sadrzaj>
    <derivirana_varijabla naziv="DomainObject.Predmet.OstaliListFormatedWithAdress_1">
      <item>DRAŽEN BLAŽIČEVIĆ, Veliko Vukovje 56, 43280 Veliko Vukovje punomoćnik sudionika u postupku D i S Com jednostavno društvo s ograničenom odgovornošću za proizvodnju, usluge i trgovinu, Veliko Vukovje</item>
    </derivirana_varijabla>
  </DomainObject.Predmet.OstaliListFormatedWithAdress>
  <DomainObject.Predmet.OstaliListFormatedWithAdressOIB>
    <izvorni_sadrzaj>
      <item>DRAŽEN BLAŽIČEVIĆ, OIB 15534736553, Veliko Vukovje 56, 43280 Veliko Vukovje punomoćnik sudionika u postupku D i S Com jednostavno društvo s ograničenom odgovornošću za proizvodnju, usluge i trgovinu, Veliko Vukovje</item>
    </izvorni_sadrzaj>
    <derivirana_varijabla naziv="DomainObject.Predmet.OstaliListFormatedWithAdressOIB_1">
      <item>DRAŽEN BLAŽIČEVIĆ, OIB 15534736553, Veliko Vukovje 56, 43280 Veliko Vukovje punomoćnik sudionika u postupku D i S Com jednostavno društvo s ograničenom odgovornošću za proizvodnju, usluge i trgovinu, Veliko Vukovje</item>
    </derivirana_varijabla>
  </DomainObject.Predmet.OstaliListFormatedWithAdressOIB>
  <DomainObject.Predmet.OstaliListNazivFormated>
    <izvorni_sadrzaj>
      <item>DRAŽEN BLAŽIČEVIĆ</item>
    </izvorni_sadrzaj>
    <derivirana_varijabla naziv="DomainObject.Predmet.OstaliListNazivFormated_1">
      <item>DRAŽEN BLAŽIČEVIĆ</item>
    </derivirana_varijabla>
  </DomainObject.Predmet.OstaliListNazivFormated>
  <DomainObject.Predmet.OstaliListNazivFormatedOIB>
    <izvorni_sadrzaj>
      <item>DRAŽEN BLAŽIČEVIĆ, OIB 15534736553</item>
    </izvorni_sadrzaj>
    <derivirana_varijabla naziv="DomainObject.Predmet.OstaliListNazivFormatedOIB_1">
      <item>DRAŽEN BLAŽIČEVIĆ, OIB 15534736553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St-266/2016-8</izvorni_sadrzaj>
    <derivirana_varijabla naziv="DomainObject.PoslovniBrojDokumenta_1">St-266/2016-8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 i S Com jednostavno društvo s ograničenom odgovornošću za proizvodnju, usluge i trgovinu, Veliko Vukovje</izvorni_sadrzaj>
    <derivirana_varijabla naziv="DomainObject.Predmet.ProtustrankaIDrugi_1">D i S Com jednostavno društvo s ograničenom odgovornošću za proizvodnju, usluge i trgovinu, Veliko Vukovje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 i S Com jednostavno društvo s ograničenom odgovornošću za proizvodnju, usluge i trgovinu, Veliko Vukovje, OIB 60522570256, Veliko Vukovje 167, 43280 Veliko Vukovje</izvorni_sadrzaj>
    <derivirana_varijabla naziv="DomainObject.Predmet.ProtustrankaIDrugiAdressOIB_1">D i S Com jednostavno društvo s ograničenom odgovornošću za proizvodnju, usluge i trgovinu, Veliko Vukovje, OIB 60522570256, Veliko Vukovje 167, 43280 Veliko Vukovje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 i S Com jednostavno društvo s ograničenom odgovornošću za proizvodnju, usluge i trgovinu, Veliko Vukovje</item>
      <item>DRAŽEN BLAŽIČEVIĆ</item>
    </izvorni_sadrzaj>
    <derivirana_varijabla naziv="DomainObject.Predmet.SudioniciListNaziv_1">
      <item>FINA, RC ZAGREB, Podružnica Bjelovar</item>
      <item>D i S Com jednostavno društvo s ograničenom odgovornošću za proizvodnju, usluge i trgovinu, Veliko Vukovje</item>
      <item>DRAŽEN BLAŽIČEVIĆ</item>
    </derivirana_varijabla>
  </DomainObject.Predmet.SudioniciListNaziv>
  <DomainObject.Predmet.SudioniciListAdressOIB>
    <izvorni_sadrzaj>
      <item>FINA, RC ZAGREB, Podružnica Bjelovar, OIB 85821130368, F. Supila 4,43000 Bjelovar</item>
      <item>D i S Com jednostavno društvo s ograničenom odgovornošću za proizvodnju, usluge i trgovinu, Veliko Vukovje, OIB 60522570256, Veliko Vukovje 167,43280 Veliko Vukovje</item>
      <item>DRAŽEN BLAŽIČEVIĆ, OIB 15534736553, Veliko Vukovje 56,43280 Veliko Vukovje</item>
    </izvorni_sadrzaj>
    <derivirana_varijabla naziv="DomainObject.Predmet.SudioniciListAdressOIB_1">
      <item>FINA, RC ZAGREB, Podružnica Bjelovar, OIB 85821130368, F. Supila 4,43000 Bjelovar</item>
      <item>D i S Com jednostavno društvo s ograničenom odgovornošću za proizvodnju, usluge i trgovinu, Veliko Vukovje, OIB 60522570256, Veliko Vukovje 167,43280 Veliko Vukovje</item>
      <item>DRAŽEN BLAŽIČEVIĆ, OIB 15534736553, Veliko Vukovje 56,43280 Veliko Vukovje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65C0C-8440-4E9F-BD8D-665EF8C9EB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191</properties:Words>
  <properties:Characters>1033</properties:Characters>
  <properties:Lines>36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2016-06-03T12:47:00Z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St-266/2016-8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