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ee5d" w14:paraId="b43ee5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662B7">
        <w:t>136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E662B7">
        <w:t>JADRAN PROJEKT d.o.o. Zadar, Fra Grge Martića 1, Zadar</w:t>
      </w:r>
      <w:r w:rsidR="001B67C5">
        <w:t>,</w:t>
      </w:r>
      <w:r w:rsidR="00E31771">
        <w:t xml:space="preserve"> </w:t>
      </w:r>
      <w:r w:rsidR="00A54C72" w:rsidRPr="00FF7529">
        <w:t>OIB:</w:t>
      </w:r>
      <w:r w:rsidR="00E662B7">
        <w:t>45529815610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662B7">
        <w:t>28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E662B7">
        <w:t xml:space="preserve">JADRAN PROJEKT d.o.o. Zadar, Fra Grge Martića 1, Zadar, </w:t>
      </w:r>
      <w:r w:rsidR="00E662B7" w:rsidRPr="00FF7529">
        <w:t>OIB:</w:t>
      </w:r>
      <w:r w:rsidR="00E662B7">
        <w:t xml:space="preserve">45529815610 </w:t>
      </w:r>
      <w:r>
        <w:t xml:space="preserve">na temelju neizvršenih osnova za plaćanje iznosi </w:t>
      </w:r>
      <w:r w:rsidR="00E662B7">
        <w:t>14.511,60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E662B7">
        <w:t>ju</w:t>
      </w:r>
      <w:r w:rsidRPr="00FC1537">
        <w:t xml:space="preserve"> se </w:t>
      </w:r>
      <w:r w:rsidR="007B0F30">
        <w:t>osob</w:t>
      </w:r>
      <w:r w:rsidR="00E662B7">
        <w:t>e</w:t>
      </w:r>
      <w:r w:rsidR="007B0F30">
        <w:t xml:space="preserve"> ovlašten</w:t>
      </w:r>
      <w:r w:rsidR="00E662B7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E662B7">
        <w:t>Zoran Milostić, Zadar, Ul. Nenada Mataka 17 i Zlatko Čerkez, Ferdinandovac, Matije Gupca 4,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E662B7">
        <w:t>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662B7">
        <w:t>136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B2A64">
      <w:rPr>
        <w:noProof/>
      </w:rPr>
      <w:t>2</w:t>
    </w:r>
    <w:r>
      <w:fldChar w:fldCharType="end"/>
    </w:r>
  </w:p>
  <w:p w:rsidRDefault="00EB2A6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B2A6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662B7">
      <w:t>136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662B7"/>
    <w:rsid w:val="00E97FAB"/>
    <w:rsid w:val="00EB2A64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PROJEKT društvo s ograničenom odgovornošću za građenje i usluge</izvorni_sadrzaj>
    <derivirana_varijabla naziv="DomainObject.Predmet.ProtustrankaFormated_1">  JADRAN PROJEKT društvo s ograničenom odgovornošću za građenje i usluge</derivirana_varijabla>
  </DomainObject.Predmet.ProtustrankaFormated>
  <DomainObject.Predmet.ProtustrankaFormatedOIB>
    <izvorni_sadrzaj>  JADRAN PROJEKT društvo s ograničenom odgovornošću za građenje i usluge, OIB 45529815610</izvorni_sadrzaj>
    <derivirana_varijabla naziv="DomainObject.Predmet.ProtustrankaFormatedOIB_1">  JADRAN PROJEKT društvo s ograničenom odgovornošću za građenje i usluge, OIB 45529815610</derivirana_varijabla>
  </DomainObject.Predmet.ProtustrankaFormatedOIB>
  <DomainObject.Predmet.ProtustrankaFormatedWithAdress>
    <izvorni_sadrzaj> JADRAN PROJEKT društvo s ograničenom odgovornošću za građenje i usluge, Fra Grge Martića 1, 23000 Zadar</izvorni_sadrzaj>
    <derivirana_varijabla naziv="DomainObject.Predmet.ProtustrankaFormatedWithAdress_1"> JADRAN PROJEKT društvo s ograničenom odgovornošću za građenje i usluge, Fra Grge Martića 1, 23000 Zadar</derivirana_varijabla>
  </DomainObject.Predmet.ProtustrankaFormatedWithAdress>
  <DomainObject.Predmet.ProtustrankaFormatedWithAdressOIB>
    <izvorni_sadrzaj> JADRAN PROJEKT društvo s ograničenom odgovornošću za građenje i usluge, OIB 45529815610, Fra Grge Martića 1, 23000 Zadar</izvorni_sadrzaj>
    <derivirana_varijabla naziv="DomainObject.Predmet.ProtustrankaFormatedWithAdressOIB_1"> JADRAN PROJEKT društvo s ograničenom odgovornošću za građenje i usluge, OIB 45529815610, Fra Grge Martića 1, 23000 Zadar</derivirana_varijabla>
  </DomainObject.Predmet.ProtustrankaFormatedWithAdressOIB>
  <DomainObject.Predmet.ProtustrankaWithAdress>
    <izvorni_sadrzaj>JADRAN PROJEKT društvo s ograničenom odgovornošću za građenje i usluge Fra Grge Martića 1, 23000 Zadar</izvorni_sadrzaj>
    <derivirana_varijabla naziv="DomainObject.Predmet.ProtustrankaWithAdress_1">JADRAN PROJEKT društvo s ograničenom odgovornošću za građenje i usluge Fra Grge Martića 1, 23000 Zadar</derivirana_varijabla>
  </DomainObject.Predmet.ProtustrankaWithAdress>
  <DomainObject.Predmet.ProtustrankaWithAdressOIB>
    <izvorni_sadrzaj>JADRAN PROJEKT društvo s ograničenom odgovornošću za građenje i usluge, OIB 45529815610, Fra Grge Martića 1, 23000 Zadar</izvorni_sadrzaj>
    <derivirana_varijabla naziv="DomainObject.Predmet.ProtustrankaWithAdressOIB_1">JADRAN PROJEKT društvo s ograničenom odgovornošću za građenje i usluge, OIB 45529815610, Fra Grge Martića 1, 23000 Zadar</derivirana_varijabla>
  </DomainObject.Predmet.ProtustrankaWithAdressOIB>
  <DomainObject.Predmet.ProtustrankaNazivFormated>
    <izvorni_sadrzaj>JADRAN PROJEKT društvo s ograničenom odgovornošću za građenje i usluge</izvorni_sadrzaj>
    <derivirana_varijabla naziv="DomainObject.Predmet.ProtustrankaNazivFormated_1">JADRAN PROJEKT društvo s ograničenom odgovornošću za građenje i usluge</derivirana_varijabla>
  </DomainObject.Predmet.ProtustrankaNazivFormated>
  <DomainObject.Predmet.ProtustrankaNazivFormatedOIB>
    <izvorni_sadrzaj>JADRAN PROJEKT društvo s ograničenom odgovornošću za građenje i usluge, OIB 45529815610</izvorni_sadrzaj>
    <derivirana_varijabla naziv="DomainObject.Predmet.ProtustrankaNazivFormatedOIB_1">JADRAN PROJEKT društvo s ograničenom odgovornošću za građenje i usluge, OIB 45529815610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14511.60</izvorni_sadrzaj>
    <derivirana_varijabla naziv="DomainObject.Predmet.TrenutnaVrijednost_1">14511.60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JADRAN PROJEKT društvo s ograničenom odgovornošću za građenje i usluge</item>
    </izvorni_sadrzaj>
    <derivirana_varijabla naziv="DomainObject.Predmet.ProtuStrankaListFormated_1">
      <item>JADRAN PROJEKT društvo s ograničenom odgovornošću za građenje i usluge</item>
    </derivirana_varijabla>
  </DomainObject.Predmet.ProtuStrankaListFormated>
  <DomainObject.Predmet.ProtuStrankaListFormatedOIB>
    <izvorni_sadrzaj>
      <item>JADRAN PROJEKT društvo s ograničenom odgovornošću za građenje i usluge, OIB 45529815610</item>
    </izvorni_sadrzaj>
    <derivirana_varijabla naziv="DomainObject.Predmet.ProtuStrankaListFormatedOIB_1">
      <item>JADRAN PROJEKT društvo s ograničenom odgovornošću za građenje i usluge, OIB 45529815610</item>
    </derivirana_varijabla>
  </DomainObject.Predmet.ProtuStrankaListFormatedOIB>
  <DomainObject.Predmet.ProtuStrankaListFormatedWithAdress>
    <izvorni_sadrzaj>
      <item>JADRAN PROJEKT društvo s ograničenom odgovornošću za građenje i usluge, Fra Grge Martića 1, 23000 Zadar</item>
    </izvorni_sadrzaj>
    <derivirana_varijabla naziv="DomainObject.Predmet.ProtuStrankaListFormatedWithAdress_1">
      <item>JADRAN PROJEKT društvo s ograničenom odgovornošću za građenje i usluge, Fra Grge Martića 1, 23000 Zadar</item>
    </derivirana_varijabla>
  </DomainObject.Predmet.ProtuStrankaListFormatedWithAdress>
  <DomainObject.Predmet.ProtuStrankaListFormatedWithAdressOIB>
    <izvorni_sadrzaj>
      <item>JADRAN PROJEKT društvo s ograničenom odgovornošću za građenje i usluge, OIB 45529815610, Fra Grge Martića 1, 23000 Zadar</item>
    </izvorni_sadrzaj>
    <derivirana_varijabla naziv="DomainObject.Predmet.ProtuStrankaListFormatedWithAdressOIB_1">
      <item>JADRAN PROJEKT društvo s ograničenom odgovornošću za građenje i usluge, OIB 45529815610, Fra Grge Martića 1, 23000 Zadar</item>
    </derivirana_varijabla>
  </DomainObject.Predmet.ProtuStrankaListFormatedWithAdressOIB>
  <DomainObject.Predmet.ProtuStrankaListNazivFormated>
    <izvorni_sadrzaj>
      <item>JADRAN PROJEKT društvo s ograničenom odgovornošću za građenje i usluge</item>
    </izvorni_sadrzaj>
    <derivirana_varijabla naziv="DomainObject.Predmet.ProtuStrankaListNazivFormated_1">
      <item>JADRAN PROJEKT društvo s ograničenom odgovornošću za građenje i usluge</item>
    </derivirana_varijabla>
  </DomainObject.Predmet.ProtuStrankaListNazivFormated>
  <DomainObject.Predmet.ProtuStrankaListNazivFormatedOIB>
    <izvorni_sadrzaj>
      <item>JADRAN PROJEKT društvo s ograničenom odgovornošću za građenje i usluge, OIB 45529815610</item>
    </izvorni_sadrzaj>
    <derivirana_varijabla naziv="DomainObject.Predmet.ProtuStrankaListNazivFormatedOIB_1">
      <item>JADRAN PROJEKT društvo s ograničenom odgovornošću za građenje i usluge, OIB 45529815610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JADRAN PROJEKT društvo s ograničenom odgovornošću za građenje i usluge</izvorni_sadrzaj>
    <derivirana_varijabla naziv="DomainObject.Predmet.ProtustrankaIDrugi_1">JADRAN PROJEKT društvo s ograničenom odgovornošću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JADRAN PROJEKT društvo s ograničenom odgovornošću za građenje i usluge, OIB 45529815610, Fra Grge Martića 1, 23000 Zadar</izvorni_sadrzaj>
    <derivirana_varijabla naziv="DomainObject.Predmet.ProtustrankaIDrugiAdressOIB_1">JADRAN PROJEKT društvo s ograničenom odgovornošću za građenje i usluge, OIB 45529815610, Fra Grge Martića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JADRAN PROJEKT društvo s ograničenom odgovornošću za građenje i usluge</item>
    </izvorni_sadrzaj>
    <derivirana_varijabla naziv="DomainObject.Predmet.SudioniciListNaziv_1">
      <item>Financijska agencija</item>
      <item>JADRAN PROJEKT društvo s ograničenom odgovornošću za građenje i usluge</item>
    </derivirana_varijabla>
  </DomainObject.Predmet.SudioniciListNaziv>
  <DomainObject.Predmet.SudioniciListAdressOIB>
    <izvorni_sadrzaj>
      <item>Financijska agencija, OIB 85821130368, Ivana Danila 4,23000 Zadar</item>
      <item>JADRAN PROJEKT društvo s ograničenom odgovornošću za građenje i usluge, OIB 45529815610, Fra Grge Martića 1,23000 Zadar</item>
    </izvorni_sadrzaj>
    <derivirana_varijabla naziv="DomainObject.Predmet.SudioniciListAdressOIB_1">
      <item>Financijska agencija, OIB 85821130368, Ivana Danila 4,23000 Zadar</item>
      <item>JADRAN PROJEKT društvo s ograničenom odgovornošću za građenje i usluge, OIB 45529815610, Fra Grge Martića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45529815610</item>
    </izvorni_sadrzaj>
    <derivirana_varijabla naziv="DomainObject.Predmet.SudioniciListNazivOIB_1">
      <item>, OIB 85821130368</item>
      <item>, OIB 45529815610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2089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2016-02-15T09:06:00Z</dcterms:created>
  <dc:creator>Tina Grgas</dc:creator>
  <cp:lastModifiedBy>Martina Kalmeta</cp:lastModifiedBy>
  <cp:lastPrinted>2016-02-15T09:01:00Z</cp:lastPrinted>
  <dcterms:modified xmlns:xsi="http://www.w3.org/2001/XMLSchema-instance" xsi:type="dcterms:W3CDTF">2016-02-15T09:07:00Z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