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d0e7" w14:paraId="550d0e7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</w:t>
      </w:r>
      <w:r w:rsidR="00D7289A">
        <w:t>83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FA04C9">
        <w:t xml:space="preserve"> T</w:t>
      </w:r>
      <w:r>
        <w:t xml:space="preserve">trg svibanjskih žrtava 1995. 1, OIB  85821130368 za provedbom skraćenog stečajnog postupka nad dužnikom </w:t>
      </w:r>
      <w:r w:rsidR="00F2629B">
        <w:t>HAVEN j.d.o.o. za građenje, trgovinu i usluge Zagreb, Županjska 21,  OIB 43125959787, MBS 080886729</w:t>
      </w:r>
      <w:r w:rsidR="00D7289A">
        <w:t>,</w:t>
      </w:r>
      <w:r>
        <w:t xml:space="preserve"> dana </w:t>
      </w:r>
      <w:r w:rsidR="009D2ECC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283618" w:rsidP="00283618" w:rsidR="00283618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</w:t>
      </w:r>
      <w:r w:rsidR="004C4FD6" w:rsidRPr="00283618">
        <w:rPr>
          <w:bCs/>
        </w:rPr>
        <w:t xml:space="preserve">A SE stečajni postupak nad dužnikom </w:t>
      </w:r>
      <w:r w:rsidR="00F2629B">
        <w:t>HAVEN j.d.o.o. za građenje, trgovinu i usluge Zagreb, Županjska 21, OIB 43125959787, MBS 080886729</w:t>
      </w:r>
      <w:r>
        <w:t>.</w:t>
      </w:r>
    </w:p>
    <w:p w:rsidRDefault="004C4FD6" w:rsidP="00283618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FA04C9">
        <w:t>Dinka Trumbić iz Splita, Lovretska 10, OIB 43468134790.</w:t>
      </w:r>
    </w:p>
    <w:p w:rsidRDefault="00283618" w:rsidP="00283618" w:rsidR="00283618">
      <w:pPr>
        <w:pStyle w:val="Odlomakpopisa"/>
      </w:pPr>
    </w:p>
    <w:p w:rsidRDefault="004C4FD6" w:rsidP="00283618" w:rsidR="00283618">
      <w:pPr>
        <w:pStyle w:val="Odlomakpopisa"/>
        <w:numPr>
          <w:ilvl w:val="0"/>
          <w:numId w:val="1"/>
        </w:numPr>
        <w:jc w:val="both"/>
      </w:pPr>
      <w:r w:rsidRPr="00283618">
        <w:rPr>
          <w:bCs/>
        </w:rPr>
        <w:t xml:space="preserve">ZAKLJUČUJE SE stečajni postupak nad dužnikom </w:t>
      </w:r>
      <w:r w:rsidR="005409B0">
        <w:t>HAVEN j.d.o.o. za građenje, trgovinu i usluge Zagreb, Županjska 21,  OIB 43125959787, MBS 080886729</w:t>
      </w:r>
      <w:r w:rsidR="00283618">
        <w:t>.</w:t>
      </w:r>
    </w:p>
    <w:p w:rsidRDefault="00AA7881" w:rsidP="00283618" w:rsidR="00AA7881" w:rsidRPr="00D7289A">
      <w:pPr>
        <w:pStyle w:val="Odlomakpopisa"/>
        <w:ind w:left="1571"/>
        <w:jc w:val="both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83618">
        <w:t xml:space="preserve"> </w:t>
      </w:r>
      <w:r w:rsidR="005409B0">
        <w:t xml:space="preserve">29. siječnja </w:t>
      </w:r>
      <w:r>
        <w:t xml:space="preserve">2016. zahtjev za provedbu skraćenog stečajnog postupka nad dužnikom </w:t>
      </w:r>
      <w:r w:rsidR="00F2629B">
        <w:t>HAVEN j.d.o.o. za građenje, trgovinu i usluge</w:t>
      </w:r>
      <w:r w:rsidR="00283618">
        <w:t xml:space="preserve"> Zagreb, </w:t>
      </w:r>
      <w:r w:rsidR="00F2629B">
        <w:t xml:space="preserve">Županjska 21, </w:t>
      </w:r>
      <w:r w:rsidR="00283618">
        <w:t xml:space="preserve"> OIB </w:t>
      </w:r>
      <w:r w:rsidR="00F2629B">
        <w:t>43125959787</w:t>
      </w:r>
      <w:r w:rsidR="00283618">
        <w:t>, MBS 080</w:t>
      </w:r>
      <w:r w:rsidR="00F2629B">
        <w:t>886729</w:t>
      </w:r>
      <w:r w:rsidR="00F22263">
        <w:t>.</w:t>
      </w:r>
    </w:p>
    <w:p w:rsidRDefault="003F1DCB" w:rsidP="004C4FD6" w:rsidR="003F1DCB">
      <w:pPr>
        <w:jc w:val="both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FA04C9" w:rsidP="00FA04C9" w:rsidR="003F1DCB">
      <w:pPr>
        <w:jc w:val="right"/>
      </w:pPr>
      <w:r>
        <w:lastRenderedPageBreak/>
        <w:t>4 St-1088/16-4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</w:t>
      </w:r>
      <w:r w:rsidR="00D7289A">
        <w:t>8</w:t>
      </w:r>
      <w:r w:rsidR="00F2629B">
        <w:t>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9D2ECC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otpravka</w:t>
      </w:r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sectPr w:rsidR="004C4FD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727" w:rsidP="00FA04C9" w:rsidR="00176727">
      <w:r>
        <w:separator/>
      </w:r>
    </w:p>
  </w:endnote>
  <w:endnote w:id="0" w:type="continuationSeparator">
    <w:p w:rsidRDefault="00176727" w:rsidP="00FA04C9" w:rsidR="00176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727" w:rsidP="00FA04C9" w:rsidR="00176727">
      <w:r>
        <w:separator/>
      </w:r>
    </w:p>
  </w:footnote>
  <w:footnote w:id="0" w:type="continuationSeparator">
    <w:p w:rsidRDefault="00176727" w:rsidP="00FA04C9" w:rsidR="00176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5202741"/>
      <w:docPartObj>
        <w:docPartGallery w:val="Page Numbers (Top of Page)"/>
        <w:docPartUnique/>
      </w:docPartObj>
    </w:sdtPr>
    <w:sdtEndPr/>
    <w:sdtContent>
      <w:p w:rsidRDefault="00FA04C9" w:rsidR="00FA04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A15">
          <w:rPr>
            <w:noProof/>
          </w:rPr>
          <w:t>1</w:t>
        </w:r>
        <w:r>
          <w:fldChar w:fldCharType="end"/>
        </w:r>
      </w:p>
    </w:sdtContent>
  </w:sdt>
  <w:p w:rsidRDefault="00FA04C9" w:rsidR="00FA0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176727"/>
    <w:rsid w:val="00215F3B"/>
    <w:rsid w:val="00283618"/>
    <w:rsid w:val="003F1DCB"/>
    <w:rsid w:val="004C4FD6"/>
    <w:rsid w:val="005409B0"/>
    <w:rsid w:val="0066353D"/>
    <w:rsid w:val="007600D2"/>
    <w:rsid w:val="009D2ECC"/>
    <w:rsid w:val="00A01A15"/>
    <w:rsid w:val="00AA7881"/>
    <w:rsid w:val="00B300AF"/>
    <w:rsid w:val="00B37839"/>
    <w:rsid w:val="00C25EC5"/>
    <w:rsid w:val="00CA516E"/>
    <w:rsid w:val="00D7289A"/>
    <w:rsid w:val="00E41D35"/>
    <w:rsid w:val="00F22263"/>
    <w:rsid w:val="00F2629B"/>
    <w:rsid w:val="00FA04C9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A04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04C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04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04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A04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04C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04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04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HAVEN j.d.o.o. za građenje, trgovinu i usluge</izvorni_sadrzaj>
    <derivirana_varijabla naziv="DomainObject.Predmet.ProtustrankaFormated_1">  HAVEN j.d.o.o. za građenje, trgovinu i usluge</derivirana_varijabla>
  </DomainObject.Predmet.ProtustrankaFormated>
  <DomainObject.Predmet.ProtustrankaFormatedOIB>
    <izvorni_sadrzaj>  HAVEN j.d.o.o. za građenje, trgovinu i usluge, OIB 43125959787</izvorni_sadrzaj>
    <derivirana_varijabla naziv="DomainObject.Predmet.ProtustrankaFormatedOIB_1">  HAVEN j.d.o.o. za građenje, trgovinu i usluge, OIB 43125959787</derivirana_varijabla>
  </DomainObject.Predmet.ProtustrankaFormatedOIB>
  <DomainObject.Predmet.ProtustrankaFormatedWithAdress>
    <izvorni_sadrzaj> HAVEN j.d.o.o. za građenje, trgovinu i usluge, Županjska 21, 10000 Zagreb</izvorni_sadrzaj>
    <derivirana_varijabla naziv="DomainObject.Predmet.ProtustrankaFormatedWithAdress_1"> HAVEN j.d.o.o. za građenje, trgovinu i usluge, Županjska 21, 10000 Zagreb</derivirana_varijabla>
  </DomainObject.Predmet.ProtustrankaFormatedWithAdress>
  <DomainObject.Predmet.ProtustrankaFormatedWithAdressOIB>
    <izvorni_sadrzaj> HAVEN j.d.o.o. za građenje, trgovinu i usluge, OIB 43125959787, Županjska 21, 10000 Zagreb</izvorni_sadrzaj>
    <derivirana_varijabla naziv="DomainObject.Predmet.ProtustrankaFormatedWithAdressOIB_1"> HAVEN j.d.o.o. za građenje, trgovinu i usluge, OIB 43125959787, Županjska 21, 10000 Zagreb</derivirana_varijabla>
  </DomainObject.Predmet.ProtustrankaFormatedWithAdressOIB>
  <DomainObject.Predmet.ProtustrankaWithAdress>
    <izvorni_sadrzaj>HAVEN j.d.o.o. za građenje, trgovinu i usluge Županjska 21, 10000 Zagreb</izvorni_sadrzaj>
    <derivirana_varijabla naziv="DomainObject.Predmet.ProtustrankaWithAdress_1">HAVEN j.d.o.o. za građenje, trgovinu i usluge Županjska 21, 10000 Zagreb</derivirana_varijabla>
  </DomainObject.Predmet.ProtustrankaWithAdress>
  <DomainObject.Predmet.ProtustrankaWithAdressOIB>
    <izvorni_sadrzaj>HAVEN j.d.o.o. za građenje, trgovinu i usluge, OIB 43125959787, Županjska 21, 10000 Zagreb</izvorni_sadrzaj>
    <derivirana_varijabla naziv="DomainObject.Predmet.ProtustrankaWithAdressOIB_1">HAVEN j.d.o.o. za građenje, trgovinu i usluge, OIB 43125959787, Županjska 21, 10000 Zagreb</derivirana_varijabla>
  </DomainObject.Predmet.ProtustrankaWithAdressOIB>
  <DomainObject.Predmet.ProtustrankaNazivFormated>
    <izvorni_sadrzaj>HAVEN j.d.o.o. za građenje, trgovinu i usluge</izvorni_sadrzaj>
    <derivirana_varijabla naziv="DomainObject.Predmet.ProtustrankaNazivFormated_1">HAVEN j.d.o.o. za građenje, trgovinu i usluge</derivirana_varijabla>
  </DomainObject.Predmet.ProtustrankaNazivFormated>
  <DomainObject.Predmet.ProtustrankaNazivFormatedOIB>
    <izvorni_sadrzaj>HAVEN j.d.o.o. za građenje, trgovinu i usluge, OIB 43125959787</izvorni_sadrzaj>
    <derivirana_varijabla naziv="DomainObject.Predmet.ProtustrankaNazivFormatedOIB_1">HAVEN j.d.o.o. za građenje, trgovinu i usluge, OIB 43125959787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HAVEN j.d.o.o. za građenje, trgovinu i usluge</item>
    </izvorni_sadrzaj>
    <derivirana_varijabla naziv="DomainObject.Predmet.ProtuStrankaListFormated_1">
      <item>HAVEN j.d.o.o. za građenje, trgovinu i usluge</item>
    </derivirana_varijabla>
  </DomainObject.Predmet.ProtuStrankaListFormated>
  <DomainObject.Predmet.ProtuStrankaListFormatedOIB>
    <izvorni_sadrzaj>
      <item>HAVEN j.d.o.o. za građenje, trgovinu i usluge, OIB 43125959787</item>
    </izvorni_sadrzaj>
    <derivirana_varijabla naziv="DomainObject.Predmet.ProtuStrankaListFormatedOIB_1">
      <item>HAVEN j.d.o.o. za građenje, trgovinu i usluge, OIB 43125959787</item>
    </derivirana_varijabla>
  </DomainObject.Predmet.ProtuStrankaListFormatedOIB>
  <DomainObject.Predmet.ProtuStrankaListFormatedWithAdress>
    <izvorni_sadrzaj>
      <item>HAVEN j.d.o.o. za građenje, trgovinu i usluge, Županjska 21, 10000 Zagreb</item>
    </izvorni_sadrzaj>
    <derivirana_varijabla naziv="DomainObject.Predmet.ProtuStrankaListFormatedWithAdress_1">
      <item>HAVEN j.d.o.o. za građenje, trgovinu i usluge, Županjska 21, 10000 Zagreb</item>
    </derivirana_varijabla>
  </DomainObject.Predmet.ProtuStrankaListFormatedWithAdress>
  <DomainObject.Predmet.ProtuStrankaListFormatedWithAdressOIB>
    <izvorni_sadrzaj>
      <item>HAVEN j.d.o.o. za građenje, trgovinu i usluge, OIB 43125959787, Županjska 21, 10000 Zagreb</item>
    </izvorni_sadrzaj>
    <derivirana_varijabla naziv="DomainObject.Predmet.ProtuStrankaListFormatedWithAdressOIB_1">
      <item>HAVEN j.d.o.o. za građenje, trgovinu i usluge, OIB 43125959787, Županjska 21, 10000 Zagreb</item>
    </derivirana_varijabla>
  </DomainObject.Predmet.ProtuStrankaListFormatedWithAdressOIB>
  <DomainObject.Predmet.ProtuStrankaListNazivFormated>
    <izvorni_sadrzaj>
      <item>HAVEN j.d.o.o. za građenje, trgovinu i usluge</item>
    </izvorni_sadrzaj>
    <derivirana_varijabla naziv="DomainObject.Predmet.ProtuStrankaListNazivFormated_1">
      <item>HAVEN j.d.o.o. za građenje, trgovinu i usluge</item>
    </derivirana_varijabla>
  </DomainObject.Predmet.ProtuStrankaListNazivFormated>
  <DomainObject.Predmet.ProtuStrankaListNazivFormatedOIB>
    <izvorni_sadrzaj>
      <item>HAVEN j.d.o.o. za građenje, trgovinu i usluge, OIB 43125959787</item>
    </izvorni_sadrzaj>
    <derivirana_varijabla naziv="DomainObject.Predmet.ProtuStrankaListNazivFormatedOIB_1">
      <item>HAVEN j.d.o.o. za građenje, trgovinu i usluge, OIB 43125959787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HAVEN j.d.o.o. za građenje, trgovinu i usluge</izvorni_sadrzaj>
    <derivirana_varijabla naziv="DomainObject.Predmet.ProtustrankaIDrugi_1">HAVEN j.d.o.o. za građenje,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HAVEN j.d.o.o. za građenje, trgovinu i usluge, OIB 43125959787, Županjska 21, 10000 Zagreb</izvorni_sadrzaj>
    <derivirana_varijabla naziv="DomainObject.Predmet.ProtustrankaIDrugiAdressOIB_1">HAVEN j.d.o.o. za građenje, trgovinu i usluge, OIB 43125959787,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HAVEN j.d.o.o. za građenje, trgovinu i usluge</item>
      <item>FINA Regionalni centar Zagreb</item>
    </izvorni_sadrzaj>
    <derivirana_varijabla naziv="DomainObject.Predmet.SudioniciListNaziv_1">
      <item>HAVEN j.d.o.o. za građenje, trgovinu i usluge</item>
      <item>FINA Regionalni centar Zagreb</item>
    </derivirana_varijabla>
  </DomainObject.Predmet.SudioniciListNaziv>
  <DomainObject.Predmet.SudioniciListAdressOIB>
    <izvorni_sadrzaj>
      <item>HAVEN j.d.o.o. za građenje, trgovinu i usluge, OIB 43125959787, Županjska 21,10000 Zagreb</item>
      <item>FINA Regionalni centar Zagreb, OIB 85821130368, Trg svibanjskih žrtava 1995. br 1,10000 Zagreb</item>
    </izvorni_sadrzaj>
    <derivirana_varijabla naziv="DomainObject.Predmet.SudioniciListAdressOIB_1">
      <item>HAVEN j.d.o.o. za građenje, trgovinu i usluge, OIB 43125959787, Županjska 21,10000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43125959787</item>
      <item>, OIB 85821130368</item>
    </izvorni_sadrzaj>
    <derivirana_varijabla naziv="DomainObject.Predmet.SudioniciListNazivOIB_1">
      <item>, OIB 43125959787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03AEB-1F01-41E3-B9A9-48581A295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2345</properties:Characters>
  <properties:Lines>78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2016-06-15T11:47:00Z</dcterms:created>
  <dc:creator>Darija Miličević</dc:creator>
  <cp:lastModifiedBy>Darija Miličević</cp:lastModifiedBy>
  <cp:lastPrinted>2016-06-30T08:52:00Z</cp:lastPrinted>
  <dcterms:modified xmlns:xsi="http://www.w3.org/2001/XMLSchema-instance" xsi:type="dcterms:W3CDTF">2016-06-30T08:54:00Z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