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1eb0" w14:paraId="c941eb0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C11C35" w:rsidP="00D52CC6" w:rsidR="00D52CC6">
      <w:pPr>
        <w:ind w:left="5040"/>
        <w:jc w:val="right"/>
      </w:pPr>
      <w:r>
        <w:t>MARICA</w:t>
      </w:r>
      <w:r w:rsidR="00D52CC6">
        <w:t xml:space="preserve"> DOROTIĆ</w:t>
      </w:r>
    </w:p>
    <w:p w:rsidRDefault="00D52CC6" w:rsidP="00D52CC6" w:rsidR="00D52CC6">
      <w:pPr>
        <w:ind w:left="5040"/>
        <w:jc w:val="right"/>
      </w:pPr>
      <w:r>
        <w:t xml:space="preserve"> Blata 88</w:t>
      </w:r>
    </w:p>
    <w:p w:rsidRDefault="00D52CC6" w:rsidP="00D52CC6" w:rsidR="00A75CA0" w:rsidRPr="00B0613D">
      <w:pPr>
        <w:ind w:left="5040"/>
        <w:jc w:val="right"/>
      </w:pPr>
      <w:r>
        <w:t>VODICE</w:t>
      </w:r>
    </w:p>
    <w:p w:rsidRDefault="00A75CA0" w:rsidP="00D52CC6" w:rsidR="00A75CA0" w:rsidRPr="00B0613D">
      <w:pPr>
        <w:ind w:left="5040"/>
        <w:jc w:val="right"/>
      </w:pPr>
    </w:p>
    <w:p w:rsidRDefault="00950D8B" w:rsidP="00913AF3" w:rsidR="00666CD8" w:rsidRPr="00B0613D">
      <w:pPr>
        <w:ind w:left="5040"/>
      </w:pPr>
      <w:r w:rsidRPr="00B0613D">
        <w:t xml:space="preserve"> </w:t>
      </w:r>
    </w:p>
    <w:p w:rsidRDefault="00F2122B" w:rsidP="00F2122B" w:rsidR="00F2122B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52CC6">
        <w:t>462</w:t>
      </w:r>
      <w:r>
        <w:t>/16-5 od 3</w:t>
      </w:r>
      <w:r w:rsidR="00D52CC6">
        <w:t>1</w:t>
      </w:r>
      <w:r>
        <w:t xml:space="preserve">. ožujka 2016. pokrenut je prethodni postupak radi utvrđivanja uvjeta za otvaranje stečajnog postupka nad stečajnim dužnikom </w:t>
      </w:r>
      <w:r w:rsidR="00D52CC6">
        <w:t>SEVERJE d.o.o., Vodice, Šetalište Miše Sladoljeva 3, Vodice, OIB: 17445825926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>Ročište radi utvrđivanja pretpostavki za otvaranje stečajnog postupka određeno je kod ovog suda za dan 1</w:t>
      </w:r>
      <w:r w:rsidR="00D52CC6">
        <w:t>8</w:t>
      </w:r>
      <w:r>
        <w:t>. travnja 2016. u 09,</w:t>
      </w:r>
      <w:r w:rsidR="00D52CC6">
        <w:t>50</w:t>
      </w:r>
      <w:r>
        <w:t xml:space="preserve"> sati, </w:t>
      </w:r>
      <w:r w:rsidR="00D65CD6" w:rsidRPr="00F60CD9">
        <w:t xml:space="preserve">kod </w:t>
      </w:r>
      <w:r w:rsidR="00D65CD6">
        <w:t>Trgovačkog</w:t>
      </w:r>
      <w:r w:rsidR="00D65CD6" w:rsidRPr="00F60CD9">
        <w:t xml:space="preserve"> suda</w:t>
      </w:r>
      <w:r w:rsidR="00D65CD6">
        <w:t xml:space="preserve"> u Zadru, Stalna služba u Šibeniku</w:t>
      </w:r>
      <w:r w:rsidR="00D65CD6" w:rsidRPr="00F60CD9">
        <w:t xml:space="preserve">, </w:t>
      </w:r>
      <w:r w:rsidR="00D65CD6">
        <w:t>Stjepana Radića 81/II</w:t>
      </w:r>
      <w:r w:rsidR="00D65CD6" w:rsidRPr="00F60CD9">
        <w:t>,</w:t>
      </w:r>
      <w:r w:rsidR="00D65CD6">
        <w:t xml:space="preserve"> Šibenik,</w:t>
      </w:r>
      <w:r w:rsidR="00D65CD6" w:rsidRPr="00F60CD9">
        <w:t xml:space="preserve"> sudnica br, </w:t>
      </w:r>
      <w:r w:rsidR="00D65CD6">
        <w:t>212</w:t>
      </w:r>
      <w:r>
        <w:t>, 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kod ovog suda za dan 1</w:t>
      </w:r>
      <w:r w:rsidR="00D52CC6">
        <w:t>8</w:t>
      </w:r>
      <w:r>
        <w:t xml:space="preserve">. travnja 2016. u </w:t>
      </w:r>
      <w:r w:rsidR="00D52CC6">
        <w:t>09</w:t>
      </w:r>
      <w:r>
        <w:t>,</w:t>
      </w:r>
      <w:r w:rsidR="00D52CC6">
        <w:t>52</w:t>
      </w:r>
      <w:r>
        <w:t xml:space="preserve"> sati, </w:t>
      </w:r>
      <w:r w:rsidR="00D65CD6" w:rsidRPr="00F60CD9">
        <w:t xml:space="preserve">kod </w:t>
      </w:r>
      <w:r w:rsidR="00D65CD6">
        <w:t>Trgovačkog</w:t>
      </w:r>
      <w:r w:rsidR="00D65CD6" w:rsidRPr="00F60CD9">
        <w:t xml:space="preserve"> suda</w:t>
      </w:r>
      <w:r w:rsidR="00D65CD6">
        <w:t xml:space="preserve"> u Zadru, Stalna služba u Šibeniku</w:t>
      </w:r>
      <w:r w:rsidR="00D65CD6" w:rsidRPr="00F60CD9">
        <w:t xml:space="preserve">, </w:t>
      </w:r>
      <w:r w:rsidR="00D65CD6">
        <w:t>Stjepana Radića 81/II</w:t>
      </w:r>
      <w:r w:rsidR="00D65CD6" w:rsidRPr="00F60CD9">
        <w:t>,</w:t>
      </w:r>
      <w:r w:rsidR="00D65CD6">
        <w:t xml:space="preserve"> Šibenik,</w:t>
      </w:r>
      <w:r w:rsidR="00D65CD6" w:rsidRPr="00F60CD9">
        <w:t xml:space="preserve"> sudnica br, </w:t>
      </w:r>
      <w:r w:rsidR="00D65CD6">
        <w:t>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D52CC6">
        <w:t>31</w:t>
      </w:r>
      <w:r w:rsidR="00A75CA0" w:rsidRPr="008B1A21">
        <w:t xml:space="preserve">. </w:t>
      </w:r>
      <w:r w:rsidR="00CA1C1B">
        <w:t>ožujka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CA1C1B" w:rsidP="00B0613D" w:rsidR="00D55EFA" w:rsidRPr="008B1A21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5352" w:rsidR="00095352">
      <w:r>
        <w:separator/>
      </w:r>
    </w:p>
  </w:endnote>
  <w:endnote w:id="0" w:type="continuationSeparator">
    <w:p w:rsidRDefault="00095352" w:rsidR="00095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5352" w:rsidR="00095352">
      <w:r>
        <w:separator/>
      </w:r>
    </w:p>
  </w:footnote>
  <w:footnote w:id="0" w:type="continuationSeparator">
    <w:p w:rsidRDefault="00095352" w:rsidR="000953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934355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D52CC6">
      <w:rPr>
        <w:b/>
        <w:bCs/>
        <w:sz w:val="28"/>
      </w:rPr>
      <w:t>462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A82292">
      <w:rPr>
        <w:b/>
        <w:bCs/>
        <w:sz w:val="28"/>
      </w:rPr>
      <w:t>-6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604F5"/>
    <w:rsid w:val="000742F0"/>
    <w:rsid w:val="00081A73"/>
    <w:rsid w:val="00092648"/>
    <w:rsid w:val="00095352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A1B57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530B3"/>
    <w:rsid w:val="005728BF"/>
    <w:rsid w:val="005828B8"/>
    <w:rsid w:val="00584C55"/>
    <w:rsid w:val="0058642A"/>
    <w:rsid w:val="00591184"/>
    <w:rsid w:val="00591379"/>
    <w:rsid w:val="0059505C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A0F4B"/>
    <w:rsid w:val="006C082F"/>
    <w:rsid w:val="006C5C32"/>
    <w:rsid w:val="006D1221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37FF"/>
    <w:rsid w:val="00CE7CEC"/>
    <w:rsid w:val="00CF6BB6"/>
    <w:rsid w:val="00D0055F"/>
    <w:rsid w:val="00D02B37"/>
    <w:rsid w:val="00D52CC6"/>
    <w:rsid w:val="00D5478F"/>
    <w:rsid w:val="00D55EFA"/>
    <w:rsid w:val="00D65CD6"/>
    <w:rsid w:val="00D73E4E"/>
    <w:rsid w:val="00D817B8"/>
    <w:rsid w:val="00D863E6"/>
    <w:rsid w:val="00D93152"/>
    <w:rsid w:val="00D947D6"/>
    <w:rsid w:val="00DB4D46"/>
    <w:rsid w:val="00DC069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2A1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B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B5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B5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B5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2A1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B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B5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B5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B5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St-462/2016-4</izvorni_sadrzaj>
    <derivirana_varijabla naziv="DomainObject.Oznaka_1">St-462/2016-4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St-462/2016</izvorni_sadrzaj>
    <derivirana_varijabla naziv="DomainObject.Predmet.OznakaBroj_1">St-462/2016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SEVERJE društvo za trgovinu, ugostiteljstvo i putnička agencija d.o.o.</izvorni_sadrzaj>
    <derivirana_varijabla naziv="DomainObject.Predmet.ProtustrankaFormated_1">  SEVERJE društvo za trgovinu, ugostiteljstvo i putnička agencija d.o.o.</derivirana_varijabla>
  </DomainObject.Predmet.ProtustrankaFormated>
  <DomainObject.Predmet.ProtustrankaFormatedOIB>
    <izvorni_sadrzaj>  SEVERJE društvo za trgovinu, ugostiteljstvo i putnička agencija d.o.o., OIB 17445825926</izvorni_sadrzaj>
    <derivirana_varijabla naziv="DomainObject.Predmet.ProtustrankaFormatedOIB_1">  SEVERJE društvo za trgovinu, ugostiteljstvo i putnička agencija d.o.o., OIB 17445825926</derivirana_varijabla>
  </DomainObject.Predmet.ProtustrankaFormatedOIB>
  <DomainObject.Predmet.ProtustrankaFormatedWithAdress>
    <izvorni_sadrzaj> SEVERJE društvo za trgovinu, ugostiteljstvo i putnička agencija d.o.o., Šetalište Miše Sladoljeva 3, 22211 Vodice</izvorni_sadrzaj>
    <derivirana_varijabla naziv="DomainObject.Predmet.ProtustrankaFormatedWithAdress_1"> SEVERJE društvo za trgovinu, ugostiteljstvo i putnička agencija d.o.o., Šetalište Miše Sladoljeva 3, 22211 Vodice</derivirana_varijabla>
  </DomainObject.Predmet.ProtustrankaFormatedWithAdress>
  <DomainObject.Predmet.ProtustrankaFormatedWithAdressOIB>
    <izvorni_sadrzaj> SEVERJE društvo za trgovinu, ugostiteljstvo i putnička agencija d.o.o., OIB 17445825926, Šetalište Miše Sladoljeva 3, 22211 Vodice</izvorni_sadrzaj>
    <derivirana_varijabla naziv="DomainObject.Predmet.ProtustrankaFormatedWithAdressOIB_1"> SEVERJE društvo za trgovinu, ugostiteljstvo i putnička agencija d.o.o., OIB 17445825926, Šetalište Miše Sladoljeva 3, 22211 Vodice</derivirana_varijabla>
  </DomainObject.Predmet.ProtustrankaFormatedWithAdressOIB>
  <DomainObject.Predmet.ProtustrankaWithAdress>
    <izvorni_sadrzaj>SEVERJE društvo za trgovinu, ugostiteljstvo i putnička agencija d.o.o. Šetalište Miše Sladoljeva 3, 22211 Vodice</izvorni_sadrzaj>
    <derivirana_varijabla naziv="DomainObject.Predmet.ProtustrankaWithAdress_1">SEVERJE društvo za trgovinu, ugostiteljstvo i putnička agencija d.o.o. Šetalište Miše Sladoljeva 3, 22211 Vodice</derivirana_varijabla>
  </DomainObject.Predmet.ProtustrankaWithAdress>
  <DomainObject.Predmet.ProtustrankaWithAdressOIB>
    <izvorni_sadrzaj>SEVERJE društvo za trgovinu, ugostiteljstvo i putnička agencija d.o.o., OIB 17445825926, Šetalište Miše Sladoljeva 3, 22211 Vodice</izvorni_sadrzaj>
    <derivirana_varijabla naziv="DomainObject.Predmet.ProtustrankaWithAdressOIB_1">SEVERJE društvo za trgovinu, ugostiteljstvo i putnička agencija d.o.o., OIB 17445825926, Šetalište Miše Sladoljeva 3, 22211 Vodice</derivirana_varijabla>
  </DomainObject.Predmet.ProtustrankaWithAdressOIB>
  <DomainObject.Predmet.ProtustrankaNazivFormated>
    <izvorni_sadrzaj>SEVERJE društvo za trgovinu, ugostiteljstvo i putnička agencija d.o.o.</izvorni_sadrzaj>
    <derivirana_varijabla naziv="DomainObject.Predmet.ProtustrankaNazivFormated_1">SEVERJE društvo za trgovinu, ugostiteljstvo i putnička agencija d.o.o.</derivirana_varijabla>
  </DomainObject.Predmet.ProtustrankaNazivFormated>
  <DomainObject.Predmet.ProtustrankaNazivFormatedOIB>
    <izvorni_sadrzaj>SEVERJE društvo za trgovinu, ugostiteljstvo i putnička agencija d.o.o., OIB 17445825926</izvorni_sadrzaj>
    <derivirana_varijabla naziv="DomainObject.Predmet.ProtustrankaNazivFormatedOIB_1">SEVERJE društvo za trgovinu, ugostiteljstvo i putnička agencija d.o.o., OIB 17445825926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SEVERJE društvo za trgovinu, ugostiteljstvo i putnička agencija d.o.o.</item>
    </izvorni_sadrzaj>
    <derivirana_varijabla naziv="DomainObject.Predmet.ProtuStrankaListFormated_1">
      <item>SEVERJE društvo za trgovinu, ugostiteljstvo i putnička agencija d.o.o.</item>
    </derivirana_varijabla>
  </DomainObject.Predmet.ProtuStrankaListFormated>
  <DomainObject.Predmet.ProtuStrankaListFormatedOIB>
    <izvorni_sadrzaj>
      <item>SEVERJE društvo za trgovinu, ugostiteljstvo i putnička agencija d.o.o., OIB 17445825926</item>
    </izvorni_sadrzaj>
    <derivirana_varijabla naziv="DomainObject.Predmet.ProtuStrankaListFormatedOIB_1">
      <item>SEVERJE društvo za trgovinu, ugostiteljstvo i putnička agencija d.o.o., OIB 17445825926</item>
    </derivirana_varijabla>
  </DomainObject.Predmet.ProtuStrankaListFormatedOIB>
  <DomainObject.Predmet.ProtuStrankaListFormatedWithAdress>
    <izvorni_sadrzaj>
      <item>SEVERJE društvo za trgovinu, ugostiteljstvo i putnička agencija d.o.o., Šetalište Miše Sladoljeva 3, 22211 Vodice</item>
    </izvorni_sadrzaj>
    <derivirana_varijabla naziv="DomainObject.Predmet.ProtuStrankaListFormatedWithAdress_1">
      <item>SEVERJE društvo za trgovinu, ugostiteljstvo i putnička agencija d.o.o., Šetalište Miše Sladoljeva 3, 22211 Vodice</item>
    </derivirana_varijabla>
  </DomainObject.Predmet.ProtuStrankaListFormatedWithAdress>
  <DomainObject.Predmet.ProtuStrankaListFormatedWithAdressOIB>
    <izvorni_sadrzaj>
      <item>SEVERJE društvo za trgovinu, ugostiteljstvo i putnička agencija d.o.o., OIB 17445825926, Šetalište Miše Sladoljeva 3, 22211 Vodice</item>
    </izvorni_sadrzaj>
    <derivirana_varijabla naziv="DomainObject.Predmet.ProtuStrankaListFormatedWithAdressOIB_1">
      <item>SEVERJE društvo za trgovinu, ugostiteljstvo i putnička agencija d.o.o., OIB 17445825926, Šetalište Miše Sladoljeva 3, 22211 Vodice</item>
    </derivirana_varijabla>
  </DomainObject.Predmet.ProtuStrankaListFormatedWithAdressOIB>
  <DomainObject.Predmet.ProtuStrankaListNazivFormated>
    <izvorni_sadrzaj>
      <item>SEVERJE društvo za trgovinu, ugostiteljstvo i putnička agencija d.o.o.</item>
    </izvorni_sadrzaj>
    <derivirana_varijabla naziv="DomainObject.Predmet.ProtuStrankaListNazivFormated_1">
      <item>SEVERJE društvo za trgovinu, ugostiteljstvo i putnička agencija d.o.o.</item>
    </derivirana_varijabla>
  </DomainObject.Predmet.ProtuStrankaListNazivFormated>
  <DomainObject.Predmet.ProtuStrankaListNazivFormatedOIB>
    <izvorni_sadrzaj>
      <item>SEVERJE društvo za trgovinu, ugostiteljstvo i putnička agencija d.o.o., OIB 17445825926</item>
    </izvorni_sadrzaj>
    <derivirana_varijabla naziv="DomainObject.Predmet.ProtuStrankaListNazivFormatedOIB_1">
      <item>SEVERJE društvo za trgovinu, ugostiteljstvo i putnička agencija d.o.o., OIB 17445825926</item>
    </derivirana_varijabla>
  </DomainObject.Predmet.ProtuStrankaListNazivFormatedOIB>
  <DomainObject.Predmet.OstaliListFormated>
    <izvorni_sadrzaj>
      <item>Marica Dorotić</item>
    </izvorni_sadrzaj>
    <derivirana_varijabla naziv="DomainObject.Predmet.OstaliListFormated_1">
      <item>Marica Dorotić</item>
    </derivirana_varijabla>
  </DomainObject.Predmet.OstaliListFormated>
  <DomainObject.Predmet.OstaliListFormatedOIB>
    <izvorni_sadrzaj>
      <item>Marica Dorotić, OIB 39885920859</item>
    </izvorni_sadrzaj>
    <derivirana_varijabla naziv="DomainObject.Predmet.OstaliListFormatedOIB_1">
      <item>Marica Dorotić, OIB 39885920859</item>
    </derivirana_varijabla>
  </DomainObject.Predmet.OstaliListFormatedOIB>
  <DomainObject.Predmet.OstaliListFormatedWithAdress>
    <izvorni_sadrzaj>
      <item>Marica Dorotić, Blata 88, 22211 Vodice</item>
    </izvorni_sadrzaj>
    <derivirana_varijabla naziv="DomainObject.Predmet.OstaliListFormatedWithAdress_1">
      <item>Marica Dorotić, Blata 88, 22211 Vodice</item>
    </derivirana_varijabla>
  </DomainObject.Predmet.OstaliListFormatedWithAdress>
  <DomainObject.Predmet.OstaliListFormatedWithAdressOIB>
    <izvorni_sadrzaj>
      <item>Marica Dorotić, OIB 39885920859, Blata 88, 22211 Vodice</item>
    </izvorni_sadrzaj>
    <derivirana_varijabla naziv="DomainObject.Predmet.OstaliListFormatedWithAdressOIB_1">
      <item>Marica Dorotić, OIB 39885920859, Blata 88, 22211 Vodice</item>
    </derivirana_varijabla>
  </DomainObject.Predmet.OstaliListFormatedWithAdressOIB>
  <DomainObject.Predmet.OstaliListNazivFormated>
    <izvorni_sadrzaj>
      <item>Marica Dorotić</item>
    </izvorni_sadrzaj>
    <derivirana_varijabla naziv="DomainObject.Predmet.OstaliListNazivFormated_1">
      <item>Marica Dorotić</item>
    </derivirana_varijabla>
  </DomainObject.Predmet.OstaliListNazivFormated>
  <DomainObject.Predmet.OstaliListNazivFormatedOIB>
    <izvorni_sadrzaj>
      <item>Marica Dorotić, OIB 39885920859</item>
    </izvorni_sadrzaj>
    <derivirana_varijabla naziv="DomainObject.Predmet.OstaliListNazivFormatedOIB_1">
      <item>Marica Dorotić, OIB 39885920859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St-462/2016-4</izvorni_sadrzaj>
    <derivirana_varijabla naziv="DomainObject.PoslovniBrojDokumenta_1">St-462/2016-4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SEVERJE društvo za trgovinu, ugostiteljstvo i putnička agencija d.o.o.</izvorni_sadrzaj>
    <derivirana_varijabla naziv="DomainObject.Predmet.ProtustrankaIDrugi_1">SEVERJE društvo za trgovinu, ugostiteljstvo i putnička agencija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SEVERJE društvo za trgovinu, ugostiteljstvo i putnička agencija d.o.o., OIB 17445825926, Šetalište Miše Sladoljeva 3, 22211 Vodice</izvorni_sadrzaj>
    <derivirana_varijabla naziv="DomainObject.Predmet.ProtustrankaIDrugiAdressOIB_1">SEVERJE društvo za trgovinu, ugostiteljstvo i putnička agencija d.o.o., OIB 17445825926, Šetalište Miše Sladoljeva 3,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SEVERJE društvo za trgovinu, ugostiteljstvo i putnička agencija d.o.o.</item>
      <item>Marica Dorotić</item>
    </izvorni_sadrzaj>
    <derivirana_varijabla naziv="DomainObject.Predmet.SudioniciListNaziv_1">
      <item>FINA - Podružnica Šibenik</item>
      <item>SEVERJE društvo za trgovinu, ugostiteljstvo i putnička agencija d.o.o.</item>
      <item>Marica Dorotić</item>
    </derivirana_varijabla>
  </DomainObject.Predmet.SudioniciListNaziv>
  <DomainObject.Predmet.SudioniciListAdressOIB>
    <izvorni_sadrzaj>
      <item>FINA - Podružnica Šibenik, OIB 85821130368, Perivoj L. Marune 1,22000 Šibenik</item>
      <item>SEVERJE društvo za trgovinu, ugostiteljstvo i putnička agencija d.o.o., OIB 17445825926, Šetalište Miše Sladoljeva 3,22211 Vodice</item>
      <item>Marica Dorotić, OIB 39885920859, Blata 88,22211 Vodice</item>
    </izvorni_sadrzaj>
    <derivirana_varijabla naziv="DomainObject.Predmet.SudioniciListAdressOIB_1">
      <item>FINA - Podružnica Šibenik, OIB 85821130368, Perivoj L. Marune 1,22000 Šibenik</item>
      <item>SEVERJE društvo za trgovinu, ugostiteljstvo i putnička agencija d.o.o., OIB 17445825926, Šetalište Miše Sladoljeva 3,22211 Vodice</item>
      <item>Marica Dorotić, OIB 39885920859, Blata 88,22211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17445825926</item>
      <item>, OIB 39885920859</item>
    </izvorni_sadrzaj>
    <derivirana_varijabla naziv="DomainObject.Predmet.SudioniciListNazivOIB_1">
      <item>, OIB 85821130368</item>
      <item>, OIB 17445825926</item>
      <item>, OIB 39885920859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BC9C62-C9D5-409F-98F4-DAECDDF171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171</properties:Words>
  <properties:Characters>955</properties:Characters>
  <properties:Lines>37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2016-03-31T10:53:00Z</dcterms:created>
  <dc:creator>Ardena Bajlo</dc:creator>
  <cp:lastModifiedBy>wsadmin</cp:lastModifiedBy>
  <cp:lastPrinted>2016-03-30T11:50:00Z</cp:lastPrinted>
  <dcterms:modified xmlns:xsi="http://www.w3.org/2001/XMLSchema-instance" xsi:type="dcterms:W3CDTF">2016-03-31T10:59:00Z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St-462/2016-4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