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00c37" w14:paraId="8a00c37"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FE37CE">
        <w:t>5844</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FE37CE">
        <w:t>5844</w:t>
      </w:r>
      <w:r w:rsidR="00866C07">
        <w:t>/15</w:t>
      </w:r>
      <w:r>
        <w:t xml:space="preserve"> temeljem odredbe članka 430 Stečajnog zakona (NN br. 71/15) , dana</w:t>
      </w:r>
      <w:r w:rsidR="00866C07">
        <w:t xml:space="preserve"> </w:t>
      </w:r>
      <w:r w:rsidR="00CB175F">
        <w:t>05</w:t>
      </w:r>
      <w:r w:rsidR="00A03625">
        <w:t xml:space="preserve">. veljače </w:t>
      </w:r>
      <w:r w:rsidR="00522FF0">
        <w:t xml:space="preserve"> 2016</w:t>
      </w:r>
      <w:r w:rsidR="00866C07">
        <w:t>. godine</w:t>
      </w:r>
    </w:p>
    <w:p w:rsidRDefault="007A2FA1" w:rsidP="007A2FA1" w:rsidR="007A2FA1">
      <w:pPr>
        <w:jc w:val="center"/>
      </w:pPr>
      <w:r>
        <w:t>O G L A S</w:t>
      </w:r>
    </w:p>
    <w:p w:rsidRDefault="00F47DC5" w:rsidP="007A2FA1" w:rsidR="00F47DC5">
      <w:pPr>
        <w:jc w:val="center"/>
      </w:pPr>
    </w:p>
    <w:p w:rsidRDefault="00FE37CE" w:rsidP="007A2FA1" w:rsidR="007A2FA1">
      <w:pPr>
        <w:pStyle w:val="Odlomakpopisa"/>
        <w:numPr>
          <w:ilvl w:val="0"/>
          <w:numId w:val="1"/>
        </w:numPr>
        <w:jc w:val="both"/>
      </w:pPr>
      <w:r>
        <w:t>LAGI d.o.o. Velika Gorica, Obrezina 31/1, OIB:11212573065, MBS:08034878</w:t>
      </w:r>
      <w:r w:rsidR="002E04FB">
        <w:t xml:space="preserve">. </w:t>
      </w:r>
      <w:r w:rsidR="00F47DC5">
        <w:t>I</w:t>
      </w:r>
      <w:r w:rsidR="00411F33">
        <w:t xml:space="preserve">znos </w:t>
      </w:r>
      <w:r w:rsidR="007A2FA1">
        <w:t>duga evidentiran na temelju neizvr</w:t>
      </w:r>
      <w:r w:rsidR="00866C07">
        <w:t>šenih osnova za plaćanje</w:t>
      </w:r>
      <w:r w:rsidR="00CB6701">
        <w:t xml:space="preserve"> je</w:t>
      </w:r>
      <w:r w:rsidR="00866C07">
        <w:t xml:space="preserve"> </w:t>
      </w:r>
      <w:r>
        <w:t>51.150,71</w:t>
      </w:r>
      <w:r w:rsidR="005C22D1">
        <w:t xml:space="preserve">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2D3739">
        <w:t>05</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5EEC"/>
    <w:rsid w:val="00040C6C"/>
    <w:rsid w:val="0005587A"/>
    <w:rsid w:val="000A7911"/>
    <w:rsid w:val="000D0856"/>
    <w:rsid w:val="001121E0"/>
    <w:rsid w:val="001226E1"/>
    <w:rsid w:val="001633FF"/>
    <w:rsid w:val="0017266A"/>
    <w:rsid w:val="00190BBE"/>
    <w:rsid w:val="001968D8"/>
    <w:rsid w:val="001A6D8C"/>
    <w:rsid w:val="001F15A6"/>
    <w:rsid w:val="00215969"/>
    <w:rsid w:val="002A1B17"/>
    <w:rsid w:val="002A5293"/>
    <w:rsid w:val="002D3739"/>
    <w:rsid w:val="002E04FB"/>
    <w:rsid w:val="002E5AD1"/>
    <w:rsid w:val="00310A2F"/>
    <w:rsid w:val="00330B53"/>
    <w:rsid w:val="0034073A"/>
    <w:rsid w:val="003724B9"/>
    <w:rsid w:val="003D3862"/>
    <w:rsid w:val="003D4176"/>
    <w:rsid w:val="003E1F36"/>
    <w:rsid w:val="003E49FB"/>
    <w:rsid w:val="00411F33"/>
    <w:rsid w:val="004B3FAE"/>
    <w:rsid w:val="004C710D"/>
    <w:rsid w:val="004F504D"/>
    <w:rsid w:val="00512139"/>
    <w:rsid w:val="00522FF0"/>
    <w:rsid w:val="0055792E"/>
    <w:rsid w:val="00564AC4"/>
    <w:rsid w:val="0058063E"/>
    <w:rsid w:val="00586460"/>
    <w:rsid w:val="005A62D5"/>
    <w:rsid w:val="005B1FDA"/>
    <w:rsid w:val="005C22D1"/>
    <w:rsid w:val="0060077A"/>
    <w:rsid w:val="0060349D"/>
    <w:rsid w:val="006063E2"/>
    <w:rsid w:val="00625DF0"/>
    <w:rsid w:val="00676F96"/>
    <w:rsid w:val="006C3559"/>
    <w:rsid w:val="0070296C"/>
    <w:rsid w:val="00716B64"/>
    <w:rsid w:val="00730C8A"/>
    <w:rsid w:val="00733AC0"/>
    <w:rsid w:val="00736D5D"/>
    <w:rsid w:val="0075049A"/>
    <w:rsid w:val="00765E2B"/>
    <w:rsid w:val="00782FA6"/>
    <w:rsid w:val="00793AED"/>
    <w:rsid w:val="00795446"/>
    <w:rsid w:val="007A2FA1"/>
    <w:rsid w:val="007B25BF"/>
    <w:rsid w:val="007C5633"/>
    <w:rsid w:val="007D7ABE"/>
    <w:rsid w:val="007E6234"/>
    <w:rsid w:val="008330DF"/>
    <w:rsid w:val="00856D6E"/>
    <w:rsid w:val="00866ADB"/>
    <w:rsid w:val="00866C07"/>
    <w:rsid w:val="00884D84"/>
    <w:rsid w:val="00897B55"/>
    <w:rsid w:val="008A2E06"/>
    <w:rsid w:val="00922425"/>
    <w:rsid w:val="00943F9E"/>
    <w:rsid w:val="009876B9"/>
    <w:rsid w:val="009D518A"/>
    <w:rsid w:val="00A03625"/>
    <w:rsid w:val="00A11436"/>
    <w:rsid w:val="00A21764"/>
    <w:rsid w:val="00A254F5"/>
    <w:rsid w:val="00A45921"/>
    <w:rsid w:val="00A70684"/>
    <w:rsid w:val="00AD28CA"/>
    <w:rsid w:val="00AD2A5F"/>
    <w:rsid w:val="00AE637A"/>
    <w:rsid w:val="00B04C4B"/>
    <w:rsid w:val="00B22A27"/>
    <w:rsid w:val="00B44DD4"/>
    <w:rsid w:val="00BA279B"/>
    <w:rsid w:val="00C04037"/>
    <w:rsid w:val="00CA1E89"/>
    <w:rsid w:val="00CB175F"/>
    <w:rsid w:val="00CB6701"/>
    <w:rsid w:val="00D34947"/>
    <w:rsid w:val="00D92571"/>
    <w:rsid w:val="00D97546"/>
    <w:rsid w:val="00D97F46"/>
    <w:rsid w:val="00DA5AB7"/>
    <w:rsid w:val="00DC2932"/>
    <w:rsid w:val="00DD4E3C"/>
    <w:rsid w:val="00E055C5"/>
    <w:rsid w:val="00E157AB"/>
    <w:rsid w:val="00E451AC"/>
    <w:rsid w:val="00E57064"/>
    <w:rsid w:val="00E82752"/>
    <w:rsid w:val="00EA2CE1"/>
    <w:rsid w:val="00EA4D37"/>
    <w:rsid w:val="00EA760B"/>
    <w:rsid w:val="00EE3583"/>
    <w:rsid w:val="00F16B88"/>
    <w:rsid w:val="00F2660F"/>
    <w:rsid w:val="00F3346A"/>
    <w:rsid w:val="00F44765"/>
    <w:rsid w:val="00F47DC5"/>
    <w:rsid w:val="00F601A6"/>
    <w:rsid w:val="00F7085C"/>
    <w:rsid w:val="00F75766"/>
    <w:rsid w:val="00F97DB9"/>
    <w:rsid w:val="00FB7547"/>
    <w:rsid w:val="00FB77BE"/>
    <w:rsid w:val="00FC5A35"/>
    <w:rsid w:val="00FE37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F601A6"/>
    <w:rPr>
      <w:color w:val="808080"/>
      <w:bdr w:space="0" w:sz="0" w:color="auto" w:val="none"/>
      <w:shd w:fill="auto" w:color="auto" w:val="clear"/>
    </w:rPr>
  </w:style>
  <w:style w:customStyle="true" w:styleId="eSPISCCParagraphDefaultFont" w:type="character">
    <w:name w:val="eSPIS_CC_Paragraph Default Font"/>
    <w:basedOn w:val="Zadanifontodlomka"/>
    <w:rsid w:val="00F601A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601A6"/>
    <w:rPr>
      <w:bdr w:space="0" w:sz="0" w:color="auto" w:val="none"/>
      <w:shd w:fill="FFFFCC" w:color="auto" w:val="clear"/>
      <w:lang w:val="hr-HR"/>
    </w:rPr>
  </w:style>
  <w:style w:customStyle="true" w:styleId="PozadinaSvijetloCrvena" w:type="character">
    <w:name w:val="Pozadina_SvijetloCrvena"/>
    <w:basedOn w:val="eSPISCCParagraphDefaultFont"/>
    <w:rsid w:val="00F601A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601A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F601A6"/>
    <w:rPr>
      <w:color w:val="808080"/>
      <w:bdr w:color="auto" w:space="0" w:sz="0" w:val="none"/>
      <w:shd w:color="auto" w:fill="auto" w:val="clear"/>
    </w:rPr>
  </w:style>
  <w:style w:customStyle="1" w:styleId="eSPISCCParagraphDefaultFont" w:type="character">
    <w:name w:val="eSPIS_CC_Paragraph Default Font"/>
    <w:basedOn w:val="Zadanifontodlomka"/>
    <w:rsid w:val="00F601A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601A6"/>
    <w:rPr>
      <w:bdr w:color="auto" w:space="0" w:sz="0" w:val="none"/>
      <w:shd w:color="auto" w:fill="FFFFCC" w:val="clear"/>
      <w:lang w:val="hr-HR"/>
    </w:rPr>
  </w:style>
  <w:style w:customStyle="1" w:styleId="PozadinaSvijetloCrvena" w:type="character">
    <w:name w:val="Pozadina_SvijetloCrvena"/>
    <w:basedOn w:val="eSPISCCParagraphDefaultFont"/>
    <w:rsid w:val="00F601A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601A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5844</izvorni_sadrzaj>
    <derivirana_varijabla naziv="DomainObject.Predmet.Broj_1">5844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St-5844/2015</izvorni_sadrzaj>
    <derivirana_varijabla naziv="DomainObject.Predmet.OznakaBroj_1">St-5844/2015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LAGI d.o.o. zastupanog po punomoćniku Josip Lažnjak</izvorni_sadrzaj>
    <derivirana_varijabla naziv="DomainObject.Predmet.ProtustrankaFormated_1">  LAGI d.o.o. zastupanog po punomoćniku Josip Lažnjak</derivirana_varijabla>
  </DomainObject.Predmet.ProtustrankaFormated>
  <DomainObject.Predmet.ProtustrankaFormatedOIB>
    <izvorni_sadrzaj>  LAGI d.o.o., OIB 11212573065 zastupanog po punomoćniku Josip Lažnjak</izvorni_sadrzaj>
    <derivirana_varijabla naziv="DomainObject.Predmet.ProtustrankaFormatedOIB_1">  LAGI d.o.o., OIB 11212573065 zastupanog po punomoćniku Josip Lažnjak</derivirana_varijabla>
  </DomainObject.Predmet.ProtustrankaFormatedOIB>
  <DomainObject.Predmet.ProtustrankaFormatedWithAdress>
    <izvorni_sadrzaj> LAGI d.o.o., Obrezina 31/1, 10410 Velika Gorica zastupanog po punomoćniku Josip Lažnjak</izvorni_sadrzaj>
    <derivirana_varijabla naziv="DomainObject.Predmet.ProtustrankaFormatedWithAdress_1"> LAGI d.o.o., Obrezina 31/1, 10410 Velika Gorica zastupanog po punomoćniku Josip Lažnjak</derivirana_varijabla>
  </DomainObject.Predmet.ProtustrankaFormatedWithAdress>
  <DomainObject.Predmet.ProtustrankaFormatedWithAdressOIB>
    <izvorni_sadrzaj> LAGI d.o.o., OIB 11212573065, Obrezina 31/1, 10410 Velika Gorica zastupanog po punomoćniku Josip Lažnjak</izvorni_sadrzaj>
    <derivirana_varijabla naziv="DomainObject.Predmet.ProtustrankaFormatedWithAdressOIB_1"> LAGI d.o.o., OIB 11212573065, Obrezina 31/1, 10410 Velika Gorica zastupanog po punomoćniku Josip Lažnjak</derivirana_varijabla>
  </DomainObject.Predmet.ProtustrankaFormatedWithAdressOIB>
  <DomainObject.Predmet.ProtustrankaWithAdress>
    <izvorni_sadrzaj>LAGI d.o.o. Obrezina 31/1, 10410 Velika Gorica</izvorni_sadrzaj>
    <derivirana_varijabla naziv="DomainObject.Predmet.ProtustrankaWithAdress_1">LAGI d.o.o. Obrezina 31/1, 10410 Velika Gorica</derivirana_varijabla>
  </DomainObject.Predmet.ProtustrankaWithAdress>
  <DomainObject.Predmet.ProtustrankaWithAdressOIB>
    <izvorni_sadrzaj>LAGI d.o.o., OIB 11212573065, Obrezina 31/1, 10410 Velika Gorica</izvorni_sadrzaj>
    <derivirana_varijabla naziv="DomainObject.Predmet.ProtustrankaWithAdressOIB_1">LAGI d.o.o., OIB 11212573065, Obrezina 31/1, 10410 Velika Gorica</derivirana_varijabla>
  </DomainObject.Predmet.ProtustrankaWithAdressOIB>
  <DomainObject.Predmet.ProtustrankaNazivFormated>
    <izvorni_sadrzaj>LAGI d.o.o.</izvorni_sadrzaj>
    <derivirana_varijabla naziv="DomainObject.Predmet.ProtustrankaNazivFormated_1">LAGI d.o.o.</derivirana_varijabla>
  </DomainObject.Predmet.ProtustrankaNazivFormated>
  <DomainObject.Predmet.ProtustrankaNazivFormatedOIB>
    <izvorni_sadrzaj>LAGI d.o.o., OIB 11212573065</izvorni_sadrzaj>
    <derivirana_varijabla naziv="DomainObject.Predmet.ProtustrankaNazivFormatedOIB_1">LAGI d.o.o., OIB 11212573065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LAGI d.o.o. zastupanog po punomoćniku Josip Lažnjak</item>
    </izvorni_sadrzaj>
    <derivirana_varijabla naziv="DomainObject.Predmet.ProtuStrankaListFormated_1">
      <item>LAGI d.o.o. zastupanog po punomoćniku Josip Lažnjak</item>
    </derivirana_varijabla>
  </DomainObject.Predmet.ProtuStrankaListFormated>
  <DomainObject.Predmet.ProtuStrankaListFormatedOIB>
    <izvorni_sadrzaj>
      <item>LAGI d.o.o., OIB 11212573065 zastupanog po punomoćniku Josip Lažnjak</item>
    </izvorni_sadrzaj>
    <derivirana_varijabla naziv="DomainObject.Predmet.ProtuStrankaListFormatedOIB_1">
      <item>LAGI d.o.o., OIB 11212573065 zastupanog po punomoćniku Josip Lažnjak</item>
    </derivirana_varijabla>
  </DomainObject.Predmet.ProtuStrankaListFormatedOIB>
  <DomainObject.Predmet.ProtuStrankaListFormatedWithAdress>
    <izvorni_sadrzaj>
      <item>LAGI d.o.o., Obrezina 31/1, 10410 Velika Gorica zastupanog po punomoćniku Josip Lažnjak</item>
    </izvorni_sadrzaj>
    <derivirana_varijabla naziv="DomainObject.Predmet.ProtuStrankaListFormatedWithAdress_1">
      <item>LAGI d.o.o., Obrezina 31/1, 10410 Velika Gorica zastupanog po punomoćniku Josip Lažnjak</item>
    </derivirana_varijabla>
  </DomainObject.Predmet.ProtuStrankaListFormatedWithAdress>
  <DomainObject.Predmet.ProtuStrankaListFormatedWithAdressOIB>
    <izvorni_sadrzaj>
      <item>LAGI d.o.o., OIB 11212573065, Obrezina 31/1, 10410 Velika Gorica zastupanog po punomoćniku Josip Lažnjak</item>
    </izvorni_sadrzaj>
    <derivirana_varijabla naziv="DomainObject.Predmet.ProtuStrankaListFormatedWithAdressOIB_1">
      <item>LAGI d.o.o., OIB 11212573065, Obrezina 31/1, 10410 Velika Gorica zastupanog po punomoćniku Josip Lažnjak</item>
    </derivirana_varijabla>
  </DomainObject.Predmet.ProtuStrankaListFormatedWithAdressOIB>
  <DomainObject.Predmet.ProtuStrankaListNazivFormated>
    <izvorni_sadrzaj>
      <item>LAGI d.o.o.</item>
    </izvorni_sadrzaj>
    <derivirana_varijabla naziv="DomainObject.Predmet.ProtuStrankaListNazivFormated_1">
      <item>LAGI d.o.o.</item>
    </derivirana_varijabla>
  </DomainObject.Predmet.ProtuStrankaListNazivFormated>
  <DomainObject.Predmet.ProtuStrankaListNazivFormatedOIB>
    <izvorni_sadrzaj>
      <item>LAGI d.o.o., OIB 11212573065</item>
    </izvorni_sadrzaj>
    <derivirana_varijabla naziv="DomainObject.Predmet.ProtuStrankaListNazivFormatedOIB_1">
      <item>LAGI d.o.o., OIB 11212573065</item>
    </derivirana_varijabla>
  </DomainObject.Predmet.ProtuStrankaListNazivFormatedOIB>
  <DomainObject.Predmet.OstaliListFormated>
    <izvorni_sadrzaj>
      <item>Josip Lažnjak punomoćnik sudionika u postupku LAGI d.o.o.</item>
    </izvorni_sadrzaj>
    <derivirana_varijabla naziv="DomainObject.Predmet.OstaliListFormated_1">
      <item>Josip Lažnjak punomoćnik sudionika u postupku LAGI d.o.o.</item>
    </derivirana_varijabla>
  </DomainObject.Predmet.OstaliListFormated>
  <DomainObject.Predmet.OstaliListFormatedOIB>
    <izvorni_sadrzaj>
      <item>Josip Lažnjak, OIB 51685313586 punomoćnik sudionika u postupku LAGI d.o.o.</item>
    </izvorni_sadrzaj>
    <derivirana_varijabla naziv="DomainObject.Predmet.OstaliListFormatedOIB_1">
      <item>Josip Lažnjak, OIB 51685313586 punomoćnik sudionika u postupku LAGI d.o.o.</item>
    </derivirana_varijabla>
  </DomainObject.Predmet.OstaliListFormatedOIB>
  <DomainObject.Predmet.OstaliListFormatedWithAdress>
    <izvorni_sadrzaj>
      <item>Josip Lažnjak, Obrezina 31/1, 10410 Velika Gorica punomoćnik sudionika u postupku LAGI d.o.o.</item>
    </izvorni_sadrzaj>
    <derivirana_varijabla naziv="DomainObject.Predmet.OstaliListFormatedWithAdress_1">
      <item>Josip Lažnjak, Obrezina 31/1, 10410 Velika Gorica punomoćnik sudionika u postupku LAGI d.o.o.</item>
    </derivirana_varijabla>
  </DomainObject.Predmet.OstaliListFormatedWithAdress>
  <DomainObject.Predmet.OstaliListFormatedWithAdressOIB>
    <izvorni_sadrzaj>
      <item>Josip Lažnjak, OIB 51685313586, Obrezina 31/1, 10410 Velika Gorica punomoćnik sudionika u postupku LAGI d.o.o.</item>
    </izvorni_sadrzaj>
    <derivirana_varijabla naziv="DomainObject.Predmet.OstaliListFormatedWithAdressOIB_1">
      <item>Josip Lažnjak, OIB 51685313586, Obrezina 31/1, 10410 Velika Gorica punomoćnik sudionika u postupku LAGI d.o.o.</item>
    </derivirana_varijabla>
  </DomainObject.Predmet.OstaliListFormatedWithAdressOIB>
  <DomainObject.Predmet.OstaliListNazivFormated>
    <izvorni_sadrzaj>
      <item>Josip Lažnjak</item>
    </izvorni_sadrzaj>
    <derivirana_varijabla naziv="DomainObject.Predmet.OstaliListNazivFormated_1">
      <item>Josip Lažnjak</item>
    </derivirana_varijabla>
  </DomainObject.Predmet.OstaliListNazivFormated>
  <DomainObject.Predmet.OstaliListNazivFormatedOIB>
    <izvorni_sadrzaj>
      <item>Josip Lažnjak, OIB 51685313586</item>
    </izvorni_sadrzaj>
    <derivirana_varijabla naziv="DomainObject.Predmet.OstaliListNazivFormatedOIB_1">
      <item>Josip Lažnjak, OIB 51685313586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LAGI d.o.o.</izvorni_sadrzaj>
    <derivirana_varijabla naziv="DomainObject.Predmet.ProtustrankaIDrugi_1">LAGI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LAGI d.o.o., OIB 11212573065, Obrezina 31/1, 10410 Velika Gorica</izvorni_sadrzaj>
    <derivirana_varijabla naziv="DomainObject.Predmet.ProtustrankaIDrugiAdressOIB_1">LAGI d.o.o., OIB 11212573065, Obrezina 31/1,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LAGI d.o.o.</item>
      <item>Josip Lažnjak</item>
    </izvorni_sadrzaj>
    <derivirana_varijabla naziv="DomainObject.Predmet.SudioniciListNaziv_1">
      <item>FINA Regionalni centar Zagreb</item>
      <item>LAGI d.o.o.</item>
      <item>Josip Lažnjak</item>
    </derivirana_varijabla>
  </DomainObject.Predmet.SudioniciListNaziv>
  <DomainObject.Predmet.SudioniciListAdressOIB>
    <izvorni_sadrzaj>
      <item>FINA Regionalni centar Zagreb, OIB 85821130368, Trg svibanjskih žrtava 1995. 1,10000 Zagreb</item>
      <item>LAGI d.o.o., OIB 11212573065, Obrezina 31/1,10410 Velika Gorica</item>
      <item>Josip Lažnjak, OIB 51685313586, Obrezina 31/1,10410 Velika Gorica</item>
    </izvorni_sadrzaj>
    <derivirana_varijabla naziv="DomainObject.Predmet.SudioniciListAdressOIB_1">
      <item>FINA Regionalni centar Zagreb, OIB 85821130368, Trg svibanjskih žrtava 1995. 1,10000 Zagreb</item>
      <item>LAGI d.o.o., OIB 11212573065, Obrezina 31/1,10410 Velika Gorica</item>
      <item>Josip Lažnjak, OIB 51685313586, Obrezina 31/1,10410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11212573065</item>
      <item>, OIB 51685313586</item>
    </izvorni_sadrzaj>
    <derivirana_varijabla naziv="DomainObject.Predmet.SudioniciListNazivOIB_1">
      <item>, OIB 85821130368</item>
      <item>, OIB 11212573065</item>
      <item>, OIB 51685313586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44E012-83D8-4031-ADE3-AACDD85E6C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282</properties:Words>
  <properties:Characters>1561</properties:Characters>
  <properties:Lines>43</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2016-02-05T12:57:00Z</dcterms:created>
  <dc:creator>Željka Rončević</dc:creator>
  <cp:lastModifiedBy>Željka Rončević</cp:lastModifiedBy>
  <cp:lastPrinted>2016-02-05T12:56:00Z</cp:lastPrinted>
  <dcterms:modified xmlns:xsi="http://www.w3.org/2001/XMLSchema-instance" xsi:type="dcterms:W3CDTF">2016-02-05T12:58:00Z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