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5e6f" w14:paraId="b295e6f" w:rsidRDefault="00D57368" w:rsidP="00880AF4" w:rsidR="00880AF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7150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 xml:space="preserve">REPUBLIKA HRVATSKA                                                                   </w:t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>TRGOVAČKI SUD U OSIJEKU</w:t>
      </w:r>
    </w:p>
    <w:p w:rsidRDefault="00880AF4" w:rsidP="00880AF4" w:rsidR="0016024E">
      <w:pPr>
        <w:rPr>
          <w:b/>
        </w:rPr>
      </w:pPr>
      <w:r w:rsidRPr="00B4298A">
        <w:rPr>
          <w:b/>
        </w:rPr>
        <w:t xml:space="preserve">STALNA SLUŽBA  </w:t>
      </w:r>
      <w:r w:rsidR="0016024E">
        <w:rPr>
          <w:b/>
        </w:rPr>
        <w:t xml:space="preserve">U </w:t>
      </w:r>
    </w:p>
    <w:p w:rsidRDefault="0016024E" w:rsidP="00880AF4" w:rsidR="008941CD">
      <w:pPr>
        <w:rPr>
          <w:b/>
        </w:rPr>
      </w:pPr>
      <w:r>
        <w:rPr>
          <w:b/>
        </w:rPr>
        <w:t>SLAVONSKOM BRODU</w:t>
      </w:r>
      <w:r w:rsidR="00880AF4" w:rsidRPr="00B4298A">
        <w:rPr>
          <w:b/>
        </w:rPr>
        <w:t xml:space="preserve">              </w:t>
      </w:r>
      <w:r w:rsidR="00D326E0" w:rsidRPr="00B4298A">
        <w:rPr>
          <w:b/>
        </w:rPr>
        <w:t xml:space="preserve">     </w:t>
      </w:r>
      <w:r w:rsidR="00D326E0" w:rsidRPr="00B4298A">
        <w:rPr>
          <w:b/>
        </w:rPr>
        <w:tab/>
      </w:r>
      <w:r w:rsidR="00D326E0" w:rsidRPr="00B4298A">
        <w:rPr>
          <w:b/>
        </w:rPr>
        <w:tab/>
      </w:r>
      <w:r w:rsidR="00D326E0" w:rsidRPr="00B4298A">
        <w:rPr>
          <w:b/>
        </w:rPr>
        <w:tab/>
      </w:r>
      <w:r w:rsidR="00D326E0" w:rsidRPr="00B4298A">
        <w:rPr>
          <w:b/>
        </w:rPr>
        <w:tab/>
        <w:t xml:space="preserve"> Broj:7/St</w:t>
      </w:r>
      <w:r w:rsidR="00F178E0">
        <w:rPr>
          <w:b/>
        </w:rPr>
        <w:t>-</w:t>
      </w:r>
      <w:r w:rsidR="008941CD">
        <w:rPr>
          <w:b/>
        </w:rPr>
        <w:t>73/2017</w:t>
      </w:r>
      <w:r w:rsidR="00D326E0" w:rsidRPr="00B4298A">
        <w:rPr>
          <w:b/>
        </w:rPr>
        <w:t>-</w:t>
      </w:r>
      <w:r w:rsidR="00455A23">
        <w:rPr>
          <w:b/>
        </w:rPr>
        <w:t>5</w:t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>Trg pobjede 13</w:t>
      </w:r>
    </w:p>
    <w:p w:rsidRDefault="00880AF4" w:rsidP="00880AF4" w:rsidR="00880AF4">
      <w:pPr>
        <w:rPr>
          <w:b/>
        </w:rPr>
      </w:pPr>
      <w:r w:rsidRPr="00B4298A">
        <w:rPr>
          <w:b/>
        </w:rPr>
        <w:t>SLAVONSKI BROD</w:t>
      </w:r>
    </w:p>
    <w:p w:rsidRDefault="00880AF4" w:rsidP="00880AF4" w:rsidR="00880AF4" w:rsidRPr="00B4298A">
      <w:pPr>
        <w:jc w:val="center"/>
        <w:rPr>
          <w:b/>
        </w:rPr>
      </w:pPr>
      <w:r w:rsidRPr="00B4298A">
        <w:rPr>
          <w:b/>
        </w:rPr>
        <w:t>Z A K L J U Č A K</w:t>
      </w:r>
    </w:p>
    <w:p w:rsidRDefault="00880AF4" w:rsidP="00880AF4" w:rsidR="00880AF4"/>
    <w:p w:rsidRDefault="00880AF4" w:rsidP="00AB216D" w:rsidR="00880AF4">
      <w:pPr>
        <w:ind w:firstLine="708"/>
        <w:jc w:val="both"/>
      </w:pPr>
      <w:r>
        <w:t xml:space="preserve"> </w:t>
      </w:r>
      <w:r>
        <w:tab/>
        <w:t xml:space="preserve"> TRGOVAČKI SUD U OSIJEKU, STALNA SLUŽBA </w:t>
      </w:r>
      <w:r w:rsidR="0016024E">
        <w:t>U SLAVONSKOM BRODU</w:t>
      </w:r>
      <w:r>
        <w:t xml:space="preserve">, po stečajnoj sutkinji Mirni Vujčić </w:t>
      </w:r>
      <w:r w:rsidR="00AB216D">
        <w:t>u</w:t>
      </w:r>
      <w:r w:rsidR="008221CA">
        <w:t xml:space="preserve"> nastavljenom </w:t>
      </w:r>
      <w:r w:rsidR="00AB216D" w:rsidRPr="00AB216D">
        <w:t xml:space="preserve">stečajnom postupku nad </w:t>
      </w:r>
      <w:r w:rsidR="00004C91" w:rsidRPr="00004C91">
        <w:t xml:space="preserve">Stečajnom masom </w:t>
      </w:r>
      <w:r w:rsidR="004B48C1">
        <w:t xml:space="preserve">iza </w:t>
      </w:r>
      <w:r w:rsidR="00004C91" w:rsidRPr="00004C91">
        <w:t xml:space="preserve">stečajnog dužnika </w:t>
      </w:r>
      <w:r w:rsidR="008221CA" w:rsidRPr="008221CA">
        <w:t>PEARL društvo s ograničenom odgovornošću za trgo</w:t>
      </w:r>
      <w:r w:rsidR="008221CA">
        <w:t>vinu, proizvodnju i uvoz-izvoz u stečaju sa sjedištem u Požegi, Kralja Krešimira 53,</w:t>
      </w:r>
      <w:r w:rsidR="008221CA" w:rsidRPr="008221CA">
        <w:t xml:space="preserve"> OIB </w:t>
      </w:r>
      <w:r w:rsidR="008221CA">
        <w:t>25037334554</w:t>
      </w:r>
      <w:r>
        <w:t xml:space="preserve">, dana </w:t>
      </w:r>
      <w:r w:rsidR="0016024E">
        <w:t>1</w:t>
      </w:r>
      <w:r w:rsidR="008221CA">
        <w:t>6</w:t>
      </w:r>
      <w:r w:rsidR="0016024E">
        <w:t xml:space="preserve">. </w:t>
      </w:r>
      <w:r w:rsidR="008221CA">
        <w:t>svibnja</w:t>
      </w:r>
      <w:r>
        <w:t xml:space="preserve"> 201</w:t>
      </w:r>
      <w:r w:rsidR="008221CA">
        <w:t>7</w:t>
      </w:r>
      <w:r>
        <w:t xml:space="preserve">. </w:t>
      </w:r>
      <w:r w:rsidR="00370B40">
        <w:t>godine</w:t>
      </w:r>
    </w:p>
    <w:p w:rsidRDefault="00370B40" w:rsidP="00AB216D" w:rsidR="00370B40">
      <w:pPr>
        <w:ind w:firstLine="708"/>
        <w:jc w:val="both"/>
      </w:pPr>
    </w:p>
    <w:p w:rsidRDefault="00880AF4" w:rsidP="00880AF4" w:rsidR="00880AF4">
      <w:pPr>
        <w:jc w:val="center"/>
      </w:pPr>
      <w:r>
        <w:t>z a k l</w:t>
      </w:r>
      <w:r w:rsidR="00E72FC7">
        <w:t xml:space="preserve"> </w:t>
      </w:r>
      <w:r>
        <w:t>j u č i o     j e</w:t>
      </w:r>
    </w:p>
    <w:p w:rsidRDefault="00880AF4" w:rsidP="00880AF4" w:rsidR="00880AF4"/>
    <w:p w:rsidRDefault="00880AF4" w:rsidP="0016024E" w:rsidR="00880AF4">
      <w:pPr>
        <w:ind w:firstLine="708"/>
        <w:jc w:val="both"/>
      </w:pPr>
      <w:r>
        <w:t xml:space="preserve"> </w:t>
      </w:r>
      <w:r>
        <w:tab/>
        <w:t xml:space="preserve"> </w:t>
      </w:r>
      <w:r w:rsidR="0016024E">
        <w:t xml:space="preserve">Nalaže se računovodstvu suda novčana sredstva u iznosu od </w:t>
      </w:r>
      <w:r w:rsidR="008221CA">
        <w:t>169.543,93</w:t>
      </w:r>
      <w:r w:rsidR="0016024E">
        <w:t xml:space="preserve"> Kn sa d</w:t>
      </w:r>
      <w:r w:rsidR="008221CA">
        <w:t>epozitnog računa u predmetu St-20</w:t>
      </w:r>
      <w:r w:rsidR="0016024E">
        <w:t>/201</w:t>
      </w:r>
      <w:r w:rsidR="008221CA">
        <w:t>3</w:t>
      </w:r>
      <w:r w:rsidR="0016024E">
        <w:t xml:space="preserve"> prenijeti na račun Stečajne mase iza stečajnog dužnika </w:t>
      </w:r>
      <w:r w:rsidR="008221CA" w:rsidRPr="008221CA">
        <w:t xml:space="preserve">PEARL društvo s ograničenom odgovornošću za trgovinu, proizvodnju i uvoz-izvoz, u stečaju sa sjedištem u Požegi, Kralja Krešimira 53, OIB 25037334554  </w:t>
      </w:r>
      <w:r w:rsidR="0016024E">
        <w:t xml:space="preserve">otvoren kod </w:t>
      </w:r>
      <w:r w:rsidR="008221CA">
        <w:t>Zagrebačke banke d.d. Zagreb, IBAN</w:t>
      </w:r>
      <w:r w:rsidR="00370B40">
        <w:t xml:space="preserve"> </w:t>
      </w:r>
      <w:r w:rsidR="008221CA">
        <w:t>HR0723600001102592454</w:t>
      </w:r>
      <w:r w:rsidR="00370B40">
        <w:t>.</w:t>
      </w:r>
    </w:p>
    <w:p w:rsidRDefault="0016024E" w:rsidP="00880AF4" w:rsidR="0016024E"/>
    <w:p w:rsidRDefault="0016024E" w:rsidP="0016024E" w:rsidR="0016024E">
      <w:pPr>
        <w:jc w:val="center"/>
      </w:pPr>
      <w:r>
        <w:t>Obrazloženje</w:t>
      </w:r>
    </w:p>
    <w:p w:rsidRDefault="0016024E" w:rsidP="00880AF4" w:rsidR="0016024E"/>
    <w:p w:rsidRDefault="0016024E" w:rsidP="00004C91" w:rsidR="008F48D4">
      <w:pPr>
        <w:jc w:val="both"/>
      </w:pPr>
      <w:r>
        <w:t xml:space="preserve"> </w:t>
      </w:r>
      <w:r>
        <w:tab/>
        <w:t xml:space="preserve"> </w:t>
      </w:r>
      <w:r>
        <w:tab/>
      </w:r>
      <w:r w:rsidR="008F48D4">
        <w:t xml:space="preserve">Nakon zaključenja stečajnog postupka nad stečajnim dužnikom </w:t>
      </w:r>
      <w:r w:rsidR="008221CA" w:rsidRPr="008221CA">
        <w:t>PEARL društvo s ograničenom odgovornošću za trgovinu, proizvodnju i uvoz-izvoz</w:t>
      </w:r>
      <w:r w:rsidR="00370B40">
        <w:t xml:space="preserve"> u stečaju</w:t>
      </w:r>
      <w:r w:rsidR="008221CA" w:rsidRPr="008221CA">
        <w:t>, skraćena tvrtka:  PEARL d.o.o. Brestovac</w:t>
      </w:r>
      <w:r w:rsidR="00370B40">
        <w:t xml:space="preserve"> u stečaju</w:t>
      </w:r>
      <w:r w:rsidR="008221CA" w:rsidRPr="008221CA">
        <w:t xml:space="preserve">, Požeška </w:t>
      </w:r>
      <w:proofErr w:type="spellStart"/>
      <w:r w:rsidR="008221CA" w:rsidRPr="008221CA">
        <w:t>bb</w:t>
      </w:r>
      <w:proofErr w:type="spellEnd"/>
      <w:r w:rsidR="008221CA" w:rsidRPr="008221CA">
        <w:t>, OIB 3684826056</w:t>
      </w:r>
      <w:r w:rsidR="00370B40">
        <w:t>,</w:t>
      </w:r>
      <w:r w:rsidR="008221CA">
        <w:t xml:space="preserve"> stečajni upravitelj</w:t>
      </w:r>
      <w:r w:rsidR="00296E11">
        <w:t xml:space="preserve"> Slavko Marinac</w:t>
      </w:r>
      <w:r w:rsidR="008221CA">
        <w:t xml:space="preserve"> na</w:t>
      </w:r>
      <w:r w:rsidR="00663B2C">
        <w:t>platio je tražbine dužnika</w:t>
      </w:r>
      <w:r w:rsidR="004B48C1">
        <w:t>,</w:t>
      </w:r>
      <w:r w:rsidR="008F48D4">
        <w:t xml:space="preserve"> te je nastavno tome doneseno i </w:t>
      </w:r>
      <w:r w:rsidR="00370B40">
        <w:t xml:space="preserve">pravomoćno </w:t>
      </w:r>
      <w:r w:rsidR="008F48D4">
        <w:t xml:space="preserve">rješenje o nastavku postupka radi naknadne diobe stečajne mase </w:t>
      </w:r>
      <w:r w:rsidR="00004C91">
        <w:t>ostvarene</w:t>
      </w:r>
      <w:r w:rsidR="008F48D4">
        <w:t xml:space="preserve"> unovčenjem imovine stečajnog dužnika po</w:t>
      </w:r>
      <w:r w:rsidR="00004C91">
        <w:t>sl</w:t>
      </w:r>
      <w:r w:rsidR="004B48C1">
        <w:t>ovni broj</w:t>
      </w:r>
      <w:r w:rsidR="00296E11">
        <w:t xml:space="preserve"> 7/St-73</w:t>
      </w:r>
      <w:r w:rsidR="00370B40">
        <w:t>/</w:t>
      </w:r>
      <w:r w:rsidR="008F48D4">
        <w:t>201</w:t>
      </w:r>
      <w:r w:rsidR="00296E11">
        <w:t>7-2</w:t>
      </w:r>
      <w:r w:rsidR="008F48D4">
        <w:t xml:space="preserve"> od 0</w:t>
      </w:r>
      <w:r w:rsidR="00296E11">
        <w:t>1</w:t>
      </w:r>
      <w:r w:rsidR="008F48D4">
        <w:t>. veljače 201</w:t>
      </w:r>
      <w:r w:rsidR="00296E11">
        <w:t>7</w:t>
      </w:r>
      <w:r w:rsidR="008F48D4">
        <w:t>. godine i sukladno tom rješenju izvršen</w:t>
      </w:r>
      <w:r w:rsidR="004B48C1">
        <w:t xml:space="preserve"> i</w:t>
      </w:r>
      <w:r w:rsidR="008F48D4">
        <w:t xml:space="preserve"> upis </w:t>
      </w:r>
      <w:r w:rsidR="00004C91">
        <w:t>s</w:t>
      </w:r>
      <w:r w:rsidR="008F48D4">
        <w:t>tečajne mase u sudski registar.</w:t>
      </w:r>
    </w:p>
    <w:p w:rsidRDefault="00296E11" w:rsidP="00004C91" w:rsidR="00296E11">
      <w:pPr>
        <w:jc w:val="both"/>
      </w:pPr>
      <w:r>
        <w:t xml:space="preserve"> </w:t>
      </w:r>
      <w:r>
        <w:tab/>
        <w:t xml:space="preserve"> </w:t>
      </w:r>
      <w:r>
        <w:tab/>
      </w:r>
      <w:r w:rsidR="008F48D4">
        <w:t xml:space="preserve"> Stečajni upravitelj</w:t>
      </w:r>
      <w:r w:rsidR="00004C91">
        <w:t xml:space="preserve"> </w:t>
      </w:r>
      <w:r w:rsidR="00370B40">
        <w:t xml:space="preserve">Stečajne mase </w:t>
      </w:r>
      <w:r w:rsidR="00004C91">
        <w:t>se</w:t>
      </w:r>
      <w:r w:rsidR="008F48D4">
        <w:t xml:space="preserve"> očitovao </w:t>
      </w:r>
      <w:r w:rsidR="00004C91">
        <w:t xml:space="preserve">da je </w:t>
      </w:r>
      <w:r>
        <w:t xml:space="preserve">za potrebe naknadne diobe </w:t>
      </w:r>
      <w:r w:rsidR="00004C91">
        <w:t>otvorio poslov</w:t>
      </w:r>
      <w:r w:rsidR="00663B2C">
        <w:t xml:space="preserve">ni račun stečajne mase kod </w:t>
      </w:r>
      <w:r w:rsidR="00663B2C" w:rsidRPr="00663B2C">
        <w:t>Zagrebačke banke d.d. Zagreb</w:t>
      </w:r>
      <w:r w:rsidR="00663B2C">
        <w:t>,</w:t>
      </w:r>
      <w:r w:rsidR="00663B2C" w:rsidRPr="00663B2C">
        <w:t xml:space="preserve"> </w:t>
      </w:r>
      <w:r>
        <w:t xml:space="preserve">a Izvješće stečajnog upravitelja sa diobenim popisom javno je objavljeno na mrežnoj stranici e-Oglasna ploča sudova </w:t>
      </w:r>
      <w:r w:rsidR="00370B40">
        <w:t xml:space="preserve"> dana </w:t>
      </w:r>
      <w:r>
        <w:t>28. ožujka 2017.godine</w:t>
      </w:r>
      <w:r w:rsidR="00AA1611">
        <w:t>.</w:t>
      </w:r>
    </w:p>
    <w:p w:rsidRDefault="00296E11" w:rsidP="00370B40" w:rsidR="0016024E">
      <w:pPr>
        <w:jc w:val="both"/>
      </w:pPr>
      <w:r>
        <w:t xml:space="preserve"> </w:t>
      </w:r>
      <w:r>
        <w:tab/>
      </w:r>
      <w:r>
        <w:tab/>
      </w:r>
      <w:r w:rsidR="00AA1611">
        <w:t xml:space="preserve"> </w:t>
      </w:r>
      <w:r w:rsidR="00663B2C">
        <w:t>Kako se na</w:t>
      </w:r>
      <w:r w:rsidR="00663B2C" w:rsidRPr="00663B2C">
        <w:t xml:space="preserve"> depozitnom računu suda nalaze novčana sredstva u iznosu od 169.543,93 Kn</w:t>
      </w:r>
      <w:r w:rsidR="00370B40">
        <w:t>,</w:t>
      </w:r>
      <w:r w:rsidR="00663B2C">
        <w:t xml:space="preserve"> to</w:t>
      </w:r>
      <w:r w:rsidR="00004C91">
        <w:t xml:space="preserve"> je</w:t>
      </w:r>
      <w:r w:rsidR="00370B40">
        <w:t xml:space="preserve"> valjalo naložiti računovodstvu suda prenijeti sredstva u korist računa Stečajne mase radi provedbe naknade diobe i namirenja troškova nastavljenog postupka, pa je na</w:t>
      </w:r>
      <w:r w:rsidR="00004C91">
        <w:t xml:space="preserve"> temelju</w:t>
      </w:r>
      <w:r w:rsidR="004B48C1">
        <w:t xml:space="preserve"> odredbe</w:t>
      </w:r>
      <w:r w:rsidR="00004C91">
        <w:t xml:space="preserve"> čl. 289. st. 4. do st. 7. Stečajnog zakona ( dalje SZ, NN 71/15) koji se na ovaj </w:t>
      </w:r>
      <w:r w:rsidR="004B48C1">
        <w:t>postupak</w:t>
      </w:r>
      <w:r w:rsidR="00004C91">
        <w:t xml:space="preserve"> primjenjuje na temelju odredbe čl. 441. st. 2. SZ-a odlučeno kao u izreci zaključka. </w:t>
      </w:r>
    </w:p>
    <w:p w:rsidRDefault="00004C91" w:rsidP="00880AF4" w:rsidR="00880AF4">
      <w:r>
        <w:t xml:space="preserve"> </w:t>
      </w:r>
      <w:r>
        <w:tab/>
        <w:t xml:space="preserve"> </w:t>
      </w:r>
      <w:r>
        <w:tab/>
      </w:r>
      <w:r w:rsidR="00B53FD3">
        <w:t xml:space="preserve">U Slavonskom Brodu, </w:t>
      </w:r>
      <w:r w:rsidR="0016024E">
        <w:t>1</w:t>
      </w:r>
      <w:r w:rsidR="00E72FC7">
        <w:t>6</w:t>
      </w:r>
      <w:r w:rsidR="0016024E">
        <w:t xml:space="preserve">. </w:t>
      </w:r>
      <w:r w:rsidR="00E72FC7">
        <w:t>svibnja</w:t>
      </w:r>
      <w:r w:rsidR="00F178E0">
        <w:t xml:space="preserve"> 201</w:t>
      </w:r>
      <w:r w:rsidR="00E72FC7">
        <w:t>7</w:t>
      </w:r>
      <w:r w:rsidR="00880AF4">
        <w:t xml:space="preserve">. godine  </w:t>
      </w:r>
      <w:r w:rsidR="00370B40">
        <w:t xml:space="preserve"> </w:t>
      </w:r>
      <w:r w:rsidR="00880AF4">
        <w:t xml:space="preserve">   </w:t>
      </w:r>
      <w:r w:rsidR="00370B40">
        <w:t xml:space="preserve"> </w:t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  <w:t xml:space="preserve">       </w:t>
      </w:r>
      <w:r w:rsidR="00835E3B">
        <w:t xml:space="preserve"> </w:t>
      </w:r>
      <w:r w:rsidR="00370B40">
        <w:t xml:space="preserve"> </w:t>
      </w:r>
      <w:r w:rsidR="00370B40">
        <w:tab/>
      </w:r>
      <w:r w:rsidR="00370B40">
        <w:tab/>
      </w:r>
      <w:r w:rsidR="00370B40">
        <w:tab/>
      </w:r>
      <w:r w:rsidR="00370B40">
        <w:tab/>
      </w:r>
      <w:r w:rsidR="00370B40">
        <w:tab/>
      </w:r>
    </w:p>
    <w:p w:rsidRDefault="00880AF4" w:rsidP="00E72FC7" w:rsidR="00E72FC7">
      <w:r>
        <w:t xml:space="preserve">     </w:t>
      </w:r>
      <w:r w:rsidR="00370B40">
        <w:t xml:space="preserve">         </w:t>
      </w:r>
      <w:r w:rsidR="0002078C">
        <w:tab/>
      </w:r>
      <w:r w:rsidR="0002078C">
        <w:tab/>
      </w:r>
      <w:r w:rsidR="0002078C">
        <w:tab/>
        <w:t xml:space="preserve">       </w:t>
      </w:r>
      <w:r w:rsidR="00E72FC7">
        <w:t xml:space="preserve">     </w:t>
      </w:r>
      <w:r w:rsidR="00F178E0">
        <w:t xml:space="preserve"> </w:t>
      </w:r>
      <w:r w:rsidR="00370B40">
        <w:t xml:space="preserve">   </w:t>
      </w:r>
      <w:r w:rsidR="0027473B">
        <w:t xml:space="preserve"> </w:t>
      </w:r>
    </w:p>
    <w:p w:rsidRDefault="00880AF4" w:rsidP="00880AF4" w:rsidR="00880AF4" w:rsidRPr="00370B40">
      <w:r w:rsidRPr="00370B40">
        <w:rPr>
          <w:b/>
          <w:sz w:val="20"/>
          <w:szCs w:val="20"/>
        </w:rPr>
        <w:t>POUKA O PRAVNOM LIJEKU</w:t>
      </w:r>
      <w:r w:rsidRPr="00451CEB">
        <w:rPr>
          <w:sz w:val="20"/>
          <w:szCs w:val="20"/>
        </w:rPr>
        <w:t>:</w:t>
      </w:r>
      <w:r w:rsidR="00370B40">
        <w:rPr>
          <w:sz w:val="20"/>
          <w:szCs w:val="20"/>
        </w:rPr>
        <w:t xml:space="preserve">                                                                                </w:t>
      </w:r>
      <w:r w:rsidR="00370B40" w:rsidRPr="00370B40">
        <w:t>Stečajna sutkinja</w:t>
      </w:r>
    </w:p>
    <w:p w:rsidRDefault="00880AF4" w:rsidP="00880AF4" w:rsidR="00835E3B">
      <w:r w:rsidRPr="00451CEB">
        <w:rPr>
          <w:sz w:val="20"/>
          <w:szCs w:val="20"/>
        </w:rPr>
        <w:t>Protiv ovog zaključka nije dopušten pravni lijek.</w:t>
      </w:r>
      <w:r w:rsidR="00370B40">
        <w:rPr>
          <w:sz w:val="20"/>
          <w:szCs w:val="20"/>
        </w:rPr>
        <w:t xml:space="preserve">                                                              </w:t>
      </w:r>
      <w:r w:rsidR="006B035B">
        <w:rPr>
          <w:sz w:val="20"/>
          <w:szCs w:val="20"/>
        </w:rPr>
        <w:t xml:space="preserve">  </w:t>
      </w:r>
      <w:r w:rsidR="00370B40" w:rsidRPr="00370B40">
        <w:t>Mirna Vujčić</w:t>
      </w:r>
    </w:p>
    <w:p w:rsidRDefault="006B035B" w:rsidP="00880AF4" w:rsidR="006B035B" w:rsidRPr="00370B40"/>
    <w:p w:rsidRDefault="00BB29E4" w:rsidP="00880AF4" w:rsidR="00BB29E4"/>
    <w:p w:rsidRDefault="00BE7CA3" w:rsidP="00880AF4" w:rsidR="00880AF4">
      <w:r>
        <w:t>DNA:</w:t>
      </w:r>
    </w:p>
    <w:p w:rsidRDefault="00880AF4" w:rsidP="00880AF4" w:rsidR="00880AF4">
      <w:r>
        <w:t xml:space="preserve">- </w:t>
      </w:r>
      <w:r w:rsidR="00004C91">
        <w:t>O</w:t>
      </w:r>
      <w:r>
        <w:t>bjaviti na mrežnoj stranici e-Oglasnoj ploči sudova</w:t>
      </w:r>
    </w:p>
    <w:p w:rsidRDefault="00880AF4" w:rsidP="00880AF4" w:rsidR="00880AF4">
      <w:r>
        <w:t>-</w:t>
      </w:r>
      <w:r w:rsidR="00004C91">
        <w:t xml:space="preserve"> D</w:t>
      </w:r>
      <w:r>
        <w:t>ostaviti stečajnom upravitelju</w:t>
      </w:r>
    </w:p>
    <w:p w:rsidRDefault="00ED28C9" w:rsidP="00880AF4" w:rsidR="00ED28C9">
      <w:r w:rsidRPr="00ED28C9">
        <w:t>- Dostaviti Računovodstvu suda</w:t>
      </w:r>
    </w:p>
    <w:sectPr w:rsidR="00ED28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F4"/>
    <w:rsid w:val="00004C91"/>
    <w:rsid w:val="0002078C"/>
    <w:rsid w:val="00054B58"/>
    <w:rsid w:val="000D2F51"/>
    <w:rsid w:val="0016024E"/>
    <w:rsid w:val="001C25B8"/>
    <w:rsid w:val="0027473B"/>
    <w:rsid w:val="00296E11"/>
    <w:rsid w:val="003616A0"/>
    <w:rsid w:val="00370B40"/>
    <w:rsid w:val="003A1B9C"/>
    <w:rsid w:val="003D0C8B"/>
    <w:rsid w:val="00451CEB"/>
    <w:rsid w:val="00455A23"/>
    <w:rsid w:val="004B48C1"/>
    <w:rsid w:val="00547877"/>
    <w:rsid w:val="00663B2C"/>
    <w:rsid w:val="006B035B"/>
    <w:rsid w:val="00752D89"/>
    <w:rsid w:val="007D4C87"/>
    <w:rsid w:val="008221CA"/>
    <w:rsid w:val="00835E3B"/>
    <w:rsid w:val="008808EF"/>
    <w:rsid w:val="00880AF4"/>
    <w:rsid w:val="008941CD"/>
    <w:rsid w:val="008F48D4"/>
    <w:rsid w:val="009F19BA"/>
    <w:rsid w:val="00AA1611"/>
    <w:rsid w:val="00AB216D"/>
    <w:rsid w:val="00B06C89"/>
    <w:rsid w:val="00B2386B"/>
    <w:rsid w:val="00B4298A"/>
    <w:rsid w:val="00B53FD3"/>
    <w:rsid w:val="00B66903"/>
    <w:rsid w:val="00BB29E4"/>
    <w:rsid w:val="00BE7CA3"/>
    <w:rsid w:val="00C54025"/>
    <w:rsid w:val="00C97EB0"/>
    <w:rsid w:val="00D326E0"/>
    <w:rsid w:val="00D57368"/>
    <w:rsid w:val="00E44D84"/>
    <w:rsid w:val="00E72FC7"/>
    <w:rsid w:val="00ED28C9"/>
    <w:rsid w:val="00F1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573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73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2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F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F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F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F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573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73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2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F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F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F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F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PEARL   d.o.o.  za trgovinu, proizvodnju i izvoz-uvoz , BRESTOVAC</izvorni_sadrzaj>
    <derivirana_varijabla naziv="DomainObject.Predmet.ProtustrankaFormated_1">  PEARL   d.o.o.  za trgovinu, proizvodnju i izvoz-uvoz , BRESTOVAC</derivirana_varijabla>
  </DomainObject.Predmet.ProtustrankaFormated>
  <DomainObject.Predmet.ProtustrankaFormatedOIB>
    <izvorni_sadrzaj>  PEARL   d.o.o.  za trgovinu, proizvodnju i izvoz-uvoz , BRESTOVAC, OIB 36848260565</izvorni_sadrzaj>
    <derivirana_varijabla naziv="DomainObject.Predmet.ProtustrankaFormatedOIB_1">  PEARL   d.o.o.  za trgovinu, proizvodnju i izvoz-uvoz , BRESTOVAC, OIB 36848260565</derivirana_varijabla>
  </DomainObject.Predmet.ProtustrankaFormatedOIB>
  <DomainObject.Predmet.ProtustrankaFormatedWithAdress>
    <izvorni_sadrzaj> PEARL   d.o.o.  za trgovinu, proizvodnju i izvoz-uvoz , BRESTOVAC, Požeška  bb, Brestovac</izvorni_sadrzaj>
    <derivirana_varijabla naziv="DomainObject.Predmet.ProtustrankaFormatedWithAdress_1"> PEARL   d.o.o.  za trgovinu, proizvodnju i izvoz-uvoz , BRESTOVAC, Požeška  bb, Brestovac</derivirana_varijabla>
  </DomainObject.Predmet.ProtustrankaFormatedWithAdress>
  <DomainObject.Predmet.ProtustrankaFormatedWithAdressOIB>
    <izvorni_sadrzaj> PEARL   d.o.o.  za trgovinu, proizvodnju i izvoz-uvoz , BRESTOVAC, OIB 36848260565, Požeška  bb, Brestovac</izvorni_sadrzaj>
    <derivirana_varijabla naziv="DomainObject.Predmet.ProtustrankaFormatedWithAdressOIB_1"> PEARL   d.o.o.  za trgovinu, proizvodnju i izvoz-uvoz , BRESTOVAC, OIB 36848260565, Požeška  bb, Brestovac</derivirana_varijabla>
  </DomainObject.Predmet.ProtustrankaFormatedWithAdressOIB>
  <DomainObject.Predmet.ProtustrankaWithAdress>
    <izvorni_sadrzaj>PEARL   d.o.o.  za trgovinu, proizvodnju i izvoz-uvoz , BRESTOVAC Požeška  bb, Brestovac</izvorni_sadrzaj>
    <derivirana_varijabla naziv="DomainObject.Predmet.ProtustrankaWithAdress_1">PEARL   d.o.o.  za trgovinu, proizvodnju i izvoz-uvoz , BRESTOVAC Požeška  bb, Brestovac</derivirana_varijabla>
  </DomainObject.Predmet.ProtustrankaWithAdress>
  <DomainObject.Predmet.ProtustrankaWithAdressOIB>
    <izvorni_sadrzaj>PEARL   d.o.o.  za trgovinu, proizvodnju i izvoz-uvoz , BRESTOVAC, OIB 36848260565, Požeška  bb, Brestovac</izvorni_sadrzaj>
    <derivirana_varijabla naziv="DomainObject.Predmet.ProtustrankaWithAdressOIB_1">PEARL   d.o.o.  za trgovinu, proizvodnju i izvoz-uvoz , BRESTOVAC, OIB 36848260565, Požeška  bb, Brestovac</derivirana_varijabla>
  </DomainObject.Predmet.ProtustrankaWithAdressOIB>
  <DomainObject.Predmet.ProtustrankaNazivFormated>
    <izvorni_sadrzaj>PEARL   d.o.o.  za trgovinu, proizvodnju i izvoz-uvoz , BRESTOVAC</izvorni_sadrzaj>
    <derivirana_varijabla naziv="DomainObject.Predmet.ProtustrankaNazivFormated_1">PEARL   d.o.o.  za trgovinu, proizvodnju i izvoz-uvoz , BRESTOVAC</derivirana_varijabla>
  </DomainObject.Predmet.ProtustrankaNazivFormated>
  <DomainObject.Predmet.ProtustrankaNazivFormatedOIB>
    <izvorni_sadrzaj>PEARL   d.o.o.  za trgovinu, proizvodnju i izvoz-uvoz , BRESTOVAC, OIB 36848260565</izvorni_sadrzaj>
    <derivirana_varijabla naziv="DomainObject.Predmet.ProtustrankaNazivFormatedOIB_1">PEARL   d.o.o.  za trgovinu, proizvodnju i izvoz-uvoz , BRESTOVAC, OIB 36848260565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PEARL  d.o.o. za trgovinu,proizvodnju i izvoz-uvoz, BRESTOVAC*</izvorni_sadrzaj>
    <derivirana_varijabla naziv="DomainObject.Predmet.StrankaFormated_1">  PEARL  d.o.o. za trgovinu,proizvodnju i izvoz-uvoz, BRESTOVAC*</derivirana_varijabla>
  </DomainObject.Predmet.StrankaFormated>
  <DomainObject.Predmet.StrankaFormatedOIB>
    <izvorni_sadrzaj>  PEARL  d.o.o. za trgovinu,proizvodnju i izvoz-uvoz, BRESTOVAC*, OIB 36848260565</izvorni_sadrzaj>
    <derivirana_varijabla naziv="DomainObject.Predmet.StrankaFormatedOIB_1">  PEARL  d.o.o. za trgovinu,proizvodnju i izvoz-uvoz, BRESTOVAC*, OIB 36848260565</derivirana_varijabla>
  </DomainObject.Predmet.StrankaFormatedOIB>
  <DomainObject.Predmet.StrankaFormatedWithAdress>
    <izvorni_sadrzaj> PEARL  d.o.o. za trgovinu,proizvodnju i izvoz-uvoz, BRESTOVAC*, Požeška bb, Brestovac</izvorni_sadrzaj>
    <derivirana_varijabla naziv="DomainObject.Predmet.StrankaFormatedWithAdress_1"> PEARL  d.o.o. za trgovinu,proizvodnju i izvoz-uvoz, BRESTOVAC*, Požeška bb, Brestovac</derivirana_varijabla>
  </DomainObject.Predmet.StrankaFormatedWithAdress>
  <DomainObject.Predmet.StrankaFormatedWithAdressOIB>
    <izvorni_sadrzaj> PEARL  d.o.o. za trgovinu,proizvodnju i izvoz-uvoz, BRESTOVAC*, OIB 36848260565, Požeška bb, Brestovac</izvorni_sadrzaj>
    <derivirana_varijabla naziv="DomainObject.Predmet.StrankaFormatedWithAdressOIB_1"> PEARL  d.o.o. za trgovinu,proizvodnju i izvoz-uvoz, BRESTOVAC*, OIB 36848260565, Požeška bb, Brestovac</derivirana_varijabla>
  </DomainObject.Predmet.StrankaFormatedWithAdressOIB>
  <DomainObject.Predmet.StrankaWithAdress>
    <izvorni_sadrzaj>PEARL  d.o.o. za trgovinu,proizvodnju i izvoz-uvoz, BRESTOVAC* Požeška bb,Brestovac</izvorni_sadrzaj>
    <derivirana_varijabla naziv="DomainObject.Predmet.StrankaWithAdress_1">PEARL  d.o.o. za trgovinu,proizvodnju i izvoz-uvoz, BRESTOVAC* Požeška bb,Brestovac</derivirana_varijabla>
  </DomainObject.Predmet.StrankaWithAdress>
  <DomainObject.Predmet.StrankaWithAdressOIB>
    <izvorni_sadrzaj>PEARL  d.o.o. za trgovinu,proizvodnju i izvoz-uvoz, BRESTOVAC*, OIB 36848260565, Požeška bb,Brestovac</izvorni_sadrzaj>
    <derivirana_varijabla naziv="DomainObject.Predmet.StrankaWithAdressOIB_1">PEARL  d.o.o. za trgovinu,proizvodnju i izvoz-uvoz, BRESTOVAC*, OIB 36848260565, Požeška bb,Brestovac</derivirana_varijabla>
  </DomainObject.Predmet.StrankaWithAdressOIB>
  <DomainObject.Predmet.StrankaNazivFormated>
    <izvorni_sadrzaj>PEARL  d.o.o. za trgovinu,proizvodnju i izvoz-uvoz, BRESTOVAC*</izvorni_sadrzaj>
    <derivirana_varijabla naziv="DomainObject.Predmet.StrankaNazivFormated_1">PEARL  d.o.o. za trgovinu,proizvodnju i izvoz-uvoz, BRESTOVAC*</derivirana_varijabla>
  </DomainObject.Predmet.StrankaNazivFormated>
  <DomainObject.Predmet.StrankaNazivFormatedOIB>
    <izvorni_sadrzaj>PEARL  d.o.o. za trgovinu,proizvodnju i izvoz-uvoz, BRESTOVAC*, OIB 36848260565</izvorni_sadrzaj>
    <derivirana_varijabla naziv="DomainObject.Predmet.StrankaNazivFormatedOIB_1">PEARL  d.o.o. za trgovinu,proizvodnju i izvoz-uvoz, BRESTOVAC*, OIB 36848260565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PEARL  d.o.o. za trgovinu,proizvodnju i izvoz-uvoz, BRESTOVAC*</item>
    </izvorni_sadrzaj>
    <derivirana_varijabla naziv="DomainObject.Predmet.StrankaListFormated_1">
      <item>PEARL  d.o.o. za trgovinu,proizvodnju i izvoz-uvoz, BRESTOVAC*</item>
    </derivirana_varijabla>
  </DomainObject.Predmet.StrankaListFormated>
  <DomainObject.Predmet.StrankaListFormatedOIB>
    <izvorni_sadrzaj>
      <item>PEARL  d.o.o. za trgovinu,proizvodnju i izvoz-uvoz, BRESTOVAC*, OIB 36848260565</item>
    </izvorni_sadrzaj>
    <derivirana_varijabla naziv="DomainObject.Predmet.StrankaListFormatedOIB_1">
      <item>PEARL  d.o.o. za trgovinu,proizvodnju i izvoz-uvoz, BRESTOVAC*, OIB 36848260565</item>
    </derivirana_varijabla>
  </DomainObject.Predmet.StrankaListFormatedOIB>
  <DomainObject.Predmet.StrankaListFormatedWithAdress>
    <izvorni_sadrzaj>
      <item>PEARL  d.o.o. za trgovinu,proizvodnju i izvoz-uvoz, BRESTOVAC*, Požeška bb, Brestovac</item>
    </izvorni_sadrzaj>
    <derivirana_varijabla naziv="DomainObject.Predmet.StrankaListFormatedWithAdress_1">
      <item>PEARL  d.o.o. za trgovinu,proizvodnju i izvoz-uvoz, BRESTOVAC*, Požeška bb, Brestovac</item>
    </derivirana_varijabla>
  </DomainObject.Predmet.StrankaListFormatedWithAdress>
  <DomainObject.Predmet.StrankaListFormatedWithAdressOIB>
    <izvorni_sadrzaj>
      <item>PEARL  d.o.o. za trgovinu,proizvodnju i izvoz-uvoz, BRESTOVAC*, OIB 36848260565, Požeška bb, Brestovac</item>
    </izvorni_sadrzaj>
    <derivirana_varijabla naziv="DomainObject.Predmet.StrankaListFormatedWithAdressOIB_1">
      <item>PEARL  d.o.o. za trgovinu,proizvodnju i izvoz-uvoz, BRESTOVAC*, OIB 36848260565, Požeška bb, Brestovac</item>
    </derivirana_varijabla>
  </DomainObject.Predmet.StrankaListFormatedWithAdressOIB>
  <DomainObject.Predmet.StrankaListNazivFormated>
    <izvorni_sadrzaj>
      <item>PEARL  d.o.o. za trgovinu,proizvodnju i izvoz-uvoz, BRESTOVAC*</item>
    </izvorni_sadrzaj>
    <derivirana_varijabla naziv="DomainObject.Predmet.StrankaListNazivFormated_1">
      <item>PEARL  d.o.o. za trgovinu,proizvodnju i izvoz-uvoz, BRESTOVAC*</item>
    </derivirana_varijabla>
  </DomainObject.Predmet.StrankaListNazivFormated>
  <DomainObject.Predmet.StrankaListNazivFormatedOIB>
    <izvorni_sadrzaj>
      <item>PEARL  d.o.o. za trgovinu,proizvodnju i izvoz-uvoz, BRESTOVAC*, OIB 36848260565</item>
    </izvorni_sadrzaj>
    <derivirana_varijabla naziv="DomainObject.Predmet.StrankaListNazivFormatedOIB_1">
      <item>PEARL  d.o.o. za trgovinu,proizvodnju i izvoz-uvoz, BRESTOVAC*, OIB 36848260565</item>
    </derivirana_varijabla>
  </DomainObject.Predmet.StrankaListNazivFormatedOIB>
  <DomainObject.Predmet.ProtuStrankaListFormated>
    <izvorni_sadrzaj>
      <item>PEARL   d.o.o.  za trgovinu, proizvodnju i izvoz-uvoz , BRESTOVAC</item>
    </izvorni_sadrzaj>
    <derivirana_varijabla naziv="DomainObject.Predmet.ProtuStrankaListFormated_1">
      <item>PEARL   d.o.o.  za trgovinu, proizvodnju i izvoz-uvoz , BRESTOVAC</item>
    </derivirana_varijabla>
  </DomainObject.Predmet.ProtuStrankaListFormated>
  <DomainObject.Predmet.ProtuStrankaListFormatedOIB>
    <izvorni_sadrzaj>
      <item>PEARL   d.o.o.  za trgovinu, proizvodnju i izvoz-uvoz , BRESTOVAC, OIB 36848260565</item>
    </izvorni_sadrzaj>
    <derivirana_varijabla naziv="DomainObject.Predmet.ProtuStrankaListFormatedOIB_1">
      <item>PEARL   d.o.o.  za trgovinu, proizvodnju i izvoz-uvoz , BRESTOVAC, OIB 36848260565</item>
    </derivirana_varijabla>
  </DomainObject.Predmet.ProtuStrankaListFormatedOIB>
  <DomainObject.Predmet.ProtuStrankaListFormatedWithAdress>
    <izvorni_sadrzaj>
      <item>PEARL   d.o.o.  za trgovinu, proizvodnju i izvoz-uvoz , BRESTOVAC, Požeška  bb, Brestovac</item>
    </izvorni_sadrzaj>
    <derivirana_varijabla naziv="DomainObject.Predmet.ProtuStrankaListFormatedWithAdress_1">
      <item>PEARL   d.o.o.  za trgovinu, proizvodnju i izvoz-uvoz , BRESTOVAC, Požeška  bb, Brestovac</item>
    </derivirana_varijabla>
  </DomainObject.Predmet.ProtuStrankaListFormatedWithAdress>
  <DomainObject.Predmet.ProtuStrankaListFormatedWithAdressOIB>
    <izvorni_sadrzaj>
      <item>PEARL   d.o.o.  za trgovinu, proizvodnju i izvoz-uvoz , BRESTOVAC, OIB 36848260565, Požeška  bb, Brestovac</item>
    </izvorni_sadrzaj>
    <derivirana_varijabla naziv="DomainObject.Predmet.ProtuStrankaListFormatedWithAdressOIB_1">
      <item>PEARL   d.o.o.  za trgovinu, proizvodnju i izvoz-uvoz , BRESTOVAC, OIB 36848260565, Požeška  bb, Brestovac</item>
    </derivirana_varijabla>
  </DomainObject.Predmet.ProtuStrankaListFormatedWithAdressOIB>
  <DomainObject.Predmet.ProtuStrankaListNazivFormated>
    <izvorni_sadrzaj>
      <item>PEARL   d.o.o.  za trgovinu, proizvodnju i izvoz-uvoz , BRESTOVAC</item>
    </izvorni_sadrzaj>
    <derivirana_varijabla naziv="DomainObject.Predmet.ProtuStrankaListNazivFormated_1">
      <item>PEARL   d.o.o.  za trgovinu, proizvodnju i izvoz-uvoz , BRESTOVAC</item>
    </derivirana_varijabla>
  </DomainObject.Predmet.ProtuStrankaListNazivFormated>
  <DomainObject.Predmet.ProtuStrankaListNazivFormatedOIB>
    <izvorni_sadrzaj>
      <item>PEARL   d.o.o.  za trgovinu, proizvodnju i izvoz-uvoz , BRESTOVAC, OIB 36848260565</item>
    </izvorni_sadrzaj>
    <derivirana_varijabla naziv="DomainObject.Predmet.ProtuStrankaListNazivFormatedOIB_1">
      <item>PEARL   d.o.o.  za trgovinu, proizvodnju i izvoz-uvoz , BRESTOVAC, OIB 36848260565</item>
    </derivirana_varijabla>
  </DomainObject.Predmet.ProtuStrankaListNazivFormatedOIB>
  <DomainObject.Predmet.OstaliListFormated>
    <izvorni_sadrzaj>
      <item>MARKO MARJANOVIĆ</item>
      <item>MIRA JELČIĆ</item>
      <item>JURAJ RAJIĆ, odvjetnik</item>
    </izvorni_sadrzaj>
    <derivirana_varijabla naziv="DomainObject.Predmet.OstaliListFormated_1">
      <item>MARKO MARJANOVIĆ</item>
      <item>MIRA JELČIĆ</item>
      <item>JURAJ RAJIĆ, odvjetnik</item>
    </derivirana_varijabla>
  </DomainObject.Predmet.OstaliListFormated>
  <DomainObject.Predmet.OstaliListFormatedOIB>
    <izvorni_sadrzaj>
      <item>MARKO MARJANOVIĆ</item>
      <item>MIRA JELČIĆ</item>
      <item>JURAJ RAJIĆ, odvjetnik</item>
    </izvorni_sadrzaj>
    <derivirana_varijabla naziv="DomainObject.Predmet.OstaliListFormatedOIB_1">
      <item>MARKO MARJANOVIĆ</item>
      <item>MIRA JELČIĆ</item>
      <item>JURAJ RAJIĆ, odvjetnik</item>
    </derivirana_varijabla>
  </DomainObject.Predmet.OstaliListFormatedOIB>
  <DomainObject.Predmet.OstaliListFormatedWithAdress>
    <izvorni_sadrzaj>
      <item>MARKO MARJANOVIĆ, 34000 Požega</item>
      <item>MIRA JELČIĆ, 35000 Slavonski Brod</item>
      <item>JURAJ RAJIĆ, odvjetnik, 34000 Požega</item>
    </izvorni_sadrzaj>
    <derivirana_varijabla naziv="DomainObject.Predmet.OstaliListFormatedWithAdress_1">
      <item>MARKO MARJANOVIĆ, 34000 Požega</item>
      <item>MIRA JELČIĆ, 35000 Slavonski Brod</item>
      <item>JURAJ RAJIĆ, odvjetnik, 34000 Požega</item>
    </derivirana_varijabla>
  </DomainObject.Predmet.OstaliListFormatedWithAdress>
  <DomainObject.Predmet.OstaliListFormatedWithAdressOIB>
    <izvorni_sadrzaj>
      <item>MARKO MARJANOVIĆ, 34000 Požega</item>
      <item>MIRA JELČIĆ, 35000 Slavonski Brod</item>
      <item>JURAJ RAJIĆ, odvjetnik, 34000 Požega</item>
    </izvorni_sadrzaj>
    <derivirana_varijabla naziv="DomainObject.Predmet.OstaliListFormatedWithAdressOIB_1">
      <item>MARKO MARJANOVIĆ, 34000 Požega</item>
      <item>MIRA JELČIĆ, 35000 Slavonski Brod</item>
      <item>JURAJ RAJIĆ, odvjetnik, 34000 Požega</item>
    </derivirana_varijabla>
  </DomainObject.Predmet.OstaliListFormatedWithAdressOIB>
  <DomainObject.Predmet.OstaliListNazivFormated>
    <izvorni_sadrzaj>
      <item>MARKO MARJANOVIĆ</item>
      <item>MIRA JELČIĆ</item>
      <item>JURAJ RAJIĆ, odvjetnik</item>
    </izvorni_sadrzaj>
    <derivirana_varijabla naziv="DomainObject.Predmet.OstaliListNazivFormated_1">
      <item>MARKO MARJANOVIĆ</item>
      <item>MIRA JELČIĆ</item>
      <item>JURAJ RAJIĆ, odvjetnik</item>
    </derivirana_varijabla>
  </DomainObject.Predmet.OstaliListNazivFormated>
  <DomainObject.Predmet.OstaliListNazivFormatedOIB>
    <izvorni_sadrzaj>
      <item>MARKO MARJANOVIĆ</item>
      <item>MIRA JELČIĆ</item>
      <item>JURAJ RAJIĆ, odvjetnik</item>
    </izvorni_sadrzaj>
    <derivirana_varijabla naziv="DomainObject.Predmet.OstaliListNazivFormatedOIB_1">
      <item>MARKO MARJANOVIĆ</item>
      <item>MIRA JELČIĆ</item>
      <item>JURAJ RAJIĆ,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PEARL  d.o.o. za trgovinu,proizvodnju i izvoz-uvoz, BRESTOVAC*</izvorni_sadrzaj>
    <derivirana_varijabla naziv="DomainObject.Predmet.StrankaIDrugi_1">PEARL  d.o.o. za trgovinu,proizvodnju i izvoz-uvoz, BRESTOVAC*</derivirana_varijabla>
  </DomainObject.Predmet.StrankaIDrugi>
  <DomainObject.Predmet.ProtustrankaIDrugi>
    <izvorni_sadrzaj>PEARL   d.o.o.  za trgovinu, proizvodnju i izvoz-uvoz , BRESTOVAC</izvorni_sadrzaj>
    <derivirana_varijabla naziv="DomainObject.Predmet.ProtustrankaIDrugi_1">PEARL   d.o.o.  za trgovinu, proizvodnju i izvoz-uvoz , BRESTOVAC</derivirana_varijabla>
  </DomainObject.Predmet.ProtustrankaIDrugi>
  <DomainObject.Predmet.StrankaIDrugiAdressOIB>
    <izvorni_sadrzaj>PEARL  d.o.o. za trgovinu,proizvodnju i izvoz-uvoz, BRESTOVAC*, OIB 36848260565, Požeška bb, Brestovac</izvorni_sadrzaj>
    <derivirana_varijabla naziv="DomainObject.Predmet.StrankaIDrugiAdressOIB_1">PEARL  d.o.o. za trgovinu,proizvodnju i izvoz-uvoz, BRESTOVAC*, OIB 36848260565, Požeška bb, Brestovac</derivirana_varijabla>
  </DomainObject.Predmet.StrankaIDrugiAdressOIB>
  <DomainObject.Predmet.ProtustrankaIDrugiAdressOIB>
    <izvorni_sadrzaj>PEARL   d.o.o.  za trgovinu, proizvodnju i izvoz-uvoz , BRESTOVAC, OIB 36848260565, Požeška  bb, Brestovac</izvorni_sadrzaj>
    <derivirana_varijabla naziv="DomainObject.Predmet.ProtustrankaIDrugiAdressOIB_1">PEARL   d.o.o.  za trgovinu, proizvodnju i izvoz-uvoz , BRESTOVAC, OIB 36848260565, Požeška  bb,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PEARL   d.o.o.  za trgovinu, proizvodnju i izvoz-uvoz , BRESTOVAC</item>
      <item>PEARL  d.o.o. za trgovinu,proizvodnju i izvoz-uvoz, BRESTOVAC*</item>
      <item>MARKO MARJANOVIĆ</item>
      <item>MIRA JELČIĆ</item>
      <item>JURAJ RAJIĆ, odvjetnik</item>
    </izvorni_sadrzaj>
    <derivirana_varijabla naziv="DomainObject.Predmet.SudioniciListNaziv_1">
      <item>PEARL   d.o.o.  za trgovinu, proizvodnju i izvoz-uvoz , BRESTOVAC</item>
      <item>PEARL  d.o.o. za trgovinu,proizvodnju i izvoz-uvoz, BRESTOVAC*</item>
      <item>MARKO MARJANOVIĆ</item>
      <item>MIRA JELČIĆ</item>
      <item>JURAJ RAJIĆ, odvjetnik</item>
    </derivirana_varijabla>
  </DomainObject.Predmet.SudioniciListNaziv>
  <DomainObject.Predmet.SudioniciListAdressOIB>
    <izvorni_sadrzaj>
      <item>PEARL   d.o.o.  za trgovinu, proizvodnju i izvoz-uvoz , BRESTOVAC, OIB 36848260565, Požeška  bb,Brestovac</item>
      <item>PEARL  d.o.o. za trgovinu,proizvodnju i izvoz-uvoz, BRESTOVAC*, OIB 36848260565, Požeška bb,Brestovac</item>
      <item>MARKO MARJANOVIĆ, 34000 Požega</item>
      <item>MIRA JELČIĆ, 35000 Slavonski Brod</item>
      <item>JURAJ RAJIĆ, odvjetnik, 34000 Požega</item>
    </izvorni_sadrzaj>
    <derivirana_varijabla naziv="DomainObject.Predmet.SudioniciListAdressOIB_1">
      <item>PEARL   d.o.o.  za trgovinu, proizvodnju i izvoz-uvoz , BRESTOVAC, OIB 36848260565, Požeška  bb,Brestovac</item>
      <item>PEARL  d.o.o. za trgovinu,proizvodnju i izvoz-uvoz, BRESTOVAC*, OIB 36848260565, Požeška bb,Brestovac</item>
      <item>MARKO MARJANOVIĆ, 34000 Požega</item>
      <item>MIRA JELČIĆ, 35000 Slavonski Brod</item>
      <item>JURAJ RAJIĆ, odvjetnik, 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36848260565</item>
      <item>, OIB 36848260565</item>
      <item>, OIB null</item>
      <item>, OIB null</item>
      <item>, OIB null</item>
    </izvorni_sadrzaj>
    <derivirana_varijabla naziv="DomainObject.Predmet.SudioniciListNazivOIB_1">
      <item>, OIB 36848260565</item>
      <item>, OIB 36848260565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376</properties:Words>
  <properties:Characters>2135</properties:Characters>
  <properties:Lines>53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2017-05-16T09:42:00Z</dcterms:created>
  <dc:creator>alet</dc:creator>
  <cp:lastModifiedBy>wsadmin</cp:lastModifiedBy>
  <cp:lastPrinted>2017-05-16T10:04:00Z</cp:lastPrinted>
  <dcterms:modified xmlns:xsi="http://www.w3.org/2001/XMLSchema-instance" xsi:type="dcterms:W3CDTF">2017-05-16T10:06:00Z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