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cd02" w14:paraId="a62cd02" w:rsidRDefault="00AB4602" w:rsidP="00576FBD" w:rsidR="00576FBD" w:rsidRPr="00576FBD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</w:r>
      <w:r w:rsidR="00576FBD" w:rsidRPr="00576FBD">
        <w:rPr>
          <w:rFonts w:cs="Times New Roman"/>
        </w:rPr>
        <w:tab/>
        <w:t>1 St-4635/16</w:t>
      </w:r>
    </w:p>
    <w:p w:rsidRDefault="00576FBD" w:rsidP="00576FBD" w:rsidR="00576FBD">
      <w:pPr>
        <w:spacing w:after="0"/>
        <w:rPr>
          <w:rFonts w:cs="Times New Roman" w:eastAsia="Times New Roman"/>
          <w:b/>
          <w:lang w:eastAsia="hr-HR"/>
        </w:rPr>
      </w:pP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b/>
          <w:lang w:eastAsia="hr-HR"/>
        </w:rPr>
        <w:t xml:space="preserve">      </w:t>
      </w:r>
      <w:r w:rsidRPr="00576FBD">
        <w:rPr>
          <w:rFonts w:cs="Times New Roman" w:eastAsia="Times New Roman"/>
          <w:lang w:eastAsia="hr-HR"/>
        </w:rPr>
        <w:t xml:space="preserve">REPUBLIKA HRVATSKA 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TRGOVAČKI SUD U ZAGREBU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       Stalna služba u Karlovcu 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>R E P U B L I K A   H R V A T S K A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ab/>
        <w:t>R J E Š E N J E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ab/>
        <w:t>Trgovački sud u Zagrebu, Stalna služba u Karlovcu</w:t>
      </w:r>
      <w:r w:rsidRPr="00576FBD">
        <w:rPr>
          <w:rFonts w:cs="Times New Roman" w:eastAsia="Times New Roman"/>
          <w:b/>
          <w:lang w:eastAsia="hr-HR"/>
        </w:rPr>
        <w:t>,</w:t>
      </w:r>
      <w:r w:rsidRPr="00576FB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NAPRIJED INFO d.o.o. u stečaju, Zagreb, </w:t>
      </w:r>
      <w:proofErr w:type="spellStart"/>
      <w:r w:rsidRPr="00576FBD">
        <w:rPr>
          <w:rFonts w:cs="Times New Roman" w:eastAsia="Times New Roman"/>
          <w:lang w:eastAsia="hr-HR"/>
        </w:rPr>
        <w:t>Kopačevski</w:t>
      </w:r>
      <w:proofErr w:type="spellEnd"/>
      <w:r w:rsidRPr="00576FBD">
        <w:rPr>
          <w:rFonts w:cs="Times New Roman" w:eastAsia="Times New Roman"/>
          <w:lang w:eastAsia="hr-HR"/>
        </w:rPr>
        <w:t xml:space="preserve"> put 1/C, OIB: 54131174730, 10. rujna 2018.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>r i j e š i o   j e</w:t>
      </w:r>
    </w:p>
    <w:p w:rsidRDefault="00576FBD" w:rsidP="00576FBD" w:rsidR="00576FBD" w:rsidRPr="00576FBD">
      <w:pPr>
        <w:spacing w:after="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Saziva se Skupština vjerovnika za </w:t>
      </w:r>
      <w:r w:rsidRPr="00576FBD">
        <w:rPr>
          <w:rFonts w:cs="Times New Roman" w:eastAsia="Times New Roman"/>
          <w:b/>
          <w:lang w:eastAsia="hr-HR"/>
        </w:rPr>
        <w:t>10. listopada 2018</w:t>
      </w:r>
      <w:r w:rsidRPr="00576FBD">
        <w:rPr>
          <w:rFonts w:cs="Times New Roman" w:eastAsia="Times New Roman"/>
          <w:lang w:eastAsia="hr-HR"/>
        </w:rPr>
        <w:t>.</w:t>
      </w:r>
      <w:r w:rsidRPr="00576FBD">
        <w:rPr>
          <w:rFonts w:cs="Times New Roman" w:eastAsia="Times New Roman"/>
          <w:b/>
          <w:lang w:eastAsia="hr-HR"/>
        </w:rPr>
        <w:t xml:space="preserve"> u 10,30 sati u zgradi ovog suda u Karlovcu, Trg hrvatskih branitelja 1/II, soba broj 207</w:t>
      </w:r>
      <w:r w:rsidRPr="00576FBD">
        <w:rPr>
          <w:rFonts w:cs="Times New Roman" w:eastAsia="Times New Roman"/>
          <w:lang w:eastAsia="hr-HR"/>
        </w:rPr>
        <w:t>, sa slijedećim dnevnim redom:</w:t>
      </w:r>
    </w:p>
    <w:p w:rsidRDefault="00576FBD" w:rsidP="00576FBD" w:rsidR="00576FBD" w:rsidRPr="00576FB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>Donošenje odluke o parničnom postupku P-8479/2003.</w:t>
      </w:r>
    </w:p>
    <w:p w:rsidRDefault="00576FBD" w:rsidP="00576FBD" w:rsidR="00576FBD" w:rsidRPr="00576F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Donošenje odluke o poslovnom udjelu u društvu </w:t>
      </w:r>
      <w:proofErr w:type="spellStart"/>
      <w:r w:rsidRPr="00576FBD">
        <w:rPr>
          <w:rFonts w:cs="Times New Roman" w:eastAsia="Times New Roman"/>
          <w:lang w:eastAsia="hr-HR"/>
        </w:rPr>
        <w:t>Birogalerija</w:t>
      </w:r>
      <w:proofErr w:type="spellEnd"/>
      <w:r w:rsidRPr="00576FBD">
        <w:rPr>
          <w:rFonts w:cs="Times New Roman" w:eastAsia="Times New Roman"/>
          <w:lang w:eastAsia="hr-HR"/>
        </w:rPr>
        <w:t xml:space="preserve"> d.o.o.</w:t>
      </w:r>
    </w:p>
    <w:p w:rsidRDefault="00576FBD" w:rsidP="00576FBD" w:rsidR="00576FBD" w:rsidRPr="00576FBD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>Obrazloženje</w:t>
      </w: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ab/>
      </w: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ab/>
        <w:t>Na prijedlog stečajnog upravitelja u izvješću o tijeku stečajnog postupka i stanju stečajne mase od 7. rujna 2018. sazvana je skupština vjerovnika temeljem čl. 104. st. 1. Stečajnog zakona (Narodne novine broj 71/15, 104/17, dalje:SZ) kao u izreci rješenja.</w:t>
      </w: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         </w:t>
      </w:r>
      <w:r w:rsidRPr="00576FBD">
        <w:rPr>
          <w:rFonts w:cs="Times New Roman" w:eastAsia="Times New Roman"/>
          <w:lang w:eastAsia="hr-HR"/>
        </w:rPr>
        <w:tab/>
      </w:r>
      <w:r w:rsidRPr="00576FBD">
        <w:rPr>
          <w:rFonts w:cs="Times New Roman" w:eastAsia="Times New Roman"/>
          <w:lang w:eastAsia="hr-HR"/>
        </w:rPr>
        <w:tab/>
      </w: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>U Karlovcu, 10. rujna 2018.</w:t>
      </w:r>
    </w:p>
    <w:p w:rsidRDefault="00576FBD" w:rsidP="00576FBD" w:rsidR="00576FBD" w:rsidRPr="005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576FBD" w:rsidP="00576FBD" w:rsidR="00576FBD">
      <w:pPr>
        <w:spacing w:after="0"/>
        <w:jc w:val="center"/>
        <w:rPr>
          <w:rFonts w:cs="Times New Roman" w:eastAsia="Times New Roman"/>
          <w:lang w:eastAsia="hr-HR"/>
        </w:rPr>
      </w:pPr>
      <w:r w:rsidRPr="00576F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76FBD" w:rsidP="00576FBD" w:rsidR="005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Draženka Prpić</w:t>
      </w: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6FBD" w:rsidP="00576FBD" w:rsidR="00576FBD" w:rsidRPr="005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FBD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58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St-4635/2016-52</izvorni_sadrzaj>
    <derivirana_varijabla naziv="DomainObject.Oznaka_1">St-4635/2016-52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NAPRIJED INFO d.o.o. u stečaju zastupanog po punomoćniku Jadranka Lončarić</izvorni_sadrzaj>
    <derivirana_varijabla naziv="DomainObject.Predmet.ProtustrankaFormated_1">  NAPRIJED INFO d.o.o. u stečaju zastupanog po punomoćniku Jadranka Lončarić</derivirana_varijabla>
  </DomainObject.Predmet.ProtustrankaFormated>
  <DomainObject.Predmet.ProtustrankaFormatedOIB>
    <izvorni_sadrzaj>  NAPRIJED INFO d.o.o. u stečaju, OIB 54131174730 zastupanog po punomoćniku Jadranka Lončarić</izvorni_sadrzaj>
    <derivirana_varijabla naziv="DomainObject.Predmet.ProtustrankaFormatedOIB_1">  NAPRIJED INFO d.o.o. u stečaju, OIB 54131174730 zastupanog po punomoćniku Jadranka Lončarić</derivirana_varijabla>
  </DomainObject.Predmet.ProtustrankaFormatedOIB>
  <DomainObject.Predmet.ProtustrankaFormatedWithAdress>
    <izvorni_sadrzaj> NAPRIJED INFO d.o.o. u stečaju, Kopačevski put 1/C, 10000 Zagreb zastupanog po punomoćniku Jadranka Lončarić</izvorni_sadrzaj>
    <derivirana_varijabla naziv="DomainObject.Predmet.ProtustrankaFormatedWithAdress_1"> NAPRIJED INFO d.o.o. u stečaju, Kopačevski put 1/C, 10000 Zagreb zastupanog po punomoćniku Jadranka Lončarić</derivirana_varijabla>
  </DomainObject.Predmet.ProtustrankaFormatedWithAdress>
  <DomainObject.Predmet.ProtustrankaFormatedWithAdressOIB>
    <izvorni_sadrzaj> NAPRIJED INFO d.o.o. u stečaju, OIB 54131174730, Kopačevski put 1/C, 10000 Zagreb zastupanog po punomoćniku Jadranka Lončarić</izvorni_sadrzaj>
    <derivirana_varijabla naziv="DomainObject.Predmet.ProtustrankaFormatedWithAdressOIB_1"> NAPRIJED INFO d.o.o. u stečaju, OIB 54131174730, Kopačevski put 1/C, 10000 Zagreb zastupanog po punomoćniku Jadranka Lončarić</derivirana_varijabla>
  </DomainObject.Predmet.ProtustrankaFormatedWithAdressOIB>
  <DomainObject.Predmet.ProtustrankaWithAdress>
    <izvorni_sadrzaj>NAPRIJED INFO d.o.o. u stečaju Kopačevski put 1/C, 10000 Zagreb</izvorni_sadrzaj>
    <derivirana_varijabla naziv="DomainObject.Predmet.ProtustrankaWithAdress_1">NAPRIJED INFO d.o.o. u stečaju Kopačevski put 1/C, 10000 Zagreb</derivirana_varijabla>
  </DomainObject.Predmet.ProtustrankaWithAdress>
  <DomainObject.Predmet.ProtustrankaWithAdressOIB>
    <izvorni_sadrzaj>NAPRIJED INFO d.o.o. u stečaju, OIB 54131174730, Kopačevski put 1/C, 10000 Zagreb</izvorni_sadrzaj>
    <derivirana_varijabla naziv="DomainObject.Predmet.ProtustrankaWithAdressOIB_1">NAPRIJED INFO d.o.o. u stečaju, OIB 54131174730, Kopačevski put 1/C, 10000 Zagreb</derivirana_varijabla>
  </DomainObject.Predmet.ProtustrankaWithAdressOIB>
  <DomainObject.Predmet.ProtustrankaNazivFormated>
    <izvorni_sadrzaj>NAPRIJED INFO d.o.o. u stečaju</izvorni_sadrzaj>
    <derivirana_varijabla naziv="DomainObject.Predmet.ProtustrankaNazivFormated_1">NAPRIJED INFO d.o.o. u stečaju</derivirana_varijabla>
  </DomainObject.Predmet.ProtustrankaNazivFormated>
  <DomainObject.Predmet.ProtustrankaNazivFormatedOIB>
    <izvorni_sadrzaj>NAPRIJED INFO d.o.o. u stečaju, OIB 54131174730</izvorni_sadrzaj>
    <derivirana_varijabla naziv="DomainObject.Predmet.ProtustrankaNazivFormatedOIB_1">NAPRIJED INFO d.o.o. u stečaju,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u stečaju zastupanog po punomoćniku Jadranka Lončarić</item>
    </izvorni_sadrzaj>
    <derivirana_varijabla naziv="DomainObject.Predmet.ProtuStrankaListFormated_1">
      <item>NAPRIJED INFO d.o.o. u stečaju zastupanog po punomoćniku Jadranka Lončarić</item>
    </derivirana_varijabla>
  </DomainObject.Predmet.ProtuStrankaListFormated>
  <DomainObject.Predmet.ProtuStrankaListFormatedOIB>
    <izvorni_sadrzaj>
      <item>NAPRIJED INFO d.o.o. u stečaju, OIB 54131174730 zastupanog po punomoćniku Jadranka Lončarić</item>
    </izvorni_sadrzaj>
    <derivirana_varijabla naziv="DomainObject.Predmet.ProtuStrankaListFormatedOIB_1">
      <item>NAPRIJED INFO d.o.o. u stečaju, OIB 54131174730 zastupanog po punomoćniku Jadranka Lončarić</item>
    </derivirana_varijabla>
  </DomainObject.Predmet.ProtuStrankaListFormatedOIB>
  <DomainObject.Predmet.ProtuStrankaListFormatedWithAdress>
    <izvorni_sadrzaj>
      <item>NAPRIJED INFO d.o.o. u stečaju, Kopačevski put 1/C, 10000 Zagreb zastupanog po punomoćniku Jadranka Lončarić</item>
    </izvorni_sadrzaj>
    <derivirana_varijabla naziv="DomainObject.Predmet.ProtuStrankaListFormatedWithAdress_1">
      <item>NAPRIJED INFO d.o.o. u stečaju,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 u stečaju, OIB 54131174730, Kopačevski put 1/C, 10000 Zagreb zastupanog po punomoćniku Jadranka Lončarić</item>
    </izvorni_sadrzaj>
    <derivirana_varijabla naziv="DomainObject.Predmet.ProtuStrankaListFormatedWithAdressOIB_1">
      <item>NAPRIJED INFO d.o.o. u stečaju,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 u stečaju</item>
    </izvorni_sadrzaj>
    <derivirana_varijabla naziv="DomainObject.Predmet.ProtuStrankaListNazivFormated_1">
      <item>NAPRIJED INFO d.o.o. u stečaju</item>
    </derivirana_varijabla>
  </DomainObject.Predmet.ProtuStrankaListNazivFormated>
  <DomainObject.Predmet.ProtuStrankaListNazivFormatedOIB>
    <izvorni_sadrzaj>
      <item>NAPRIJED INFO d.o.o. u stečaju, OIB 54131174730</item>
    </izvorni_sadrzaj>
    <derivirana_varijabla naziv="DomainObject.Predmet.ProtuStrankaListNazivFormatedOIB_1">
      <item>NAPRIJED INFO d.o.o. u stečaju, OIB 54131174730</item>
    </derivirana_varijabla>
  </DomainObject.Predmet.ProtuStrankaListNazivFormatedOIB>
  <DomainObject.Predmet.OstaliListFormated>
    <izvorni_sadrzaj>
      <item>Jadranka Lončarić punomoćnica sudionika u postupku NAPRIJED INFO d.o.o. u stečaju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izvorni_sadrzaj>
    <derivirana_varijabla naziv="DomainObject.Predmet.OstaliListFormated_1">
      <item>Jadranka Lončarić punomoćnica sudionika u postupku NAPRIJED INFO d.o.o. u stečaju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derivirana_varijabla>
  </DomainObject.Predmet.OstaliListFormated>
  <DomainObject.Predmet.OstaliListFormatedOIB>
    <izvorni_sadrzaj>
      <item>Jadranka Lončarić, OIB 57603196688 punomoćnica sudionika u postupku NAPRIJED INFO d.o.o. u stečaju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</izvorni_sadrzaj>
    <derivirana_varijabla naziv="DomainObject.Predmet.OstaliListFormatedOIB_1">
      <item>Jadranka Lončarić, OIB 57603196688 punomoćnica sudionika u postupku NAPRIJED INFO d.o.o. u stečaju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</derivirana_varijabla>
  </DomainObject.Predmet.OstaliListFormatedOIB>
  <DomainObject.Predmet.OstaliListFormatedWithAdress>
    <izvorni_sadrzaj>
      <item>Jadranka Lončarić, Ulica Grada Gualdo Tadino 3, 10000 Zagreb punomoćnica sudionika u postupku NAPRIJED INFO d.o.o. u stečaju</item>
      <item>Korana Ferdelji, Biskupa Josipa Galjufa 7a, 10000 Zagreb</item>
      <item>Ankica Čenić, Josipa Pupačića 1, 21000 Split</item>
      <item>BETA-GRAF d.o.o., Kopačevski put 1 C, 10000 Zagreb</item>
      <item>Credo banka dioničko društvo "u stečaju", Zrinjsko-Frankopanska 58, 21000 Split</item>
      <item>NAPRIJED COMMERCE, društvo s ograničenom odgovornošću za knjižarstvo, trgovinu i proizvodnju, Mije Silobod Bolšića 3, 10000 Zagreb</item>
      <item>Mato Stjepanović, Pavla Hatza 23, 10000 Zagreb</item>
      <item>ZAGREBAČKI HOLDING d.o.o., Ulica grada Vukovara 41, 10000 Zagreb</item>
      <item>Zoran Stanić, Mije Silobod Bolšića 3, 10000 Zagreb</item>
      <item>HEP-TOPLINARSTVO d.o.o. za proizvodnju i distribuciju toplinske energije, Miševečka 15/a, 10000 Zagreb</item>
    </izvorni_sadrzaj>
    <derivirana_varijabla naziv="DomainObject.Predmet.OstaliListFormatedWithAdress_1">
      <item>Jadranka Lončarić, Ulica Grada Gualdo Tadino 3, 10000 Zagreb punomoćnica sudionika u postupku NAPRIJED INFO d.o.o. u stečaju</item>
      <item>Korana Ferdelji, Biskupa Josipa Galjufa 7a, 10000 Zagreb</item>
      <item>Ankica Čenić, Josipa Pupačića 1, 21000 Split</item>
      <item>BETA-GRAF d.o.o., Kopačevski put 1 C, 10000 Zagreb</item>
      <item>Credo banka dioničko društvo "u stečaju", Zrinjsko-Frankopanska 58, 21000 Split</item>
      <item>NAPRIJED COMMERCE, društvo s ograničenom odgovornošću za knjižarstvo, trgovinu i proizvodnju, Mije Silobod Bolšića 3, 10000 Zagreb</item>
      <item>Mato Stjepanović, Pavla Hatza 23, 10000 Zagreb</item>
      <item>ZAGREBAČKI HOLDING d.o.o., Ulica grada Vukovara 41, 10000 Zagreb</item>
      <item>Zoran Stanić, Mije Silobod Bolšića 3, 10000 Zagreb</item>
      <item>HEP-TOPLINARSTVO d.o.o. za proizvodnju i distribuciju toplinske energije, Miševečka 15/a,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punomoćnica sudionika u postupku NAPRIJED INFO d.o.o. u stečaju</item>
      <item>Korana Ferdelji, OIB 74691192835, Biskupa Josipa Galjufa 7a, 10000 Zagreb</item>
      <item>Ankica Čenić, OIB 67541309757, Josipa Pupačića 1, 21000 Split</item>
      <item>BETA-GRAF d.o.o., OIB 54822096277, Kopačevski put 1 C, 10000 Zagreb</item>
      <item>Credo banka dioničko društvo "u stečaju", OIB 94141384086, Zrinjsko-Frankopanska 58, 21000 Split</item>
      <item>NAPRIJED COMMERCE, društvo s ograničenom odgovornošću za knjižarstvo, trgovinu i proizvodnju, OIB 14112477239, Mije Silobod Bolšića 3, 10000 Zagreb</item>
      <item>Mato Stjepanović, OIB 21874955861, Pavla Hatza 23, 10000 Zagreb</item>
      <item>ZAGREBAČKI HOLDING d.o.o., OIB 85584865987, Ulica grada Vukovara 41, 10000 Zagreb</item>
      <item>Zoran Stanić, OIB 38497965074, Mije Silobod Bolšića 3, 10000 Zagreb</item>
      <item>HEP-TOPLINARSTVO d.o.o. za proizvodnju i distribuciju toplinske energije, OIB 15907062900, Miševečka 15/a, 10000 Zagreb</item>
    </izvorni_sadrzaj>
    <derivirana_varijabla naziv="DomainObject.Predmet.OstaliListFormatedWithAdressOIB_1">
      <item>Jadranka Lončarić, OIB 57603196688, Ulica Grada Gualdo Tadino 3, 10000 Zagreb punomoćnica sudionika u postupku NAPRIJED INFO d.o.o. u stečaju</item>
      <item>Korana Ferdelji, OIB 74691192835, Biskupa Josipa Galjufa 7a, 10000 Zagreb</item>
      <item>Ankica Čenić, OIB 67541309757, Josipa Pupačića 1, 21000 Split</item>
      <item>BETA-GRAF d.o.o., OIB 54822096277, Kopačevski put 1 C, 10000 Zagreb</item>
      <item>Credo banka dioničko društvo "u stečaju", OIB 94141384086, Zrinjsko-Frankopanska 58, 21000 Split</item>
      <item>NAPRIJED COMMERCE, društvo s ograničenom odgovornošću za knjižarstvo, trgovinu i proizvodnju, OIB 14112477239, Mije Silobod Bolšića 3, 10000 Zagreb</item>
      <item>Mato Stjepanović, OIB 21874955861, Pavla Hatza 23, 10000 Zagreb</item>
      <item>ZAGREBAČKI HOLDING d.o.o., OIB 85584865987, Ulica grada Vukovara 41, 10000 Zagreb</item>
      <item>Zoran Stanić, OIB 38497965074, Mije Silobod Bolšića 3, 10000 Zagreb</item>
      <item>HEP-TOPLINARSTVO d.o.o. za proizvodnju i distribuciju toplinske energije, OIB 15907062900, Miševečka 15/a, 10000 Zagreb</item>
    </derivirana_varijabla>
  </DomainObject.Predmet.OstaliListFormatedWithAdressOIB>
  <DomainObject.Predmet.OstaliListNazivFormated>
    <izvorni_sadrzaj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izvorni_sadrzaj>
    <derivirana_varijabla naziv="DomainObject.Predmet.OstaliListNazivFormated_1"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derivirana_varijabla>
  </DomainObject.Predmet.OstaliListNazivFormated>
  <DomainObject.Predmet.OstaliListNazivFormatedOIB>
    <izvorni_sadrzaj>
      <item>Jadranka Lončarić, OIB 57603196688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</izvorni_sadrzaj>
    <derivirana_varijabla naziv="DomainObject.Predmet.OstaliListNazivFormatedOIB_1">
      <item>Jadranka Lončarić, OIB 57603196688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St-4635/2016-52</izvorni_sadrzaj>
    <derivirana_varijabla naziv="DomainObject.PoslovniBrojDokumenta_1">St-4635/2016-52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 u stečaju</izvorni_sadrzaj>
    <derivirana_varijabla naziv="DomainObject.Predmet.ProtustrankaIDrugi_1">NAPRIJED INFO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 u stečaju, OIB 54131174730, Kopačevski put 1/C, 10000 Zagreb</izvorni_sadrzaj>
    <derivirana_varijabla naziv="DomainObject.Predmet.ProtustrankaIDrugiAdressOIB_1">NAPRIJED INFO d.o.o. u stečaju,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 u stečaju</item>
      <item>Jadranka Lončarić</item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izvorni_sadrzaj>
    <derivirana_varijabla naziv="DomainObject.Predmet.SudioniciListNaziv_1">
      <item>FINA Regionalni centar Zagreb</item>
      <item>NAPRIJED INFO d.o.o. u stečaju</item>
      <item>Jadranka Lončarić</item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 u stečaju,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  <item>BETA-GRAF d.o.o., OIB 54822096277, Kopačevski put 1 C,10000 Zagreb</item>
      <item>Credo banka dioničko društvo "u stečaju", OIB 94141384086, Zrinjsko-Frankopanska 58,21000 Split</item>
      <item>NAPRIJED COMMERCE, društvo s ograničenom odgovornošću za knjižarstvo, trgovinu i proizvodnju, OIB 14112477239, Mije Silobod Bolšića 3,10000 Zagreb</item>
      <item>Mato Stjepanović, OIB 21874955861, Pavla Hatza 23,10000 Zagreb</item>
      <item>ZAGREBAČKI HOLDING d.o.o., OIB 85584865987, Ulica grada Vukovara 41,10000 Zagreb</item>
      <item>Zoran Stanić, OIB 38497965074, Mije Silobod Bolšića 3,10000 Zagreb</item>
      <item>HEP-TOPLINARSTVO d.o.o. za proizvodnju i distribuciju toplinske energije, OIB 15907062900, Miševečka 15/a,10000 Zagreb</item>
    </izvorni_sadrzaj>
    <derivirana_varijabla naziv="DomainObject.Predmet.SudioniciListAdressOIB_1">
      <item>FINA Regionalni centar Zagreb, OIB 85821130368, Trg svibanjskih žrtava 1995. br. 1,10000 Zagreb</item>
      <item>NAPRIJED INFO d.o.o. u stečaju,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  <item>BETA-GRAF d.o.o., OIB 54822096277, Kopačevski put 1 C,10000 Zagreb</item>
      <item>Credo banka dioničko društvo "u stečaju", OIB 94141384086, Zrinjsko-Frankopanska 58,21000 Split</item>
      <item>NAPRIJED COMMERCE, društvo s ograničenom odgovornošću za knjižarstvo, trgovinu i proizvodnju, OIB 14112477239, Mije Silobod Bolšića 3,10000 Zagreb</item>
      <item>Mato Stjepanović, OIB 21874955861, Pavla Hatza 23,10000 Zagreb</item>
      <item>ZAGREBAČKI HOLDING d.o.o., OIB 85584865987, Ulica grada Vukovara 41,10000 Zagreb</item>
      <item>Zoran Stanić, OIB 38497965074, Mije Silobod Bolšića 3,10000 Zagreb</item>
      <item>HEP-TOPLINARSTVO d.o.o. za proizvodnju i distribuciju toplinske energije, OIB 15907062900, Miševečka 15/a,10000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0D8E-A035-4186-9B6B-CAF2AC0EC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927</properties:Characters>
  <properties:Lines>42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2018-09-10T10:26:00Z</cp:lastPrinted>
  <dcterms:modified xmlns:xsi="http://www.w3.org/2001/XMLSchema-instance" xsi:type="dcterms:W3CDTF">2018-09-10T10:26:00Z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St-4635/2016-52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