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5e0" w14:paraId="54b35e0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92EE3">
        <w:t>EKO ETNO P</w:t>
      </w:r>
      <w:r w:rsidR="000E093A">
        <w:t xml:space="preserve">AST d.o.o. za ugostiteljstvo i </w:t>
      </w:r>
      <w:r w:rsidR="00A92EE3">
        <w:t>turizam, OIB: 20861457972, MBS: 080870872, Puska, Bukovica 1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92EE3">
        <w:t>EKO ETNO P</w:t>
      </w:r>
      <w:r w:rsidR="000E093A">
        <w:t xml:space="preserve">AST d.o.o. za ugostiteljstvo i </w:t>
      </w:r>
      <w:r w:rsidR="00A92EE3">
        <w:t>turizam, OIB: 20861457972, MBS: 080870872, Puska, Bukovica 1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85136">
        <w:t>Mirjana Viduka Varenina</w:t>
      </w:r>
      <w:r w:rsidR="00CD5B58">
        <w:t xml:space="preserve">, </w:t>
      </w:r>
      <w:r w:rsidR="00085136">
        <w:t>OIB: 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92EE3">
        <w:t>EKO ETNO P</w:t>
      </w:r>
      <w:r w:rsidR="000E093A">
        <w:t xml:space="preserve">AST d.o.o. za ugostiteljstvo i </w:t>
      </w:r>
      <w:r w:rsidR="00A92EE3">
        <w:t>turizam, OIB: 20861457972, MBS: 080870872, Puska, Bukovica 1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9C4FB0">
        <w:rPr>
          <w:bCs/>
        </w:rPr>
        <w:t>26. siječnja</w:t>
      </w:r>
      <w:r w:rsidRPr="0081735B">
        <w:rPr>
          <w:bCs/>
        </w:rPr>
        <w:t xml:space="preserve"> 201</w:t>
      </w:r>
      <w:r w:rsidR="009C4FB0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9C4FB0">
        <w:rPr>
          <w:bCs/>
        </w:rPr>
        <w:t>8</w:t>
      </w:r>
      <w:r w:rsidR="00A51673">
        <w:rPr>
          <w:bCs/>
        </w:rPr>
        <w:t>-01/04, Ur.broj: 04-06-1</w:t>
      </w:r>
      <w:r w:rsidR="009C4FB0">
        <w:rPr>
          <w:bCs/>
        </w:rPr>
        <w:t>8</w:t>
      </w:r>
      <w:r w:rsidRPr="0081735B">
        <w:rPr>
          <w:bCs/>
        </w:rPr>
        <w:t>-</w:t>
      </w:r>
      <w:r w:rsidR="009C4FB0">
        <w:rPr>
          <w:bCs/>
        </w:rPr>
        <w:t>385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9C4FB0">
        <w:rPr>
          <w:bCs/>
        </w:rPr>
        <w:t>5. siječnja</w:t>
      </w:r>
      <w:r w:rsidR="004945E5">
        <w:rPr>
          <w:bCs/>
        </w:rPr>
        <w:t xml:space="preserve"> 201</w:t>
      </w:r>
      <w:r w:rsidR="009C4FB0">
        <w:rPr>
          <w:bCs/>
        </w:rPr>
        <w:t>8</w:t>
      </w:r>
      <w:r w:rsidRPr="0081735B">
        <w:rPr>
          <w:bCs/>
        </w:rPr>
        <w:t xml:space="preserve">. nad stečajnim dužnikom </w:t>
      </w:r>
      <w:r w:rsidR="00A92EE3">
        <w:t>EKO ETNO P</w:t>
      </w:r>
      <w:r w:rsidR="000E093A">
        <w:t xml:space="preserve">AST d.o.o. za ugostiteljstvo i </w:t>
      </w:r>
      <w:r w:rsidR="00A92EE3">
        <w:t>turizam, OIB: 20861457972, MBS: 080870872, Puska, Bukovica 1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164FE0">
        <w:t>29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703" w:rsidP="005C2CD1" w:rsidR="008F1703">
      <w:r>
        <w:separator/>
      </w:r>
    </w:p>
  </w:endnote>
  <w:endnote w:id="0" w:type="continuationSeparator">
    <w:p w:rsidRDefault="008F1703" w:rsidP="005C2CD1" w:rsidR="008F1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703" w:rsidP="005C2CD1" w:rsidR="008F1703">
      <w:r>
        <w:separator/>
      </w:r>
    </w:p>
  </w:footnote>
  <w:footnote w:id="0" w:type="continuationSeparator">
    <w:p w:rsidRDefault="008F1703" w:rsidP="005C2CD1" w:rsidR="008F17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605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</w:t>
        </w:r>
        <w:r w:rsidR="00164FE0">
          <w:t>29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626466">
      <w:t>4</w:t>
    </w:r>
    <w:r w:rsidR="00164FE0">
      <w:t>29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85136"/>
    <w:rsid w:val="00091B4B"/>
    <w:rsid w:val="000A63F3"/>
    <w:rsid w:val="000D0569"/>
    <w:rsid w:val="000E093A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4FE0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2605"/>
    <w:rsid w:val="00724C8C"/>
    <w:rsid w:val="0073010A"/>
    <w:rsid w:val="00752C12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2B0B"/>
    <w:rsid w:val="008D4581"/>
    <w:rsid w:val="008E4667"/>
    <w:rsid w:val="008E7CEC"/>
    <w:rsid w:val="008F1703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4FB0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 ETNO PAST d.o.o.</izvorni_sadrzaj>
    <derivirana_varijabla naziv="DomainObject.Predmet.ProtustrankaFormated_1">  EKO ETNO PAST d.o.o.</derivirana_varijabla>
  </DomainObject.Predmet.ProtustrankaFormated>
  <DomainObject.Predmet.ProtustrankaFormatedOIB>
    <izvorni_sadrzaj>  EKO ETNO PAST d.o.o., OIB 20861457972</izvorni_sadrzaj>
    <derivirana_varijabla naziv="DomainObject.Predmet.ProtustrankaFormatedOIB_1">  EKO ETNO PAST d.o.o., OIB 20861457972</derivirana_varijabla>
  </DomainObject.Predmet.ProtustrankaFormatedOIB>
  <DomainObject.Predmet.ProtustrankaFormatedWithAdress>
    <izvorni_sadrzaj> EKO ETNO PAST d.o.o., Bukovica 1, 44324 Puska</izvorni_sadrzaj>
    <derivirana_varijabla naziv="DomainObject.Predmet.ProtustrankaFormatedWithAdress_1"> EKO ETNO PAST d.o.o., Bukovica 1, 44324 Puska</derivirana_varijabla>
  </DomainObject.Predmet.ProtustrankaFormatedWithAdress>
  <DomainObject.Predmet.ProtustrankaFormatedWithAdressOIB>
    <izvorni_sadrzaj> EKO ETNO PAST d.o.o., OIB 20861457972, Bukovica 1, 44324 Puska</izvorni_sadrzaj>
    <derivirana_varijabla naziv="DomainObject.Predmet.ProtustrankaFormatedWithAdressOIB_1"> EKO ETNO PAST d.o.o., OIB 20861457972, Bukovica 1, 44324 Puska</derivirana_varijabla>
  </DomainObject.Predmet.ProtustrankaFormatedWithAdressOIB>
  <DomainObject.Predmet.ProtustrankaWithAdress>
    <izvorni_sadrzaj>EKO ETNO PAST d.o.o. Bukovica 1, 44324 Puska</izvorni_sadrzaj>
    <derivirana_varijabla naziv="DomainObject.Predmet.ProtustrankaWithAdress_1">EKO ETNO PAST d.o.o. Bukovica 1, 44324 Puska</derivirana_varijabla>
  </DomainObject.Predmet.ProtustrankaWithAdress>
  <DomainObject.Predmet.ProtustrankaWithAdressOIB>
    <izvorni_sadrzaj>EKO ETNO PAST d.o.o., OIB 20861457972, Bukovica 1, 44324 Puska</izvorni_sadrzaj>
    <derivirana_varijabla naziv="DomainObject.Predmet.ProtustrankaWithAdressOIB_1">EKO ETNO PAST d.o.o., OIB 20861457972, Bukovica 1, 44324 Puska</derivirana_varijabla>
  </DomainObject.Predmet.ProtustrankaWithAdressOIB>
  <DomainObject.Predmet.ProtustrankaNazivFormated>
    <izvorni_sadrzaj>EKO ETNO PAST d.o.o.</izvorni_sadrzaj>
    <derivirana_varijabla naziv="DomainObject.Predmet.ProtustrankaNazivFormated_1">EKO ETNO PAST d.o.o.</derivirana_varijabla>
  </DomainObject.Predmet.ProtustrankaNazivFormated>
  <DomainObject.Predmet.ProtustrankaNazivFormatedOIB>
    <izvorni_sadrzaj>EKO ETNO PAST d.o.o., OIB 20861457972</izvorni_sadrzaj>
    <derivirana_varijabla naziv="DomainObject.Predmet.ProtustrankaNazivFormatedOIB_1">EKO ETNO PAST d.o.o., OIB 20861457972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ETNO PAST d.o.o.</item>
    </izvorni_sadrzaj>
    <derivirana_varijabla naziv="DomainObject.Predmet.ProtuStrankaListFormated_1">
      <item>EKO ETNO PAST d.o.o.</item>
    </derivirana_varijabla>
  </DomainObject.Predmet.ProtuStrankaListFormated>
  <DomainObject.Predmet.ProtuStrankaListFormatedOIB>
    <izvorni_sadrzaj>
      <item>EKO ETNO PAST d.o.o., OIB 20861457972</item>
    </izvorni_sadrzaj>
    <derivirana_varijabla naziv="DomainObject.Predmet.ProtuStrankaListFormatedOIB_1">
      <item>EKO ETNO PAST d.o.o., OIB 20861457972</item>
    </derivirana_varijabla>
  </DomainObject.Predmet.ProtuStrankaListFormatedOIB>
  <DomainObject.Predmet.ProtuStrankaListFormatedWithAdress>
    <izvorni_sadrzaj>
      <item>EKO ETNO PAST d.o.o., Bukovica 1, 44324 Puska</item>
    </izvorni_sadrzaj>
    <derivirana_varijabla naziv="DomainObject.Predmet.ProtuStrankaListFormatedWithAdress_1">
      <item>EKO ETNO PAST d.o.o., Bukovica 1, 44324 Puska</item>
    </derivirana_varijabla>
  </DomainObject.Predmet.ProtuStrankaListFormatedWithAdress>
  <DomainObject.Predmet.ProtuStrankaListFormatedWithAdressOIB>
    <izvorni_sadrzaj>
      <item>EKO ETNO PAST d.o.o., OIB 20861457972, Bukovica 1, 44324 Puska</item>
    </izvorni_sadrzaj>
    <derivirana_varijabla naziv="DomainObject.Predmet.ProtuStrankaListFormatedWithAdressOIB_1">
      <item>EKO ETNO PAST d.o.o., OIB 20861457972, Bukovica 1, 44324 Puska</item>
    </derivirana_varijabla>
  </DomainObject.Predmet.ProtuStrankaListFormatedWithAdressOIB>
  <DomainObject.Predmet.ProtuStrankaListNazivFormated>
    <izvorni_sadrzaj>
      <item>EKO ETNO PAST d.o.o.</item>
    </izvorni_sadrzaj>
    <derivirana_varijabla naziv="DomainObject.Predmet.ProtuStrankaListNazivFormated_1">
      <item>EKO ETNO PAST d.o.o.</item>
    </derivirana_varijabla>
  </DomainObject.Predmet.ProtuStrankaListNazivFormated>
  <DomainObject.Predmet.ProtuStrankaListNazivFormatedOIB>
    <izvorni_sadrzaj>
      <item>EKO ETNO PAST d.o.o., OIB 20861457972</item>
    </izvorni_sadrzaj>
    <derivirana_varijabla naziv="DomainObject.Predmet.ProtuStrankaListNazivFormatedOIB_1">
      <item>EKO ETNO PAST d.o.o., OIB 20861457972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ETNO PAST d.o.o.</izvorni_sadrzaj>
    <derivirana_varijabla naziv="DomainObject.Predmet.ProtustrankaIDrugi_1">EKO ETNO PAST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ETNO PAST d.o.o., OIB 20861457972, Bukovica 1, 44324 Puska</izvorni_sadrzaj>
    <derivirana_varijabla naziv="DomainObject.Predmet.ProtustrankaIDrugiAdressOIB_1">EKO ETNO PAST d.o.o., OIB 20861457972, Bukovica 1, 44324 Puska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ETNO PAST d.o.o.</item>
      <item>FINA Regionalni centar Zagreb</item>
    </izvorni_sadrzaj>
    <derivirana_varijabla naziv="DomainObject.Predmet.SudioniciListNaziv_1">
      <item>EKO ETNO PAST d.o.o.</item>
      <item>FINA Regionalni centar Zagreb</item>
    </derivirana_varijabla>
  </DomainObject.Predmet.SudioniciListNaziv>
  <DomainObject.Predmet.SudioniciListAdressOIB>
    <izvorni_sadrzaj>
      <item>EKO ETNO PAST d.o.o., OIB 20861457972, Bukovica 1,44324 Puska</item>
      <item>FINA Regionalni centar Zagreb, OIB 85821130368, Trg svibanjskih žrtava 1995. 1,10000 Zagreb</item>
    </izvorni_sadrzaj>
    <derivirana_varijabla naziv="DomainObject.Predmet.SudioniciListAdressOIB_1">
      <item>EKO ETNO PAST d.o.o., OIB 20861457972, Bukovica 1,44324 Puska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20861457972</item>
      <item>, OIB 85821130368</item>
    </izvorni_sadrzaj>
    <derivirana_varijabla naziv="DomainObject.Predmet.SudioniciListNazivOIB_1">
      <item>, OIB 20861457972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D47AE-F73C-4CBD-8F65-BB1B369FA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3119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2018-06-08T06:54:00Z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2018-06-08T09:28:00Z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(EKO ETNO PAST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