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ad503e" w14:paraId="cad503e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1074E1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1074E1">
              <w:t>422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1074E1">
              <w:t>9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74E1" w:rsidRPr="001074E1">
        <w:rPr>
          <w:rFonts w:eastAsia="Times New Roman" w:hAnsi="Times New Roman" w:ascii="Times New Roman"/>
          <w:color w:themeColor="text1" w:val="000000"/>
          <w:sz w:val="24"/>
          <w:szCs w:val="24"/>
        </w:rPr>
        <w:t>MAO d.o.o., Čakovec, Trg Republike 6, OIB: 29975985777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</w:t>
      </w:r>
      <w:r w:rsidR="007D6948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074E1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23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siječnja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7D6948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A369C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a na koje se dostavom ovoga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1074E1" w:rsidP="001074E1" w:rsidR="001074E1" w:rsidRPr="001074E1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74E1">
        <w:rPr>
          <w:rFonts w:eastAsia="Times New Roman" w:hAnsi="Times New Roman" w:ascii="Times New Roman"/>
          <w:sz w:val="24"/>
          <w:szCs w:val="24"/>
          <w:lang w:eastAsia="hr-HR"/>
        </w:rPr>
        <w:t>direktor dužnika: Zoltán Budi, Mađarska, Budimpešta 08, Magdolna utca 33</w:t>
      </w:r>
    </w:p>
    <w:p w:rsidRDefault="001074E1" w:rsidP="001074E1" w:rsidR="001074E1" w:rsidRPr="001074E1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74E1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Rijeka, Jadranski trg 3A (kao pravna osoba koja za dužnika obavlja poslove platnog prometa)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7D69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422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/2018-4 od 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kao i po rješenju suda broj St-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422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/2018-5 od 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86AB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B7C71" w:rsidRPr="00535E53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D6948" w:rsidP="001074E1" w:rsidR="001074E1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1074E1" w:rsidP="001074E1" w:rsidR="001074E1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74E1">
        <w:rPr>
          <w:rFonts w:eastAsia="Times New Roman" w:hAnsi="Times New Roman" w:ascii="Times New Roman"/>
          <w:sz w:val="24"/>
          <w:szCs w:val="24"/>
          <w:lang w:eastAsia="hr-HR"/>
        </w:rPr>
        <w:t>direktor dužnika: Zoltán Budi, Mađarska, Budimpešta 08, Magdolna utca 33</w:t>
      </w:r>
    </w:p>
    <w:p w:rsidRDefault="001074E1" w:rsidP="001074E1" w:rsidR="001074E1" w:rsidRPr="001074E1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74E1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E06F9E" w:rsidRPr="00E06F9E">
      <w:rPr>
        <w:rFonts w:hAnsi="Times New Roman" w:ascii="Times New Roman"/>
        <w:bCs/>
        <w:noProof/>
        <w:sz w:val="24"/>
        <w:szCs w:val="24"/>
      </w:rPr>
      <w:t>Poslovni broj: 10 St-422/2018-9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06F9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074E1"/>
    <w:rsid w:val="001139DB"/>
    <w:rsid w:val="00166DE1"/>
    <w:rsid w:val="00186ABD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E53"/>
    <w:rsid w:val="005466E0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D6948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1855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8108A"/>
    <w:rsid w:val="00D94208"/>
    <w:rsid w:val="00DB5D1B"/>
    <w:rsid w:val="00DC66A8"/>
    <w:rsid w:val="00DC70E5"/>
    <w:rsid w:val="00DF6C31"/>
    <w:rsid w:val="00E06F9E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A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A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MAO društvo s ograničenom odgovornošću za trgovinu i usluge</izvorni_sadrzaj>
    <derivirana_varijabla naziv="DomainObject.Predmet.ProtustrankaFormated_1">  MAO društvo s ograničenom odgovornošću za trgovinu i usluge</derivirana_varijabla>
  </DomainObject.Predmet.ProtustrankaFormated>
  <DomainObject.Predmet.ProtustrankaFormatedOIB>
    <izvorni_sadrzaj>  MAO društvo s ograničenom odgovornošću za trgovinu i usluge, OIB 29975985777</izvorni_sadrzaj>
    <derivirana_varijabla naziv="DomainObject.Predmet.ProtustrankaFormatedOIB_1">  MAO društvo s ograničenom odgovornošću za trgovinu i usluge, OIB 29975985777</derivirana_varijabla>
  </DomainObject.Predmet.ProtustrankaFormatedOIB>
  <DomainObject.Predmet.ProtustrankaFormatedWithAdress>
    <izvorni_sadrzaj> MAO društvo s ograničenom odgovornošću za trgovinu i usluge, Trg Republike 6, 40000 Čakovec</izvorni_sadrzaj>
    <derivirana_varijabla naziv="DomainObject.Predmet.ProtustrankaFormatedWithAdress_1"> MAO društvo s ograničenom odgovornošću za trgovinu i usluge, Trg Republike 6, 40000 Čakovec</derivirana_varijabla>
  </DomainObject.Predmet.ProtustrankaFormatedWithAdress>
  <DomainObject.Predmet.ProtustrankaFormatedWithAdressOIB>
    <izvorni_sadrzaj> MAO društvo s ograničenom odgovornošću za trgovinu i usluge, OIB 29975985777, Trg Republike 6, 40000 Čakovec</izvorni_sadrzaj>
    <derivirana_varijabla naziv="DomainObject.Predmet.ProtustrankaFormatedWithAdressOIB_1"> MAO društvo s ograničenom odgovornošću za trgovinu i usluge, OIB 29975985777, Trg Republike 6, 40000 Čakovec</derivirana_varijabla>
  </DomainObject.Predmet.ProtustrankaFormatedWithAdressOIB>
  <DomainObject.Predmet.ProtustrankaWithAdress>
    <izvorni_sadrzaj>MAO društvo s ograničenom odgovornošću za trgovinu i usluge Trg Republike 6, 40000 Čakovec</izvorni_sadrzaj>
    <derivirana_varijabla naziv="DomainObject.Predmet.ProtustrankaWithAdress_1">MAO društvo s ograničenom odgovornošću za trgovinu i usluge Trg Republike 6, 40000 Čakovec</derivirana_varijabla>
  </DomainObject.Predmet.ProtustrankaWithAdress>
  <DomainObject.Predmet.ProtustrankaWithAdressOIB>
    <izvorni_sadrzaj>MAO društvo s ograničenom odgovornošću za trgovinu i usluge, OIB 29975985777, Trg Republike 6, 40000 Čakovec</izvorni_sadrzaj>
    <derivirana_varijabla naziv="DomainObject.Predmet.ProtustrankaWithAdressOIB_1">MAO društvo s ograničenom odgovornošću za trgovinu i usluge, OIB 29975985777, Trg Republike 6, 40000 Čakovec</derivirana_varijabla>
  </DomainObject.Predmet.ProtustrankaWithAdressOIB>
  <DomainObject.Predmet.ProtustrankaNazivFormated>
    <izvorni_sadrzaj>MAO društvo s ograničenom odgovornošću za trgovinu i usluge</izvorni_sadrzaj>
    <derivirana_varijabla naziv="DomainObject.Predmet.ProtustrankaNazivFormated_1">MAO društvo s ograničenom odgovornošću za trgovinu i usluge</derivirana_varijabla>
  </DomainObject.Predmet.ProtustrankaNazivFormated>
  <DomainObject.Predmet.ProtustrankaNazivFormatedOIB>
    <izvorni_sadrzaj>MAO društvo s ograničenom odgovornošću za trgovinu i usluge, OIB 29975985777</izvorni_sadrzaj>
    <derivirana_varijabla naziv="DomainObject.Predmet.ProtustrankaNazivFormatedOIB_1">MAO društvo s ograničenom odgovornošću za trgovinu i usluge, OIB 29975985777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7965.05</izvorni_sadrzaj>
    <derivirana_varijabla naziv="DomainObject.Predmet.TrenutnaVrijednost_1">7965.05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MAO društvo s ograničenom odgovornošću za trgovinu i usluge</item>
    </izvorni_sadrzaj>
    <derivirana_varijabla naziv="DomainObject.Predmet.ProtuStrankaListFormated_1">
      <item>MAO društvo s ograničenom odgovornošću za trgovinu i usluge</item>
    </derivirana_varijabla>
  </DomainObject.Predmet.ProtuStrankaListFormated>
  <DomainObject.Predmet.ProtuStrankaListFormatedOIB>
    <izvorni_sadrzaj>
      <item>MAO društvo s ograničenom odgovornošću za trgovinu i usluge, OIB 29975985777</item>
    </izvorni_sadrzaj>
    <derivirana_varijabla naziv="DomainObject.Predmet.ProtuStrankaListFormatedOIB_1">
      <item>MAO društvo s ograničenom odgovornošću za trgovinu i usluge, OIB 29975985777</item>
    </derivirana_varijabla>
  </DomainObject.Predmet.ProtuStrankaListFormatedOIB>
  <DomainObject.Predmet.ProtuStrankaListFormatedWithAdress>
    <izvorni_sadrzaj>
      <item>MAO društvo s ograničenom odgovornošću za trgovinu i usluge, Trg Republike 6, 40000 Čakovec</item>
    </izvorni_sadrzaj>
    <derivirana_varijabla naziv="DomainObject.Predmet.ProtuStrankaListFormatedWithAdress_1">
      <item>MAO društvo s ograničenom odgovornošću za trgovinu i usluge, Trg Republike 6, 40000 Čakovec</item>
    </derivirana_varijabla>
  </DomainObject.Predmet.ProtuStrankaListFormatedWithAdress>
  <DomainObject.Predmet.ProtuStrankaListFormatedWithAdressOIB>
    <izvorni_sadrzaj>
      <item>MAO društvo s ograničenom odgovornošću za trgovinu i usluge, OIB 29975985777, Trg Republike 6, 40000 Čakovec</item>
    </izvorni_sadrzaj>
    <derivirana_varijabla naziv="DomainObject.Predmet.ProtuStrankaListFormatedWithAdressOIB_1">
      <item>MAO društvo s ograničenom odgovornošću za trgovinu i usluge, OIB 29975985777, Trg Republike 6, 40000 Čakovec</item>
    </derivirana_varijabla>
  </DomainObject.Predmet.ProtuStrankaListFormatedWithAdressOIB>
  <DomainObject.Predmet.ProtuStrankaListNazivFormated>
    <izvorni_sadrzaj>
      <item>MAO društvo s ograničenom odgovornošću za trgovinu i usluge</item>
    </izvorni_sadrzaj>
    <derivirana_varijabla naziv="DomainObject.Predmet.ProtuStrankaListNazivFormated_1">
      <item>MAO društvo s ograničenom odgovornošću za trgovinu i usluge</item>
    </derivirana_varijabla>
  </DomainObject.Predmet.ProtuStrankaListNazivFormated>
  <DomainObject.Predmet.ProtuStrankaListNazivFormatedOIB>
    <izvorni_sadrzaj>
      <item>MAO društvo s ograničenom odgovornošću za trgovinu i usluge, OIB 29975985777</item>
    </izvorni_sadrzaj>
    <derivirana_varijabla naziv="DomainObject.Predmet.ProtuStrankaListNazivFormatedOIB_1">
      <item>MAO društvo s ograničenom odgovornošću za trgovinu i usluge, OIB 29975985777</item>
    </derivirana_varijabla>
  </DomainObject.Predmet.ProtuStrankaListNazivFormatedOIB>
  <DomainObject.Predmet.OstaliList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Formated_1">
      <item>Sudski registar</item>
      <item>Zoltán Budi</item>
      <item>Županijsko državno odvjetništvo</item>
      <item>Erste &amp; Steiermärkische bank d.d.</item>
    </derivirana_varijabla>
  </DomainObject.Predmet.OstaliListFormated>
  <DomainObject.Predmet.OstaliList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FormatedOIB_1">
      <item>Sudski registar</item>
      <item>Zoltán Budi, OIB 18733271159</item>
      <item>Županijsko državno odvjetništvo</item>
      <item>Erste &amp; Steiermärkische bank d.d.</item>
    </derivirana_varijabla>
  </DomainObject.Predmet.OstaliListFormatedOIB>
  <DomainObject.Predmet.OstaliListFormatedWithAdress>
    <izvorni_sadrzaj>
      <item>Sudski registar</item>
      <item>Zoltán Budi,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_1">
      <item>Sudski registar</item>
      <item>Zoltán Budi, Magdolna utca 33, 1086 Budimpešta 08</item>
      <item>Županijsko državno odvjetništvo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Zoltán Budi, OIB 18733271159,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OIB_1">
      <item>Sudski registar</item>
      <item>Zoltán Budi, OIB 18733271159, Magdolna utca 33, 1086 Budimpešta 08</item>
      <item>Županijsko državno odvjetništvo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NazivFormated_1">
      <item>Sudski registar</item>
      <item>Zoltán Budi</item>
      <item>Županijsko državno odvjetništvo</item>
      <item>Erste &amp; Steiermärkische bank d.d.</item>
    </derivirana_varijabla>
  </DomainObject.Predmet.OstaliListNazivFormated>
  <DomainObject.Predmet.OstaliListNaziv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NazivFormatedOIB_1">
      <item>Sudski registar</item>
      <item>Zoltán Budi, OIB 18733271159</item>
      <item>Županijsko državno odvjetništvo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MAO društvo s ograničenom odgovornošću za trgovinu i usluge</izvorni_sadrzaj>
    <derivirana_varijabla naziv="DomainObject.Predmet.ProtustrankaIDrugi_1">MAO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MAO društvo s ograničenom odgovornošću za trgovinu i usluge, OIB 29975985777, Trg Republike 6, 40000 Čakovec</izvorni_sadrzaj>
    <derivirana_varijabla naziv="DomainObject.Predmet.ProtustrankaIDrugiAdressOIB_1">MAO društvo s ograničenom odgovornošću za trgovinu i usluge, OIB 29975985777,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izvorni_sadrzaj>
    <derivirana_varijabla naziv="DomainObject.Predmet.SudioniciListNaziv_1"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29975985777</item>
      <item>, OIB null</item>
      <item>, OIB 18733271159</item>
      <item>, OIB null</item>
      <item>, OIB null</item>
    </izvorni_sadrzaj>
    <derivirana_varijabla naziv="DomainObject.Predmet.SudioniciListNazivOIB_1">
      <item>, OIB 85821130368</item>
      <item>, OIB 29975985777</item>
      <item>, OIB null</item>
      <item>, OIB 18733271159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St-422/2018-4</izvorni_sadrzaj>
    <derivirana_varijabla naziv="DomainObject.PredzadnjaOdlukaIzPredmeta.Oznaka_1">St-422/2018-4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59232-C19D-4526-ADBC-C11B3A4D1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1651</properties:Characters>
  <properties:Lines>56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2018-11-28T09:53:00Z</dcterms:created>
  <dc:creator>Mirjana Mlinarić</dc:creator>
  <cp:lastModifiedBy>Nevenka Vuković</cp:lastModifiedBy>
  <cp:lastPrinted>2018-11-28T10:56:00Z</cp:lastPrinted>
  <dcterms:modified xmlns:xsi="http://www.w3.org/2001/XMLSchema-instance" xsi:type="dcterms:W3CDTF">2018-11-28T11:41:00Z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(St-422-18-9_Zaključak_-_poziv_za_ročište-_ponovno.docx)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