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3949c" w14:paraId="fc3949c" w:rsidRDefault="006C6EBB" w:rsidR="006C6EBB">
      <w:pPr>
        <w15:collapsed w:val="false"/>
      </w:pPr>
      <w:bookmarkStart w:name="_GoBack" w:id="0"/>
      <w:bookmarkEnd w:id="0"/>
    </w:p>
    <w:p w:rsidRDefault="006C6EBB" w:rsidR="006C6EBB"/>
    <w:p w:rsidRDefault="006C6EBB" w:rsidR="006C6EBB">
      <w:r>
        <w:t>REPUBLIKA HRVATSKA</w:t>
      </w:r>
    </w:p>
    <w:p w:rsidRDefault="006C6EBB" w:rsidR="006C6EBB">
      <w:r>
        <w:t>TRGOVAČKI SUD U</w:t>
      </w:r>
      <w:r w:rsidR="006A7927">
        <w:t xml:space="preserve"> OSIJEKU</w:t>
      </w:r>
    </w:p>
    <w:p w:rsidRDefault="006A7927" w:rsidR="004B771F">
      <w:r>
        <w:t xml:space="preserve">STALNA SLUŽBA </w:t>
      </w:r>
    </w:p>
    <w:p w:rsidRDefault="004B771F" w:rsidR="006A7927">
      <w:r>
        <w:t xml:space="preserve">U </w:t>
      </w:r>
      <w:r w:rsidR="00C83B15">
        <w:t>SLAVONSKOM BRODU</w:t>
      </w:r>
      <w:r w:rsidR="006A7927">
        <w:t xml:space="preserve"> </w:t>
      </w:r>
    </w:p>
    <w:p w:rsidRDefault="00C83B15" w:rsidR="006C6EBB">
      <w:r>
        <w:t xml:space="preserve">                                          </w:t>
      </w:r>
      <w:r w:rsidR="004B771F">
        <w:t xml:space="preserve">  </w:t>
      </w:r>
      <w:r w:rsidR="006C6EBB">
        <w:t xml:space="preserve">                                                BROJ: </w:t>
      </w:r>
      <w:r w:rsidR="006A7927">
        <w:t>2/</w:t>
      </w:r>
      <w:r w:rsidR="006C6EBB">
        <w:t>St-</w:t>
      </w:r>
      <w:r w:rsidR="00DE57EA">
        <w:t>1</w:t>
      </w:r>
      <w:r w:rsidR="004B771F">
        <w:t>67</w:t>
      </w:r>
      <w:r w:rsidR="00B4687F">
        <w:t>/</w:t>
      </w:r>
      <w:r w:rsidR="006A7927">
        <w:t>201</w:t>
      </w:r>
      <w:r w:rsidR="004B771F">
        <w:t>5</w:t>
      </w:r>
      <w:r w:rsidR="006A7927">
        <w:t>-</w:t>
      </w:r>
    </w:p>
    <w:p w:rsidRDefault="002B5916" w:rsidR="002B5916"/>
    <w:p w:rsidRDefault="002B5916" w:rsidR="002B5916"/>
    <w:p w:rsidRDefault="002B5916" w:rsidR="002B5916">
      <w:r>
        <w:t xml:space="preserve">                                                        Z A P I S N I K</w:t>
      </w:r>
    </w:p>
    <w:p w:rsidRDefault="00FE4B09" w:rsidR="002B5916">
      <w:r>
        <w:t xml:space="preserve">                                                      </w:t>
      </w:r>
      <w:r w:rsidR="002B5916">
        <w:t xml:space="preserve">                                                    </w:t>
      </w:r>
    </w:p>
    <w:p w:rsidRDefault="002B5916" w:rsidR="002B5916"/>
    <w:p w:rsidRDefault="002B5916" w:rsidR="00FE4B09">
      <w:r>
        <w:t xml:space="preserve">sastavljen u prostorijama TRGOVAČKOG SUDA U </w:t>
      </w:r>
      <w:r w:rsidR="009016D6">
        <w:t>OSIJEKU, STALNA SLUŽBA</w:t>
      </w:r>
      <w:r w:rsidR="004B771F">
        <w:t xml:space="preserve"> </w:t>
      </w:r>
      <w:r w:rsidR="00C83B15">
        <w:t xml:space="preserve">U </w:t>
      </w:r>
      <w:r w:rsidR="004B771F">
        <w:t>SLAVONSK</w:t>
      </w:r>
      <w:r w:rsidR="00C83B15">
        <w:t>OM</w:t>
      </w:r>
      <w:r w:rsidR="004B771F">
        <w:t xml:space="preserve"> BROD</w:t>
      </w:r>
      <w:r w:rsidR="00C83B15">
        <w:t>U</w:t>
      </w:r>
      <w:r>
        <w:t xml:space="preserve">, </w:t>
      </w:r>
      <w:r w:rsidR="00A52FF8">
        <w:t xml:space="preserve">po stečajnom sucu Davorinu Pavičić, </w:t>
      </w:r>
      <w:r w:rsidR="00C83B15">
        <w:t xml:space="preserve"> u stečajnom postupku nad stečajnim dužnikom</w:t>
      </w:r>
      <w:r w:rsidR="004B771F">
        <w:t xml:space="preserve"> INSTALACIJE d.o.o. PAKRAC, Trg bana Josipa Jelačića 27</w:t>
      </w:r>
      <w:r w:rsidR="00DE57EA">
        <w:t>,</w:t>
      </w:r>
      <w:r w:rsidR="005B6E32">
        <w:t xml:space="preserve"> </w:t>
      </w:r>
      <w:r w:rsidR="00A52FF8">
        <w:t>OIB:</w:t>
      </w:r>
      <w:r w:rsidR="00944C81">
        <w:t xml:space="preserve"> </w:t>
      </w:r>
      <w:r w:rsidR="004B771F">
        <w:t>98351047745</w:t>
      </w:r>
      <w:r w:rsidR="00A52FF8">
        <w:t xml:space="preserve"> </w:t>
      </w:r>
      <w:r w:rsidR="005B6E32">
        <w:t xml:space="preserve">, </w:t>
      </w:r>
      <w:r w:rsidR="00C83B15">
        <w:t xml:space="preserve">na ispitnom i izvještajnom ročištu, </w:t>
      </w:r>
      <w:r w:rsidR="005B6E32">
        <w:t xml:space="preserve">dana </w:t>
      </w:r>
      <w:r w:rsidR="00C83B15">
        <w:t>20. veljače</w:t>
      </w:r>
      <w:r w:rsidR="005B6E32">
        <w:t xml:space="preserve"> 201</w:t>
      </w:r>
      <w:r w:rsidR="00C83B15">
        <w:t>7</w:t>
      </w:r>
      <w:r w:rsidR="005B6E32">
        <w:t>.g.</w:t>
      </w:r>
    </w:p>
    <w:p w:rsidRDefault="00C83B15" w:rsidR="00C83B15"/>
    <w:p w:rsidRDefault="00C83B15" w:rsidR="00C83B15"/>
    <w:p w:rsidRDefault="002B5916" w:rsidR="009016D6">
      <w:r>
        <w:t xml:space="preserve"> Od suda nazočni:</w:t>
      </w:r>
    </w:p>
    <w:p w:rsidRDefault="009016D6" w:rsidR="009016D6"/>
    <w:p w:rsidRDefault="002B5916" w:rsidP="002B5916" w:rsidR="002B5916">
      <w:pPr>
        <w:numPr>
          <w:ilvl w:val="0"/>
          <w:numId w:val="2"/>
        </w:numPr>
      </w:pPr>
      <w:smartTag w:element="PersonName" w:uri="urn:schemas-microsoft-com:office:smarttags">
        <w:r>
          <w:t>Davorin Pavičić</w:t>
        </w:r>
      </w:smartTag>
      <w:r>
        <w:t>, stečajni sudac</w:t>
      </w:r>
    </w:p>
    <w:p w:rsidRDefault="002B5916" w:rsidP="002B5916" w:rsidR="002B5916">
      <w:pPr>
        <w:numPr>
          <w:ilvl w:val="0"/>
          <w:numId w:val="2"/>
        </w:numPr>
      </w:pPr>
      <w:r>
        <w:t>Blaženka Čonka, zapisničar</w:t>
      </w:r>
    </w:p>
    <w:p w:rsidRDefault="002B5916" w:rsidP="002B5916" w:rsidR="002B5916"/>
    <w:p w:rsidRDefault="006619D5" w:rsidP="00B63FAB" w:rsidR="00FB2B2F">
      <w:pPr>
        <w:ind w:left="360"/>
      </w:pPr>
      <w:r>
        <w:t xml:space="preserve">Pristupio </w:t>
      </w:r>
      <w:r w:rsidR="00C83B15">
        <w:t xml:space="preserve"> stečajni upravitelj</w:t>
      </w:r>
      <w:r w:rsidR="00BB5AD6">
        <w:t xml:space="preserve"> Jelenko Lehki iz Zagreba, Pavla Hatza 10, OIB:</w:t>
      </w:r>
      <w:r w:rsidR="00214C56">
        <w:t>96068307857</w:t>
      </w:r>
    </w:p>
    <w:p w:rsidRDefault="00214C56" w:rsidP="00B63FAB" w:rsidR="00214C56">
      <w:pPr>
        <w:ind w:left="360"/>
      </w:pPr>
      <w:r>
        <w:t>Pristupio bivši direktor, z.z.  Ivan Njegovec</w:t>
      </w:r>
    </w:p>
    <w:p w:rsidRDefault="00C83B15" w:rsidP="00B63FAB" w:rsidR="00C83B15">
      <w:pPr>
        <w:ind w:left="360"/>
      </w:pPr>
    </w:p>
    <w:p w:rsidRDefault="00A52FF8" w:rsidP="002B5916" w:rsidR="004B771F">
      <w:pPr>
        <w:ind w:left="360"/>
      </w:pPr>
      <w:r>
        <w:t xml:space="preserve">                                                            Početak u </w:t>
      </w:r>
      <w:r w:rsidR="004B771F">
        <w:t>10</w:t>
      </w:r>
      <w:r w:rsidR="00944C81">
        <w:t>,</w:t>
      </w:r>
      <w:r w:rsidR="00C83B15">
        <w:t>3</w:t>
      </w:r>
      <w:r w:rsidR="00944C81">
        <w:t>0</w:t>
      </w:r>
      <w:r>
        <w:t xml:space="preserve"> sati</w:t>
      </w:r>
    </w:p>
    <w:p w:rsidRDefault="00214C56" w:rsidP="002B5916" w:rsidR="00214C56">
      <w:pPr>
        <w:ind w:left="360"/>
      </w:pPr>
    </w:p>
    <w:p w:rsidRDefault="00214C56" w:rsidP="002B5916" w:rsidR="00214C56">
      <w:pPr>
        <w:ind w:left="360"/>
      </w:pPr>
      <w:r>
        <w:t>Za RH pristupila Vesna Lazarić- ŽDO</w:t>
      </w:r>
    </w:p>
    <w:p w:rsidRDefault="00C83B15" w:rsidP="002B5916" w:rsidR="00C83B15">
      <w:pPr>
        <w:ind w:left="360"/>
      </w:pPr>
    </w:p>
    <w:p w:rsidRDefault="00214C56" w:rsidP="002B5916" w:rsidR="00214C56">
      <w:pPr>
        <w:ind w:left="360"/>
      </w:pPr>
      <w:r>
        <w:t>Konstatira se da je danas zaprimljen podnesak stečajnog upravitelja gdje su ispravljene tablice prijavljenih tražbina a koje nisu objavljene</w:t>
      </w:r>
      <w:r w:rsidR="00D21CE7">
        <w:t>.</w:t>
      </w:r>
    </w:p>
    <w:p w:rsidRDefault="00C761D8" w:rsidP="00567193" w:rsidR="00C761D8">
      <w:pPr>
        <w:ind w:left="360"/>
      </w:pPr>
      <w:r>
        <w:t>Sudac donosi</w:t>
      </w:r>
    </w:p>
    <w:p w:rsidRDefault="00C761D8" w:rsidP="00567193" w:rsidR="00C761D8">
      <w:pPr>
        <w:ind w:left="360"/>
      </w:pPr>
      <w:r>
        <w:t xml:space="preserve">                                          </w:t>
      </w:r>
      <w:r w:rsidR="00F75774">
        <w:t xml:space="preserve">             </w:t>
      </w:r>
      <w:r>
        <w:t xml:space="preserve"> R j e š e n j e</w:t>
      </w:r>
    </w:p>
    <w:p w:rsidRDefault="00D21CE7" w:rsidP="00567193" w:rsidR="00D21CE7">
      <w:pPr>
        <w:ind w:left="360"/>
      </w:pPr>
      <w:r>
        <w:t>Budući da nisu objavljene tablice današnje ročište neće se održati a slijedeće se zakazuje za dan</w:t>
      </w:r>
    </w:p>
    <w:p w:rsidRDefault="00D21CE7" w:rsidP="00567193" w:rsidR="00D21CE7">
      <w:pPr>
        <w:ind w:left="360"/>
      </w:pPr>
    </w:p>
    <w:p w:rsidRDefault="00D21CE7" w:rsidP="00567193" w:rsidR="00D21CE7">
      <w:pPr>
        <w:ind w:left="360"/>
      </w:pPr>
      <w:r>
        <w:t xml:space="preserve">                                                 10. ožujka 2017.g. u 10,00 sati</w:t>
      </w:r>
    </w:p>
    <w:p w:rsidRDefault="00D21CE7" w:rsidP="00567193" w:rsidR="00D21CE7">
      <w:pPr>
        <w:ind w:left="360"/>
      </w:pPr>
      <w:r>
        <w:t>Što prisutni primaju na znanje i neće se pozivati.</w:t>
      </w:r>
    </w:p>
    <w:p w:rsidRDefault="0033617A" w:rsidP="00567193" w:rsidR="0033617A">
      <w:pPr>
        <w:ind w:left="360"/>
      </w:pPr>
      <w:r>
        <w:t>Zapisnik objaviti na e- oglasnoj ploči.</w:t>
      </w:r>
    </w:p>
    <w:p w:rsidRDefault="00D21CE7" w:rsidP="00567193" w:rsidR="00D21CE7">
      <w:pPr>
        <w:ind w:left="360"/>
      </w:pPr>
      <w:r>
        <w:t xml:space="preserve">                                                         Dovršeno!</w:t>
      </w:r>
    </w:p>
    <w:p w:rsidRDefault="0085772E" w:rsidP="00567193" w:rsidR="0085772E">
      <w:pPr>
        <w:ind w:left="360"/>
      </w:pPr>
    </w:p>
    <w:p w:rsidRDefault="00BC0ECA" w:rsidP="00567193" w:rsidR="00BC0ECA">
      <w:pPr>
        <w:ind w:left="360"/>
      </w:pPr>
    </w:p>
    <w:sectPr w:rsidR="00BC0ECA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E75BF"/>
    <w:multiLevelType w:val="hybridMultilevel"/>
    <w:tmpl w:val="618A42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1F7EFA"/>
    <w:multiLevelType w:val="hybridMultilevel"/>
    <w:tmpl w:val="34B0B5A6"/>
    <w:lvl w:tplc="6CDE013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6B13CB"/>
    <w:multiLevelType w:val="hybridMultilevel"/>
    <w:tmpl w:val="6B1CAEA8"/>
    <w:lvl w:tplc="6CDE013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C844A1C"/>
    <w:multiLevelType w:val="hybridMultilevel"/>
    <w:tmpl w:val="00E0D6A8"/>
    <w:lvl w:tplc="F4121C3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8996A60"/>
    <w:multiLevelType w:val="hybridMultilevel"/>
    <w:tmpl w:val="9EFA7E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0AB12F8"/>
    <w:multiLevelType w:val="hybridMultilevel"/>
    <w:tmpl w:val="0D2A4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6D63AE9"/>
    <w:multiLevelType w:val="hybridMultilevel"/>
    <w:tmpl w:val="210E89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3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6EBB"/>
    <w:rsid w:val="000243E9"/>
    <w:rsid w:val="0006065B"/>
    <w:rsid w:val="001D7256"/>
    <w:rsid w:val="00214C56"/>
    <w:rsid w:val="00256271"/>
    <w:rsid w:val="002B5916"/>
    <w:rsid w:val="002B7B9B"/>
    <w:rsid w:val="0033617A"/>
    <w:rsid w:val="00341623"/>
    <w:rsid w:val="003C18D1"/>
    <w:rsid w:val="00437DCD"/>
    <w:rsid w:val="004B771F"/>
    <w:rsid w:val="00525B2A"/>
    <w:rsid w:val="00567193"/>
    <w:rsid w:val="005B6E32"/>
    <w:rsid w:val="005C04A2"/>
    <w:rsid w:val="005F1963"/>
    <w:rsid w:val="006355FA"/>
    <w:rsid w:val="006619D5"/>
    <w:rsid w:val="006A7927"/>
    <w:rsid w:val="006C6EBB"/>
    <w:rsid w:val="0077719D"/>
    <w:rsid w:val="00805BA1"/>
    <w:rsid w:val="008431DB"/>
    <w:rsid w:val="008508AE"/>
    <w:rsid w:val="0085772E"/>
    <w:rsid w:val="00897EE9"/>
    <w:rsid w:val="008A46E3"/>
    <w:rsid w:val="008A587F"/>
    <w:rsid w:val="008B4689"/>
    <w:rsid w:val="008F057C"/>
    <w:rsid w:val="009016D6"/>
    <w:rsid w:val="00944C81"/>
    <w:rsid w:val="0095059E"/>
    <w:rsid w:val="009C0C92"/>
    <w:rsid w:val="00A10CAB"/>
    <w:rsid w:val="00A301DB"/>
    <w:rsid w:val="00A52FF8"/>
    <w:rsid w:val="00A7030C"/>
    <w:rsid w:val="00B4687F"/>
    <w:rsid w:val="00B63FAB"/>
    <w:rsid w:val="00BB12C2"/>
    <w:rsid w:val="00BB5AD6"/>
    <w:rsid w:val="00BC0ECA"/>
    <w:rsid w:val="00C643E8"/>
    <w:rsid w:val="00C761D8"/>
    <w:rsid w:val="00C83B15"/>
    <w:rsid w:val="00C92248"/>
    <w:rsid w:val="00C9287D"/>
    <w:rsid w:val="00C93A9E"/>
    <w:rsid w:val="00D21CE7"/>
    <w:rsid w:val="00DE57EA"/>
    <w:rsid w:val="00DE7388"/>
    <w:rsid w:val="00E240D2"/>
    <w:rsid w:val="00E30736"/>
    <w:rsid w:val="00E3637D"/>
    <w:rsid w:val="00E673F0"/>
    <w:rsid w:val="00E8494D"/>
    <w:rsid w:val="00E92164"/>
    <w:rsid w:val="00E96910"/>
    <w:rsid w:val="00ED69C2"/>
    <w:rsid w:val="00F15363"/>
    <w:rsid w:val="00F273B1"/>
    <w:rsid w:val="00F31367"/>
    <w:rsid w:val="00F75774"/>
    <w:rsid w:val="00FA4E5B"/>
    <w:rsid w:val="00FB2B2F"/>
    <w:rsid w:val="00FD6FA2"/>
    <w:rsid w:val="00FE4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7577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46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6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6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6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6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7577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46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6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6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6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6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2015.</izvorni_sadrzaj>
    <derivirana_varijabla naziv="DomainObject.Predmet.DatumOsnivanja_1">23.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22588.25</izvorni_sadrzaj>
    <derivirana_varijabla naziv="DomainObject.Predmet.InicijalnaVrijednost_1">22588.25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St-167/2015</izvorni_sadrzaj>
    <derivirana_varijabla naziv="DomainObject.Predmet.OznakaBroj_1">St-167/2015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INSTALACIJE društvo za građevinarstvo, trgovinu, ugostiteljstvo i usluge s ograničenom odgovornošću</izvorni_sadrzaj>
    <derivirana_varijabla naziv="DomainObject.Predmet.ProtustrankaFormated_1">  INSTALACIJE društvo za građevinarstvo, trgovinu, ugostiteljstvo i usluge s ograničenom odgovornošću</derivirana_varijabla>
  </DomainObject.Predmet.ProtustrankaFormated>
  <DomainObject.Predmet.ProtustrankaFormatedOIB>
    <izvorni_sadrzaj>  INSTALACIJE društvo za građevinarstvo, trgovinu, ugostiteljstvo i usluge s ograničenom odgovornošću, OIB 98351047745</izvorni_sadrzaj>
    <derivirana_varijabla naziv="DomainObject.Predmet.ProtustrankaFormatedOIB_1">  INSTALACIJE društvo za građevinarstvo, trgovinu, ugostiteljstvo i usluge s ograničenom odgovornošću, OIB 98351047745</derivirana_varijabla>
  </DomainObject.Predmet.ProtustrankaFormatedOIB>
  <DomainObject.Predmet.ProtustrankaFormatedWithAdress>
    <izvorni_sadrzaj> INSTALACIJE društvo za građevinarstvo, trgovinu, ugostiteljstvo i usluge s ograničenom odgovornošću, Trg bana Josipa Jelačića 27, 34550 Pakrac</izvorni_sadrzaj>
    <derivirana_varijabla naziv="DomainObject.Predmet.ProtustrankaFormatedWithAdress_1"> INSTALACIJE društvo za građevinarstvo, trgovinu, ugostiteljstvo i usluge s ograničenom odgovornošću, Trg bana Josipa Jelačića 27, 34550 Pakrac</derivirana_varijabla>
  </DomainObject.Predmet.ProtustrankaFormatedWithAdress>
  <DomainObject.Predmet.ProtustrankaFormatedWithAdressOIB>
    <izvorni_sadrzaj> INSTALACIJE društvo za građevinarstvo, trgovinu, ugostiteljstvo i usluge s ograničenom odgovornošću, OIB 98351047745, Trg bana Josipa Jelačića 27, 34550 Pakrac</izvorni_sadrzaj>
    <derivirana_varijabla naziv="DomainObject.Predmet.ProtustrankaFormatedWithAdressOIB_1"> INSTALACIJE društvo za građevinarstvo, trgovinu, ugostiteljstvo i usluge s ograničenom odgovornošću, OIB 98351047745, Trg bana Josipa Jelačića 27, 34550 Pakrac</derivirana_varijabla>
  </DomainObject.Predmet.ProtustrankaFormatedWithAdressOIB>
  <DomainObject.Predmet.ProtustrankaWithAdress>
    <izvorni_sadrzaj>INSTALACIJE društvo za građevinarstvo, trgovinu, ugostiteljstvo i usluge s ograničenom odgovornošću Trg bana Josipa Jelačića 27, 34550 Pakrac</izvorni_sadrzaj>
    <derivirana_varijabla naziv="DomainObject.Predmet.ProtustrankaWithAdress_1">INSTALACIJE društvo za građevinarstvo, trgovinu, ugostiteljstvo i usluge s ograničenom odgovornošću Trg bana Josipa Jelačića 27, 34550 Pakrac</derivirana_varijabla>
  </DomainObject.Predmet.ProtustrankaWithAdress>
  <DomainObject.Predmet.ProtustrankaWithAdressOIB>
    <izvorni_sadrzaj>INSTALACIJE društvo za građevinarstvo, trgovinu, ugostiteljstvo i usluge s ograničenom odgovornošću, OIB 98351047745, Trg bana Josipa Jelačića 27, 34550 Pakrac</izvorni_sadrzaj>
    <derivirana_varijabla naziv="DomainObject.Predmet.ProtustrankaWithAdressOIB_1">INSTALACIJE društvo za građevinarstvo, trgovinu, ugostiteljstvo i usluge s ograničenom odgovornošću, OIB 98351047745, Trg bana Josipa Jelačića 27, 34550 Pakrac</derivirana_varijabla>
  </DomainObject.Predmet.ProtustrankaWithAdressOIB>
  <DomainObject.Predmet.ProtustrankaNazivFormated>
    <izvorni_sadrzaj>INSTALACIJE društvo za građevinarstvo, trgovinu, ugostiteljstvo i usluge s ograničenom odgovornošću</izvorni_sadrzaj>
    <derivirana_varijabla naziv="DomainObject.Predmet.ProtustrankaNazivFormated_1">INSTALACIJE društvo za građevinarstvo, trgovinu, ugostiteljstvo i usluge s ograničenom odgovornošću</derivirana_varijabla>
  </DomainObject.Predmet.ProtustrankaNazivFormated>
  <DomainObject.Predmet.ProtustrankaNazivFormatedOIB>
    <izvorni_sadrzaj>INSTALACIJE društvo za građevinarstvo, trgovinu, ugostiteljstvo i usluge s ograničenom odgovornošću, OIB 98351047745</izvorni_sadrzaj>
    <derivirana_varijabla naziv="DomainObject.Predmet.ProtustrankaNazivFormatedOIB_1">INSTALACIJE društvo za građevinarstvo, trgovinu, ugostiteljstvo i usluge s ograničenom odgovornošću, OIB 98351047745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KLIBA,NOVSKA</izvorni_sadrzaj>
    <derivirana_varijabla naziv="DomainObject.Predmet.StrankaFormated_1">  IVAN KLIBA,NOVSKA</derivirana_varijabla>
  </DomainObject.Predmet.StrankaFormated>
  <DomainObject.Predmet.StrankaFormatedOIB>
    <izvorni_sadrzaj>  IVAN KLIBA,NOVSKA, OIB 55381764186</izvorni_sadrzaj>
    <derivirana_varijabla naziv="DomainObject.Predmet.StrankaFormatedOIB_1">  IVAN KLIBA,NOVSKA, OIB 55381764186</derivirana_varijabla>
  </DomainObject.Predmet.StrankaFormatedOIB>
  <DomainObject.Predmet.StrankaFormatedWithAdress>
    <izvorni_sadrzaj> IVAN KLIBA,NOVSKA, Josipa Kozarca 20, 44330 Novska</izvorni_sadrzaj>
    <derivirana_varijabla naziv="DomainObject.Predmet.StrankaFormatedWithAdress_1"> IVAN KLIBA,NOVSKA, Josipa Kozarca 20, 44330 Novska</derivirana_varijabla>
  </DomainObject.Predmet.StrankaFormatedWithAdress>
  <DomainObject.Predmet.StrankaFormatedWithAdressOIB>
    <izvorni_sadrzaj> IVAN KLIBA,NOVSKA, OIB 55381764186, Josipa Kozarca 20, 44330 Novska</izvorni_sadrzaj>
    <derivirana_varijabla naziv="DomainObject.Predmet.StrankaFormatedWithAdressOIB_1"> IVAN KLIBA,NOVSKA, OIB 55381764186, Josipa Kozarca 20, 44330 Novska</derivirana_varijabla>
  </DomainObject.Predmet.StrankaFormatedWithAdressOIB>
  <DomainObject.Predmet.StrankaWithAdress>
    <izvorni_sadrzaj>IVAN KLIBA,NOVSKA Josipa Kozarca 20,44330 Novska</izvorni_sadrzaj>
    <derivirana_varijabla naziv="DomainObject.Predmet.StrankaWithAdress_1">IVAN KLIBA,NOVSKA Josipa Kozarca 20,44330 Novska</derivirana_varijabla>
  </DomainObject.Predmet.StrankaWithAdress>
  <DomainObject.Predmet.StrankaWithAdressOIB>
    <izvorni_sadrzaj>IVAN KLIBA,NOVSKA, OIB 55381764186, Josipa Kozarca 20,44330 Novska</izvorni_sadrzaj>
    <derivirana_varijabla naziv="DomainObject.Predmet.StrankaWithAdressOIB_1">IVAN KLIBA,NOVSKA, OIB 55381764186, Josipa Kozarca 20,44330 Novska</derivirana_varijabla>
  </DomainObject.Predmet.StrankaWithAdressOIB>
  <DomainObject.Predmet.StrankaNazivFormated>
    <izvorni_sadrzaj>IVAN KLIBA,NOVSKA</izvorni_sadrzaj>
    <derivirana_varijabla naziv="DomainObject.Predmet.StrankaNazivFormated_1">IVAN KLIBA,NOVSKA</derivirana_varijabla>
  </DomainObject.Predmet.StrankaNazivFormated>
  <DomainObject.Predmet.StrankaNazivFormatedOIB>
    <izvorni_sadrzaj>IVAN KLIBA,NOVSKA, OIB 55381764186</izvorni_sadrzaj>
    <derivirana_varijabla naziv="DomainObject.Predmet.StrankaNazivFormatedOIB_1">IVAN KLIBA,NOVSKA, OIB 55381764186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IVAN KLIBA,NOVSKA</item>
    </izvorni_sadrzaj>
    <derivirana_varijabla naziv="DomainObject.Predmet.StrankaListFormated_1">
      <item>IVAN KLIBA,NOVSKA</item>
    </derivirana_varijabla>
  </DomainObject.Predmet.StrankaListFormated>
  <DomainObject.Predmet.StrankaListFormatedOIB>
    <izvorni_sadrzaj>
      <item>IVAN KLIBA,NOVSKA, OIB 55381764186</item>
    </izvorni_sadrzaj>
    <derivirana_varijabla naziv="DomainObject.Predmet.StrankaListFormatedOIB_1">
      <item>IVAN KLIBA,NOVSKA, OIB 55381764186</item>
    </derivirana_varijabla>
  </DomainObject.Predmet.StrankaListFormatedOIB>
  <DomainObject.Predmet.StrankaListFormatedWithAdress>
    <izvorni_sadrzaj>
      <item>IVAN KLIBA,NOVSKA, Josipa Kozarca 20, 44330 Novska</item>
    </izvorni_sadrzaj>
    <derivirana_varijabla naziv="DomainObject.Predmet.StrankaListFormatedWithAdress_1">
      <item>IVAN KLIBA,NOVSKA, Josipa Kozarca 20, 44330 Novska</item>
    </derivirana_varijabla>
  </DomainObject.Predmet.StrankaListFormatedWithAdress>
  <DomainObject.Predmet.StrankaListFormatedWithAdressOIB>
    <izvorni_sadrzaj>
      <item>IVAN KLIBA,NOVSKA, OIB 55381764186, Josipa Kozarca 20, 44330 Novska</item>
    </izvorni_sadrzaj>
    <derivirana_varijabla naziv="DomainObject.Predmet.StrankaListFormatedWithAdressOIB_1">
      <item>IVAN KLIBA,NOVSKA, OIB 55381764186, Josipa Kozarca 20, 44330 Novska</item>
    </derivirana_varijabla>
  </DomainObject.Predmet.StrankaListFormatedWithAdressOIB>
  <DomainObject.Predmet.StrankaListNazivFormated>
    <izvorni_sadrzaj>
      <item>IVAN KLIBA,NOVSKA</item>
    </izvorni_sadrzaj>
    <derivirana_varijabla naziv="DomainObject.Predmet.StrankaListNazivFormated_1">
      <item>IVAN KLIBA,NOVSKA</item>
    </derivirana_varijabla>
  </DomainObject.Predmet.StrankaListNazivFormated>
  <DomainObject.Predmet.StrankaListNazivFormatedOIB>
    <izvorni_sadrzaj>
      <item>IVAN KLIBA,NOVSKA, OIB 55381764186</item>
    </izvorni_sadrzaj>
    <derivirana_varijabla naziv="DomainObject.Predmet.StrankaListNazivFormatedOIB_1">
      <item>IVAN KLIBA,NOVSKA, OIB 55381764186</item>
    </derivirana_varijabla>
  </DomainObject.Predmet.StrankaListNazivFormatedOIB>
  <DomainObject.Predmet.ProtuStrankaListFormated>
    <izvorni_sadrzaj>
      <item>INSTALACIJE društvo za građevinarstvo, trgovinu, ugostiteljstvo i usluge s ograničenom odgovornošću</item>
    </izvorni_sadrzaj>
    <derivirana_varijabla naziv="DomainObject.Predmet.ProtuStrankaListFormated_1">
      <item>INSTALACIJE društvo za građevinarstvo, trgovinu, ugostiteljstvo i usluge s ograničenom odgovornošću</item>
    </derivirana_varijabla>
  </DomainObject.Predmet.ProtuStrankaListFormated>
  <DomainObject.Predmet.ProtuStrankaListFormatedOIB>
    <izvorni_sadrzaj>
      <item>INSTALACIJE društvo za građevinarstvo, trgovinu, ugostiteljstvo i usluge s ograničenom odgovornošću, OIB 98351047745</item>
    </izvorni_sadrzaj>
    <derivirana_varijabla naziv="DomainObject.Predmet.ProtuStrankaListFormatedOIB_1">
      <item>INSTALACIJE društvo za građevinarstvo, trgovinu, ugostiteljstvo i usluge s ograničenom odgovornošću, OIB 98351047745</item>
    </derivirana_varijabla>
  </DomainObject.Predmet.ProtuStrankaListFormatedOIB>
  <DomainObject.Predmet.ProtuStrankaListFormatedWithAdress>
    <izvorni_sadrzaj>
      <item>INSTALACIJE društvo za građevinarstvo, trgovinu, ugostiteljstvo i usluge s ograničenom odgovornošću, Trg bana Josipa Jelačića 27, 34550 Pakrac</item>
    </izvorni_sadrzaj>
    <derivirana_varijabla naziv="DomainObject.Predmet.ProtuStrankaListFormatedWithAdress_1">
      <item>INSTALACIJE društvo za građevinarstvo, trgovinu, ugostiteljstvo i usluge s ograničenom odgovornošću, Trg bana Josipa Jelačića 27, 34550 Pakrac</item>
    </derivirana_varijabla>
  </DomainObject.Predmet.ProtuStrankaListFormatedWithAdress>
  <DomainObject.Predmet.ProtuStrankaListFormatedWithAdressOIB>
    <izvorni_sadrzaj>
      <item>INSTALACIJE društvo za građevinarstvo, trgovinu, ugostiteljstvo i usluge s ograničenom odgovornošću, OIB 98351047745, Trg bana Josipa Jelačića 27, 34550 Pakrac</item>
    </izvorni_sadrzaj>
    <derivirana_varijabla naziv="DomainObject.Predmet.ProtuStrankaListFormatedWithAdressOIB_1">
      <item>INSTALACIJE društvo za građevinarstvo, trgovinu, ugostiteljstvo i usluge s ograničenom odgovornošću, OIB 98351047745, Trg bana Josipa Jelačića 27, 34550 Pakrac</item>
    </derivirana_varijabla>
  </DomainObject.Predmet.ProtuStrankaListFormatedWithAdressOIB>
  <DomainObject.Predmet.ProtuStrankaListNazivFormated>
    <izvorni_sadrzaj>
      <item>INSTALACIJE društvo za građevinarstvo, trgovinu, ugostiteljstvo i usluge s ograničenom odgovornošću</item>
    </izvorni_sadrzaj>
    <derivirana_varijabla naziv="DomainObject.Predmet.ProtuStrankaListNazivFormated_1">
      <item>INSTALACIJE društvo za građevinarstvo, trgovinu, ugostiteljstvo i usluge s ograničenom odgovornošću</item>
    </derivirana_varijabla>
  </DomainObject.Predmet.ProtuStrankaListNazivFormated>
  <DomainObject.Predmet.ProtuStrankaListNazivFormatedOIB>
    <izvorni_sadrzaj>
      <item>INSTALACIJE društvo za građevinarstvo, trgovinu, ugostiteljstvo i usluge s ograničenom odgovornošću, OIB 98351047745</item>
    </izvorni_sadrzaj>
    <derivirana_varijabla naziv="DomainObject.Predmet.ProtuStrankaListNazivFormatedOIB_1">
      <item>INSTALACIJE društvo za građevinarstvo, trgovinu, ugostiteljstvo i usluge s ograničenom odgovornošću, OIB 98351047745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KLIBA,NOVSKA</izvorni_sadrzaj>
    <derivirana_varijabla naziv="DomainObject.Predmet.StrankaIDrugi_1">IVAN KLIBA,NOVSKA</derivirana_varijabla>
  </DomainObject.Predmet.StrankaIDrugi>
  <DomainObject.Predmet.ProtustrankaIDrugi>
    <izvorni_sadrzaj>INSTALACIJE društvo za građevinarstvo, trgovinu, ugostiteljstvo i usluge s ograničenom odgovornošću</izvorni_sadrzaj>
    <derivirana_varijabla naziv="DomainObject.Predmet.ProtustrankaIDrugi_1">INSTALACIJE društvo za građevinarstvo, trgovinu, ugostiteljstvo i usluge s ograničenom odgovornošću</derivirana_varijabla>
  </DomainObject.Predmet.ProtustrankaIDrugi>
  <DomainObject.Predmet.StrankaIDrugiAdressOIB>
    <izvorni_sadrzaj>IVAN KLIBA,NOVSKA, OIB 55381764186, Josipa Kozarca 20, 44330 Novska</izvorni_sadrzaj>
    <derivirana_varijabla naziv="DomainObject.Predmet.StrankaIDrugiAdressOIB_1">IVAN KLIBA,NOVSKA, OIB 55381764186, Josipa Kozarca 20, 44330 Novska</derivirana_varijabla>
  </DomainObject.Predmet.StrankaIDrugiAdressOIB>
  <DomainObject.Predmet.ProtustrankaIDrugiAdressOIB>
    <izvorni_sadrzaj>INSTALACIJE društvo za građevinarstvo, trgovinu, ugostiteljstvo i usluge s ograničenom odgovornošću, OIB 98351047745, Trg bana Josipa Jelačića 27, 34550 Pakrac</izvorni_sadrzaj>
    <derivirana_varijabla naziv="DomainObject.Predmet.ProtustrankaIDrugiAdressOIB_1">INSTALACIJE društvo za građevinarstvo, trgovinu, ugostiteljstvo i usluge s ograničenom odgovornošću, OIB 98351047745, Trg bana Josipa Jelačića 27,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KLIBA,NOVSKA</item>
      <item>INSTALACIJE društvo za građevinarstvo, trgovinu, ugostiteljstvo i usluge s ograničenom odgovornošću</item>
    </izvorni_sadrzaj>
    <derivirana_varijabla naziv="DomainObject.Predmet.SudioniciListNaziv_1">
      <item>IVAN KLIBA,NOVSKA</item>
      <item>INSTALACIJE društvo za građevinarstvo, trgovinu, ugostiteljstvo i usluge s ograničenom odgovornošću</item>
    </derivirana_varijabla>
  </DomainObject.Predmet.SudioniciListNaziv>
  <DomainObject.Predmet.SudioniciListAdressOIB>
    <izvorni_sadrzaj>
      <item>IVAN KLIBA,NOVSKA, OIB 55381764186, Josipa Kozarca 20,44330 Novska</item>
      <item>INSTALACIJE društvo za građevinarstvo, trgovinu, ugostiteljstvo i usluge s ograničenom odgovornošću, OIB 98351047745, Trg bana Josipa Jelačića 27,34550 Pakrac</item>
    </izvorni_sadrzaj>
    <derivirana_varijabla naziv="DomainObject.Predmet.SudioniciListAdressOIB_1">
      <item>IVAN KLIBA,NOVSKA, OIB 55381764186, Josipa Kozarca 20,44330 Novska</item>
      <item>INSTALACIJE društvo za građevinarstvo, trgovinu, ugostiteljstvo i usluge s ograničenom odgovornošću, OIB 98351047745, Trg bana Josipa Jelačića 27,34550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55381764186</item>
      <item>, OIB 98351047745</item>
    </izvorni_sadrzaj>
    <derivirana_varijabla naziv="DomainObject.Predmet.SudioniciListNazivOIB_1">
      <item>, OIB 55381764186</item>
      <item>, OIB 98351047745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170</properties:Words>
  <properties:Characters>920</properties:Characters>
  <properties:Lines>44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2017-02-20T09:48:00Z</dcterms:created>
  <dc:creator>bconka</dc:creator>
  <cp:lastModifiedBy>wsadmin</cp:lastModifiedBy>
  <cp:lastPrinted>2015-03-23T12:17:00Z</cp:lastPrinted>
  <dcterms:modified xmlns:xsi="http://www.w3.org/2001/XMLSchema-instance" xsi:type="dcterms:W3CDTF">2017-02-20T09:54:00Z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