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0e18" w14:paraId="dd60e1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81F52">
        <w:t>437</w:t>
      </w:r>
      <w:r w:rsidR="00BE14DE">
        <w:t>/</w:t>
      </w:r>
      <w:r w:rsidR="00245588">
        <w:t>16-</w:t>
      </w:r>
      <w:r w:rsidR="00381F5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D1944">
        <w:t>BILA STRANA d.o.o., Šibenik, Nikole Tesle 67,</w:t>
      </w:r>
      <w:r w:rsidR="002D1944" w:rsidRPr="007A679F">
        <w:t xml:space="preserve"> OIB: </w:t>
      </w:r>
      <w:r w:rsidR="002D1944">
        <w:t>30633497880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2D1944">
        <w:t>BILA STRANA d.o.o., Šibenik, Nikole Tesle 67,</w:t>
      </w:r>
      <w:r w:rsidR="002D1944" w:rsidRPr="007A679F">
        <w:t xml:space="preserve"> OIB: </w:t>
      </w:r>
      <w:r w:rsidR="002D1944">
        <w:t>30633497880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381F52">
        <w:t>10,55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381F52">
        <w:t>10,57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211143">
        <w:t>BILA STRANA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211143">
        <w:t>174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211143">
        <w:t>344.584,60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211143">
        <w:t>BILA STRANA d.o.o., Šibenik</w:t>
      </w:r>
      <w:r w:rsidR="00211143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211143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 xml:space="preserve">MASSIMILIANO SPADONI iz Italije, </w:t>
      </w:r>
      <w:r w:rsidRPr="00237ABD">
        <w:rPr>
          <w:szCs w:val="24"/>
          <w:shd w:fill="F8F8F8" w:color="auto" w:val="clear"/>
        </w:rPr>
        <w:t>Fossombrone, Via Leonardo Da Vinci 17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994534">
        <w:t xml:space="preserve"> društva</w:t>
      </w:r>
      <w:r w:rsidR="00AD2E82">
        <w:t xml:space="preserve"> </w:t>
      </w:r>
      <w:r w:rsidR="00E9577E">
        <w:t>i na e-oglasnu ploču suda</w:t>
      </w:r>
    </w:p>
    <w:p w:rsidRDefault="00211143" w:rsidP="000C7F11" w:rsidR="00211143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TEA TENČIĆ iz Bilica, Bosuć 22A</w:t>
      </w:r>
      <w:r w:rsidRPr="00EF5B72">
        <w:rPr>
          <w:szCs w:val="24"/>
        </w:rPr>
        <w:t xml:space="preserve"> </w:t>
      </w:r>
      <w:r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73F3C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381F52">
      <w:t>437</w:t>
    </w:r>
    <w:r w:rsidR="00F30741">
      <w:t>/16-</w:t>
    </w:r>
    <w:r w:rsidR="00381F5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1F52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9453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3F3C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3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F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3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F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 STRANA d.o.o. za trgovinu</izvorni_sadrzaj>
    <derivirana_varijabla naziv="DomainObject.Predmet.ProtustrankaFormated_1">  BILA STRANA d.o.o. za trgovinu</derivirana_varijabla>
  </DomainObject.Predmet.ProtustrankaFormated>
  <DomainObject.Predmet.ProtustrankaFormatedOIB>
    <izvorni_sadrzaj>  BILA STRANA d.o.o. za trgovinu, OIB 30633497880</izvorni_sadrzaj>
    <derivirana_varijabla naziv="DomainObject.Predmet.ProtustrankaFormatedOIB_1">  BILA STRANA d.o.o. za trgovinu, OIB 30633497880</derivirana_varijabla>
  </DomainObject.Predmet.ProtustrankaFormatedOIB>
  <DomainObject.Predmet.ProtustrankaFormatedWithAdress>
    <izvorni_sadrzaj> BILA STRANA d.o.o. za trgovinu, Nikole Tesle 67, 22000 Šibenik</izvorni_sadrzaj>
    <derivirana_varijabla naziv="DomainObject.Predmet.ProtustrankaFormatedWithAdress_1"> BILA STRANA d.o.o. za trgovinu, Nikole Tesle 67, 22000 Šibenik</derivirana_varijabla>
  </DomainObject.Predmet.ProtustrankaFormatedWithAdress>
  <DomainObject.Predmet.ProtustrankaFormatedWithAdressOIB>
    <izvorni_sadrzaj> BILA STRANA d.o.o. za trgovinu, OIB 30633497880, Nikole Tesle 67, 22000 Šibenik</izvorni_sadrzaj>
    <derivirana_varijabla naziv="DomainObject.Predmet.ProtustrankaFormatedWithAdressOIB_1"> BILA STRANA d.o.o. za trgovinu, OIB 30633497880, Nikole Tesle 67, 22000 Šibenik</derivirana_varijabla>
  </DomainObject.Predmet.ProtustrankaFormatedWithAdressOIB>
  <DomainObject.Predmet.ProtustrankaWithAdress>
    <izvorni_sadrzaj>BILA STRANA d.o.o. za trgovinu Nikole Tesle 67, 22000 Šibenik</izvorni_sadrzaj>
    <derivirana_varijabla naziv="DomainObject.Predmet.ProtustrankaWithAdress_1">BILA STRANA d.o.o. za trgovinu Nikole Tesle 67, 22000 Šibenik</derivirana_varijabla>
  </DomainObject.Predmet.ProtustrankaWithAdress>
  <DomainObject.Predmet.ProtustrankaWithAdressOIB>
    <izvorni_sadrzaj>BILA STRANA d.o.o. za trgovinu, OIB 30633497880, Nikole Tesle 67, 22000 Šibenik</izvorni_sadrzaj>
    <derivirana_varijabla naziv="DomainObject.Predmet.ProtustrankaWithAdressOIB_1">BILA STRANA d.o.o. za trgovinu, OIB 30633497880, Nikole Tesle 67, 22000 Šibenik</derivirana_varijabla>
  </DomainObject.Predmet.ProtustrankaWithAdressOIB>
  <DomainObject.Predmet.ProtustrankaNazivFormated>
    <izvorni_sadrzaj>BILA STRANA d.o.o. za trgovinu</izvorni_sadrzaj>
    <derivirana_varijabla naziv="DomainObject.Predmet.ProtustrankaNazivFormated_1">BILA STRANA d.o.o. za trgovinu</derivirana_varijabla>
  </DomainObject.Predmet.ProtustrankaNazivFormated>
  <DomainObject.Predmet.ProtustrankaNazivFormatedOIB>
    <izvorni_sadrzaj>BILA STRANA d.o.o. za trgovinu, OIB 30633497880</izvorni_sadrzaj>
    <derivirana_varijabla naziv="DomainObject.Predmet.ProtustrankaNazivFormatedOIB_1">BILA STRANA d.o.o. za trgovinu, OIB 30633497880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BILA STRANA d.o.o. za trgovinu</item>
    </izvorni_sadrzaj>
    <derivirana_varijabla naziv="DomainObject.Predmet.ProtuStrankaListFormated_1">
      <item>BILA STRANA d.o.o. za trgovinu</item>
    </derivirana_varijabla>
  </DomainObject.Predmet.ProtuStrankaListFormated>
  <DomainObject.Predmet.ProtuStrankaListFormatedOIB>
    <izvorni_sadrzaj>
      <item>BILA STRANA d.o.o. za trgovinu, OIB 30633497880</item>
    </izvorni_sadrzaj>
    <derivirana_varijabla naziv="DomainObject.Predmet.ProtuStrankaListFormatedOIB_1">
      <item>BILA STRANA d.o.o. za trgovinu, OIB 30633497880</item>
    </derivirana_varijabla>
  </DomainObject.Predmet.ProtuStrankaListFormatedOIB>
  <DomainObject.Predmet.ProtuStrankaListFormatedWithAdress>
    <izvorni_sadrzaj>
      <item>BILA STRANA d.o.o. za trgovinu, Nikole Tesle 67, 22000 Šibenik</item>
    </izvorni_sadrzaj>
    <derivirana_varijabla naziv="DomainObject.Predmet.ProtuStrankaListFormatedWithAdress_1">
      <item>BILA STRANA d.o.o. za trgovinu, Nikole Tesle 67, 22000 Šibenik</item>
    </derivirana_varijabla>
  </DomainObject.Predmet.ProtuStrankaListFormatedWithAdress>
  <DomainObject.Predmet.ProtuStrankaListFormatedWithAdressOIB>
    <izvorni_sadrzaj>
      <item>BILA STRANA d.o.o. za trgovinu, OIB 30633497880, Nikole Tesle 67, 22000 Šibenik</item>
    </izvorni_sadrzaj>
    <derivirana_varijabla naziv="DomainObject.Predmet.ProtuStrankaListFormatedWithAdressOIB_1">
      <item>BILA STRANA d.o.o. za trgovinu, OIB 30633497880, Nikole Tesle 67, 22000 Šibenik</item>
    </derivirana_varijabla>
  </DomainObject.Predmet.ProtuStrankaListFormatedWithAdressOIB>
  <DomainObject.Predmet.ProtuStrankaListNazivFormated>
    <izvorni_sadrzaj>
      <item>BILA STRANA d.o.o. za trgovinu</item>
    </izvorni_sadrzaj>
    <derivirana_varijabla naziv="DomainObject.Predmet.ProtuStrankaListNazivFormated_1">
      <item>BILA STRANA d.o.o. za trgovinu</item>
    </derivirana_varijabla>
  </DomainObject.Predmet.ProtuStrankaListNazivFormated>
  <DomainObject.Predmet.ProtuStrankaListNazivFormatedOIB>
    <izvorni_sadrzaj>
      <item>BILA STRANA d.o.o. za trgovinu, OIB 30633497880</item>
    </izvorni_sadrzaj>
    <derivirana_varijabla naziv="DomainObject.Predmet.ProtuStrankaListNazivFormatedOIB_1">
      <item>BILA STRANA d.o.o. za trgovinu, OIB 30633497880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BILA STRANA d.o.o. za trgovinu</izvorni_sadrzaj>
    <derivirana_varijabla naziv="DomainObject.Predmet.ProtustrankaIDrugi_1">BILA STRANA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BILA STRANA d.o.o. za trgovinu, OIB 30633497880, Nikole Tesle 67, 22000 Šibenik</izvorni_sadrzaj>
    <derivirana_varijabla naziv="DomainObject.Predmet.ProtustrankaIDrugiAdressOIB_1">BILA STRANA d.o.o. za trgovinu, OIB 30633497880, Nikole Tesle 67,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BILA STRANA d.o.o. za trgovinu</item>
    </izvorni_sadrzaj>
    <derivirana_varijabla naziv="DomainObject.Predmet.SudioniciListNaziv_1">
      <item>FINA - Podružnica Šibenik</item>
      <item>BILA STRANA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BILA STRANA d.o.o. za trgovinu, OIB 30633497880, Nikole Tesle 67,22000 Šibenik</item>
    </izvorni_sadrzaj>
    <derivirana_varijabla naziv="DomainObject.Predmet.SudioniciListAdressOIB_1">
      <item>FINA - Podružnica Šibenik, OIB 85821130368, Perivoj L. Marune 1,22000 Šibenik</item>
      <item>BILA STRANA d.o.o. za trgovinu, OIB 30633497880, Nikole Tesle 67,22000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30633497880</item>
    </izvorni_sadrzaj>
    <derivirana_varijabla naziv="DomainObject.Predmet.SudioniciListNazivOIB_1">
      <item>, OIB 85821130368</item>
      <item>, OIB 30633497880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EF1E6-3088-483F-9268-DF3A5FAF3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2082</properties:Characters>
  <properties:Lines>81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2016-03-29T08:34:00Z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2016-03-30T08:33:00Z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