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50239" w14:paraId="ad50239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A834B2" w:rsidP="00A834B2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836E33">
        <w:rPr>
          <w:sz w:val="24"/>
          <w:szCs w:val="24"/>
        </w:rPr>
        <w:t>6176</w:t>
      </w:r>
      <w:r>
        <w:rPr>
          <w:sz w:val="24"/>
          <w:szCs w:val="24"/>
        </w:rPr>
        <w:t>/16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D5738C" w:rsidP="00D5738C" w:rsidR="00D5738C" w:rsidRPr="00D5738C">
      <w:pPr>
        <w:jc w:val="center"/>
        <w:rPr>
          <w:sz w:val="24"/>
          <w:szCs w:val="24"/>
        </w:rPr>
      </w:pPr>
      <w:r w:rsidRPr="00D5738C">
        <w:rPr>
          <w:sz w:val="24"/>
          <w:szCs w:val="24"/>
        </w:rPr>
        <w:t>R E P U B L I K A  H R V A T S K A</w:t>
      </w:r>
    </w:p>
    <w:p w:rsidRDefault="00D5738C" w:rsidP="00D5738C" w:rsidR="00D5738C" w:rsidRPr="00D5738C">
      <w:pPr>
        <w:jc w:val="center"/>
        <w:rPr>
          <w:sz w:val="24"/>
          <w:szCs w:val="24"/>
        </w:rPr>
      </w:pPr>
      <w:r w:rsidRPr="00D5738C">
        <w:rPr>
          <w:sz w:val="24"/>
          <w:szCs w:val="24"/>
        </w:rPr>
        <w:tab/>
      </w:r>
      <w:r w:rsidRPr="00D5738C">
        <w:rPr>
          <w:sz w:val="24"/>
          <w:szCs w:val="24"/>
        </w:rPr>
        <w:tab/>
      </w:r>
      <w:r w:rsidRPr="00D5738C">
        <w:rPr>
          <w:sz w:val="24"/>
          <w:szCs w:val="24"/>
        </w:rPr>
        <w:tab/>
      </w:r>
      <w:r w:rsidRPr="00D5738C">
        <w:rPr>
          <w:sz w:val="24"/>
          <w:szCs w:val="24"/>
        </w:rPr>
        <w:tab/>
      </w:r>
      <w:r w:rsidRPr="00D5738C">
        <w:rPr>
          <w:sz w:val="24"/>
          <w:szCs w:val="24"/>
        </w:rPr>
        <w:tab/>
      </w:r>
      <w:r w:rsidRPr="00D5738C">
        <w:rPr>
          <w:sz w:val="24"/>
          <w:szCs w:val="24"/>
        </w:rPr>
        <w:tab/>
      </w:r>
      <w:r w:rsidRPr="00D5738C">
        <w:rPr>
          <w:sz w:val="24"/>
          <w:szCs w:val="24"/>
        </w:rPr>
        <w:tab/>
      </w:r>
      <w:r w:rsidRPr="00D5738C">
        <w:rPr>
          <w:sz w:val="24"/>
          <w:szCs w:val="24"/>
        </w:rPr>
        <w:tab/>
      </w:r>
    </w:p>
    <w:p w:rsidRDefault="00D5738C" w:rsidP="00D5738C" w:rsidR="00D5738C" w:rsidRPr="00D5738C">
      <w:pPr>
        <w:jc w:val="center"/>
        <w:rPr>
          <w:sz w:val="24"/>
          <w:szCs w:val="24"/>
        </w:rPr>
      </w:pPr>
      <w:r w:rsidRPr="00D5738C">
        <w:rPr>
          <w:sz w:val="24"/>
          <w:szCs w:val="24"/>
        </w:rPr>
        <w:t>Z A K L J U Č A K</w:t>
      </w:r>
    </w:p>
    <w:p w:rsidRDefault="00D5738C" w:rsidP="00D5738C" w:rsidR="00D5738C" w:rsidRPr="00D5738C">
      <w:pPr>
        <w:jc w:val="center"/>
        <w:rPr>
          <w:sz w:val="24"/>
          <w:szCs w:val="24"/>
        </w:rPr>
      </w:pPr>
    </w:p>
    <w:p w:rsidRDefault="00D5738C" w:rsidP="00D5738C" w:rsidR="00A834B2">
      <w:pPr>
        <w:ind w:firstLine="720"/>
        <w:jc w:val="both"/>
        <w:rPr>
          <w:sz w:val="24"/>
          <w:szCs w:val="24"/>
        </w:rPr>
      </w:pPr>
      <w:r w:rsidRPr="00D5738C">
        <w:rPr>
          <w:sz w:val="24"/>
          <w:szCs w:val="24"/>
        </w:rPr>
        <w:t xml:space="preserve">Trgovački sud u Zagrebu, po sucu </w:t>
      </w:r>
      <w:proofErr w:type="spellStart"/>
      <w:r w:rsidRPr="00D5738C">
        <w:rPr>
          <w:sz w:val="24"/>
          <w:szCs w:val="24"/>
        </w:rPr>
        <w:t>mr.sc</w:t>
      </w:r>
      <w:proofErr w:type="spellEnd"/>
      <w:r w:rsidRPr="00D5738C">
        <w:rPr>
          <w:sz w:val="24"/>
          <w:szCs w:val="24"/>
        </w:rPr>
        <w:t xml:space="preserve">. Ivani Koštarić Fegeš, u stečajnom postupku nad dužnikom </w:t>
      </w:r>
      <w:proofErr w:type="spellStart"/>
      <w:r w:rsidR="00836E33" w:rsidRPr="00836E33">
        <w:rPr>
          <w:sz w:val="24"/>
          <w:szCs w:val="24"/>
        </w:rPr>
        <w:t>SG</w:t>
      </w:r>
      <w:proofErr w:type="spellEnd"/>
      <w:r w:rsidR="00836E33" w:rsidRPr="00836E33">
        <w:rPr>
          <w:sz w:val="24"/>
          <w:szCs w:val="24"/>
        </w:rPr>
        <w:t xml:space="preserve"> </w:t>
      </w:r>
      <w:proofErr w:type="spellStart"/>
      <w:r w:rsidR="00836E33" w:rsidRPr="00836E33">
        <w:rPr>
          <w:sz w:val="24"/>
          <w:szCs w:val="24"/>
        </w:rPr>
        <w:t>ČRNOMEREC</w:t>
      </w:r>
      <w:proofErr w:type="spellEnd"/>
      <w:r w:rsidR="00836E33" w:rsidRPr="00836E33">
        <w:rPr>
          <w:sz w:val="24"/>
          <w:szCs w:val="24"/>
        </w:rPr>
        <w:t xml:space="preserve"> 1978 d.o.o.</w:t>
      </w:r>
      <w:r w:rsidR="00C329DF">
        <w:rPr>
          <w:sz w:val="24"/>
          <w:szCs w:val="24"/>
        </w:rPr>
        <w:t xml:space="preserve"> u ste</w:t>
      </w:r>
      <w:r w:rsidR="00836E33">
        <w:rPr>
          <w:sz w:val="24"/>
          <w:szCs w:val="24"/>
        </w:rPr>
        <w:t>č</w:t>
      </w:r>
      <w:r w:rsidR="00C329DF">
        <w:rPr>
          <w:sz w:val="24"/>
          <w:szCs w:val="24"/>
        </w:rPr>
        <w:t>a</w:t>
      </w:r>
      <w:r w:rsidR="00836E33">
        <w:rPr>
          <w:sz w:val="24"/>
          <w:szCs w:val="24"/>
        </w:rPr>
        <w:t>ju</w:t>
      </w:r>
      <w:r w:rsidR="00836E33" w:rsidRPr="00836E33">
        <w:rPr>
          <w:sz w:val="24"/>
          <w:szCs w:val="24"/>
        </w:rPr>
        <w:t xml:space="preserve">, Zagreb, Ilica 109, </w:t>
      </w:r>
      <w:proofErr w:type="spellStart"/>
      <w:r w:rsidR="00836E33" w:rsidRPr="00836E33">
        <w:rPr>
          <w:sz w:val="24"/>
          <w:szCs w:val="24"/>
        </w:rPr>
        <w:t>OIB</w:t>
      </w:r>
      <w:proofErr w:type="spellEnd"/>
      <w:r w:rsidR="00836E33" w:rsidRPr="00836E33">
        <w:rPr>
          <w:sz w:val="24"/>
          <w:szCs w:val="24"/>
        </w:rPr>
        <w:t>: 58548238071</w:t>
      </w:r>
      <w:r w:rsidRPr="00D5738C">
        <w:rPr>
          <w:sz w:val="24"/>
          <w:szCs w:val="24"/>
        </w:rPr>
        <w:t xml:space="preserve">, </w:t>
      </w:r>
      <w:r>
        <w:rPr>
          <w:sz w:val="24"/>
          <w:szCs w:val="24"/>
        </w:rPr>
        <w:t>21. prosinca</w:t>
      </w:r>
      <w:r w:rsidRPr="00D5738C">
        <w:rPr>
          <w:sz w:val="24"/>
          <w:szCs w:val="24"/>
        </w:rPr>
        <w:t xml:space="preserve"> 2018.,</w:t>
      </w:r>
    </w:p>
    <w:p w:rsidRDefault="00D5738C" w:rsidP="00D5738C" w:rsidR="00D5738C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A462FD" w:rsidR="00A462FD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</w:t>
      </w:r>
      <w:r w:rsidR="007D78CF" w:rsidRPr="007D78CF">
        <w:rPr>
          <w:sz w:val="24"/>
          <w:szCs w:val="24"/>
        </w:rPr>
        <w:t>Nad</w:t>
      </w:r>
      <w:r w:rsidR="007D78CF">
        <w:rPr>
          <w:sz w:val="24"/>
          <w:szCs w:val="24"/>
        </w:rPr>
        <w:t>i</w:t>
      </w:r>
      <w:r w:rsidR="007D78CF" w:rsidRPr="007D78CF">
        <w:rPr>
          <w:sz w:val="24"/>
          <w:szCs w:val="24"/>
        </w:rPr>
        <w:t xml:space="preserve"> Reljić, Slavonski Brod, Naselje A.</w:t>
      </w:r>
      <w:r w:rsidR="007D78CF">
        <w:rPr>
          <w:sz w:val="24"/>
          <w:szCs w:val="24"/>
        </w:rPr>
        <w:t xml:space="preserve"> Hebranga 7/9, </w:t>
      </w:r>
      <w:proofErr w:type="spellStart"/>
      <w:r w:rsidR="007D78CF">
        <w:rPr>
          <w:sz w:val="24"/>
          <w:szCs w:val="24"/>
        </w:rPr>
        <w:t>OIB</w:t>
      </w:r>
      <w:proofErr w:type="spellEnd"/>
      <w:r w:rsidR="007D78CF">
        <w:rPr>
          <w:sz w:val="24"/>
          <w:szCs w:val="24"/>
        </w:rPr>
        <w:t>: 63776354688</w:t>
      </w:r>
      <w:r w:rsidR="00244029">
        <w:rPr>
          <w:sz w:val="24"/>
          <w:szCs w:val="24"/>
        </w:rPr>
        <w:t xml:space="preserve">, </w:t>
      </w:r>
      <w:r w:rsidR="0073256A" w:rsidRPr="0056527A">
        <w:rPr>
          <w:sz w:val="24"/>
          <w:szCs w:val="24"/>
        </w:rPr>
        <w:t xml:space="preserve">u roku 8 dana od dostave ovog zaključka dostaviti </w:t>
      </w:r>
      <w:r w:rsidR="00B34DE7">
        <w:rPr>
          <w:sz w:val="24"/>
          <w:szCs w:val="24"/>
        </w:rPr>
        <w:t xml:space="preserve">ovom sudu </w:t>
      </w:r>
      <w:r w:rsidR="00B40E95">
        <w:rPr>
          <w:sz w:val="24"/>
          <w:szCs w:val="24"/>
        </w:rPr>
        <w:t xml:space="preserve">pisano izvješće o </w:t>
      </w:r>
      <w:r w:rsidR="009D46C8">
        <w:rPr>
          <w:sz w:val="24"/>
          <w:szCs w:val="24"/>
        </w:rPr>
        <w:t xml:space="preserve">tijeku </w:t>
      </w:r>
      <w:r w:rsidR="0003411C">
        <w:rPr>
          <w:sz w:val="24"/>
          <w:szCs w:val="24"/>
        </w:rPr>
        <w:t>stečajnoga po</w:t>
      </w:r>
      <w:r w:rsidR="00F45DD2">
        <w:rPr>
          <w:sz w:val="24"/>
          <w:szCs w:val="24"/>
        </w:rPr>
        <w:t>stupka i o stanju stečajne mase, koje je, u skladu s odredbom čl. 89. st. 2. Stečajnog zakona ("Narodne novine" broj 71/15</w:t>
      </w:r>
      <w:r w:rsidR="008E3410">
        <w:rPr>
          <w:sz w:val="24"/>
          <w:szCs w:val="24"/>
        </w:rPr>
        <w:t xml:space="preserve">; dalje: </w:t>
      </w:r>
      <w:proofErr w:type="spellStart"/>
      <w:r w:rsidR="008E3410">
        <w:rPr>
          <w:sz w:val="24"/>
          <w:szCs w:val="24"/>
        </w:rPr>
        <w:t>SZ</w:t>
      </w:r>
      <w:proofErr w:type="spellEnd"/>
      <w:r w:rsidR="00F45DD2">
        <w:rPr>
          <w:sz w:val="24"/>
          <w:szCs w:val="24"/>
        </w:rPr>
        <w:t>) dužan podnositi najmanje jedanput u tri mjeseca</w:t>
      </w:r>
      <w:r w:rsidR="00A462FD">
        <w:rPr>
          <w:sz w:val="24"/>
          <w:szCs w:val="24"/>
        </w:rPr>
        <w:t>.</w:t>
      </w:r>
    </w:p>
    <w:p w:rsidRDefault="00A462FD" w:rsidP="00A462FD" w:rsidR="00A462FD">
      <w:pPr>
        <w:jc w:val="both"/>
        <w:rPr>
          <w:sz w:val="24"/>
          <w:szCs w:val="24"/>
        </w:rPr>
      </w:pPr>
    </w:p>
    <w:p w:rsidRDefault="00CE4727" w:rsidP="00A462FD" w:rsidR="00A834B2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1D4A32">
        <w:rPr>
          <w:sz w:val="24"/>
          <w:szCs w:val="24"/>
        </w:rPr>
        <w:t xml:space="preserve">21. </w:t>
      </w:r>
      <w:r w:rsidR="00D5738C">
        <w:rPr>
          <w:sz w:val="24"/>
          <w:szCs w:val="24"/>
        </w:rPr>
        <w:t>prosinca</w:t>
      </w:r>
      <w:r w:rsidR="001D4A32">
        <w:rPr>
          <w:sz w:val="24"/>
          <w:szCs w:val="24"/>
        </w:rPr>
        <w:t xml:space="preserve"> </w:t>
      </w:r>
      <w:r w:rsidR="00A834B2">
        <w:rPr>
          <w:sz w:val="24"/>
          <w:szCs w:val="24"/>
        </w:rPr>
        <w:t>2018</w:t>
      </w:r>
      <w:r w:rsidR="00A834B2" w:rsidRPr="002A46D6">
        <w:rPr>
          <w:sz w:val="24"/>
          <w:szCs w:val="24"/>
        </w:rPr>
        <w:t>.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2A55B1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2A55B1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2A55B1" w:rsidP="00CE4727" w:rsidR="002A55B1" w:rsidRPr="002A46D6">
      <w:pPr>
        <w:rPr>
          <w:sz w:val="24"/>
          <w:szCs w:val="24"/>
        </w:rPr>
      </w:pPr>
    </w:p>
    <w:p w:rsidRDefault="002A55B1" w:rsidP="002A55B1" w:rsidR="002A55B1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2A55B1" w:rsidP="002A55B1" w:rsidR="001E7DFF" w:rsidRPr="001E7DFF">
      <w:pPr>
        <w:pStyle w:val="Odlomakpopisa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2605F"/>
    <w:rsid w:val="0003411C"/>
    <w:rsid w:val="00036A31"/>
    <w:rsid w:val="00044A81"/>
    <w:rsid w:val="00097E91"/>
    <w:rsid w:val="000B262B"/>
    <w:rsid w:val="000D338B"/>
    <w:rsid w:val="000F3FBC"/>
    <w:rsid w:val="000F5DBA"/>
    <w:rsid w:val="00103F3D"/>
    <w:rsid w:val="00110860"/>
    <w:rsid w:val="00130EF6"/>
    <w:rsid w:val="0014428E"/>
    <w:rsid w:val="00146866"/>
    <w:rsid w:val="00164A68"/>
    <w:rsid w:val="00166AE8"/>
    <w:rsid w:val="001A0815"/>
    <w:rsid w:val="001D0E72"/>
    <w:rsid w:val="001D2511"/>
    <w:rsid w:val="001D4A32"/>
    <w:rsid w:val="001E7DFF"/>
    <w:rsid w:val="00202D62"/>
    <w:rsid w:val="00216892"/>
    <w:rsid w:val="00244029"/>
    <w:rsid w:val="00271621"/>
    <w:rsid w:val="00275900"/>
    <w:rsid w:val="002A46D6"/>
    <w:rsid w:val="002A55B1"/>
    <w:rsid w:val="002B13AE"/>
    <w:rsid w:val="002B5611"/>
    <w:rsid w:val="002C0E29"/>
    <w:rsid w:val="0033459C"/>
    <w:rsid w:val="003C320F"/>
    <w:rsid w:val="003D17CB"/>
    <w:rsid w:val="003E0B94"/>
    <w:rsid w:val="003F091E"/>
    <w:rsid w:val="003F320D"/>
    <w:rsid w:val="00400F24"/>
    <w:rsid w:val="004371EE"/>
    <w:rsid w:val="00447B02"/>
    <w:rsid w:val="0047675D"/>
    <w:rsid w:val="00494BF5"/>
    <w:rsid w:val="004C6A58"/>
    <w:rsid w:val="004E5469"/>
    <w:rsid w:val="004F022B"/>
    <w:rsid w:val="00516A2C"/>
    <w:rsid w:val="00547C09"/>
    <w:rsid w:val="005510FA"/>
    <w:rsid w:val="00564481"/>
    <w:rsid w:val="0056527A"/>
    <w:rsid w:val="00567F2D"/>
    <w:rsid w:val="005815F9"/>
    <w:rsid w:val="005B5B68"/>
    <w:rsid w:val="00604901"/>
    <w:rsid w:val="0064089D"/>
    <w:rsid w:val="0065484C"/>
    <w:rsid w:val="00661E98"/>
    <w:rsid w:val="006A03F6"/>
    <w:rsid w:val="006B4804"/>
    <w:rsid w:val="006C248B"/>
    <w:rsid w:val="006F1EBD"/>
    <w:rsid w:val="00712637"/>
    <w:rsid w:val="00716B91"/>
    <w:rsid w:val="0073256A"/>
    <w:rsid w:val="00753A0C"/>
    <w:rsid w:val="00755F35"/>
    <w:rsid w:val="00770B84"/>
    <w:rsid w:val="00775FD2"/>
    <w:rsid w:val="00793E35"/>
    <w:rsid w:val="0079645A"/>
    <w:rsid w:val="007A6843"/>
    <w:rsid w:val="007B3F07"/>
    <w:rsid w:val="007D78CF"/>
    <w:rsid w:val="007F082E"/>
    <w:rsid w:val="0080043E"/>
    <w:rsid w:val="00834A88"/>
    <w:rsid w:val="00836E33"/>
    <w:rsid w:val="008B6E62"/>
    <w:rsid w:val="008C4205"/>
    <w:rsid w:val="008C4776"/>
    <w:rsid w:val="008C726E"/>
    <w:rsid w:val="008E3410"/>
    <w:rsid w:val="009047CC"/>
    <w:rsid w:val="009457C8"/>
    <w:rsid w:val="00987E6B"/>
    <w:rsid w:val="009D46C8"/>
    <w:rsid w:val="009F122E"/>
    <w:rsid w:val="009F4837"/>
    <w:rsid w:val="00A462FD"/>
    <w:rsid w:val="00A834B2"/>
    <w:rsid w:val="00AA3916"/>
    <w:rsid w:val="00AD7C24"/>
    <w:rsid w:val="00B07CEE"/>
    <w:rsid w:val="00B34DE7"/>
    <w:rsid w:val="00B40E95"/>
    <w:rsid w:val="00B51DCF"/>
    <w:rsid w:val="00B639DE"/>
    <w:rsid w:val="00BA24D2"/>
    <w:rsid w:val="00C10154"/>
    <w:rsid w:val="00C232EF"/>
    <w:rsid w:val="00C24AC7"/>
    <w:rsid w:val="00C329DF"/>
    <w:rsid w:val="00C40C56"/>
    <w:rsid w:val="00C4203D"/>
    <w:rsid w:val="00C64D2F"/>
    <w:rsid w:val="00CE4727"/>
    <w:rsid w:val="00CE4B15"/>
    <w:rsid w:val="00D13D51"/>
    <w:rsid w:val="00D3259F"/>
    <w:rsid w:val="00D51828"/>
    <w:rsid w:val="00D5738C"/>
    <w:rsid w:val="00D6062E"/>
    <w:rsid w:val="00D66367"/>
    <w:rsid w:val="00DB49B8"/>
    <w:rsid w:val="00DD51C6"/>
    <w:rsid w:val="00DE6DBE"/>
    <w:rsid w:val="00E26ADC"/>
    <w:rsid w:val="00E359B8"/>
    <w:rsid w:val="00E560CF"/>
    <w:rsid w:val="00E67B91"/>
    <w:rsid w:val="00E72D2A"/>
    <w:rsid w:val="00E8435A"/>
    <w:rsid w:val="00E847D3"/>
    <w:rsid w:val="00EB168B"/>
    <w:rsid w:val="00EC7FC5"/>
    <w:rsid w:val="00F43AB1"/>
    <w:rsid w:val="00F45DD2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A55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55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5B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5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5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A55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5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5B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5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5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St-6176/2016-58</izvorni_sadrzaj>
    <derivirana_varijabla naziv="DomainObject.Oznaka_1">St-6176/2016-58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6176</izvorni_sadrzaj>
    <derivirana_varijabla naziv="DomainObject.Predmet.Broj_1">6176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St-6176/2016</izvorni_sadrzaj>
    <derivirana_varijabla naziv="DomainObject.Predmet.OznakaBroj_1">St-6176/2016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ČRNOMEREC 1978 d.o.o. zastupanog po punomoćniku Zvonimir Škegro</izvorni_sadrzaj>
    <derivirana_varijabla naziv="DomainObject.Predmet.ProtustrankaFormated_1">  SG ČRNOMEREC 1978 d.o.o. zastupanog po punomoćniku Zvonimir Škegro</derivirana_varijabla>
  </DomainObject.Predmet.ProtustrankaFormated>
  <DomainObject.Predmet.ProtustrankaFormatedOIB>
    <izvorni_sadrzaj>  SG ČRNOMEREC 1978 d.o.o., OIB 58548238071 zastupanog po punomoćniku Zvonimir Škegro</izvorni_sadrzaj>
    <derivirana_varijabla naziv="DomainObject.Predmet.ProtustrankaFormatedOIB_1">  SG ČRNOMEREC 1978 d.o.o., OIB 58548238071 zastupanog po punomoćniku Zvonimir Škegro</derivirana_varijabla>
  </DomainObject.Predmet.ProtustrankaFormatedOIB>
  <DomainObject.Predmet.ProtustrankaFormatedWithAdress>
    <izvorni_sadrzaj> SG ČRNOMEREC 1978 d.o.o., Ilica 109, 10000 Zagreb zastupanog po punomoćniku Zvonimir Škegro</izvorni_sadrzaj>
    <derivirana_varijabla naziv="DomainObject.Predmet.ProtustrankaFormatedWithAdress_1"> SG ČRNOMEREC 1978 d.o.o., Ilica 109, 10000 Zagreb zastupanog po punomoćniku Zvonimir Škegro</derivirana_varijabla>
  </DomainObject.Predmet.ProtustrankaFormatedWithAdress>
  <DomainObject.Predmet.ProtustrankaFormatedWithAdressOIB>
    <izvorni_sadrzaj> SG ČRNOMEREC 1978 d.o.o., OIB 58548238071, Ilica 109, 10000 Zagreb zastupanog po punomoćniku Zvonimir Škegro</izvorni_sadrzaj>
    <derivirana_varijabla naziv="DomainObject.Predmet.ProtustrankaFormatedWithAdressOIB_1"> SG ČRNOMEREC 1978 d.o.o., OIB 58548238071, Ilica 109, 10000 Zagreb zastupanog po punomoćniku Zvonimir Škegro</derivirana_varijabla>
  </DomainObject.Predmet.ProtustrankaFormatedWithAdressOIB>
  <DomainObject.Predmet.ProtustrankaWithAdress>
    <izvorni_sadrzaj>SG ČRNOMEREC 1978 d.o.o. Ilica 109, 10000 Zagreb</izvorni_sadrzaj>
    <derivirana_varijabla naziv="DomainObject.Predmet.ProtustrankaWithAdress_1">SG ČRNOMEREC 1978 d.o.o. Ilica 109, 10000 Zagreb</derivirana_varijabla>
  </DomainObject.Predmet.ProtustrankaWithAdress>
  <DomainObject.Predmet.ProtustrankaWithAdressOIB>
    <izvorni_sadrzaj>SG ČRNOMEREC 1978 d.o.o., OIB 58548238071, Ilica 109, 10000 Zagreb</izvorni_sadrzaj>
    <derivirana_varijabla naziv="DomainObject.Predmet.ProtustrankaWithAdressOIB_1">SG ČRNOMEREC 1978 d.o.o., OIB 58548238071, Ilica 109, 10000 Zagreb</derivirana_varijabla>
  </DomainObject.Predmet.ProtustrankaWithAdressOIB>
  <DomainObject.Predmet.ProtustrankaNazivFormated>
    <izvorni_sadrzaj>SG ČRNOMEREC 1978 d.o.o.</izvorni_sadrzaj>
    <derivirana_varijabla naziv="DomainObject.Predmet.ProtustrankaNazivFormated_1">SG ČRNOMEREC 1978 d.o.o.</derivirana_varijabla>
  </DomainObject.Predmet.ProtustrankaNazivFormated>
  <DomainObject.Predmet.ProtustrankaNazivFormatedOIB>
    <izvorni_sadrzaj>SG ČRNOMEREC 1978 d.o.o., OIB 58548238071</izvorni_sadrzaj>
    <derivirana_varijabla naziv="DomainObject.Predmet.ProtustrankaNazivFormatedOIB_1">SG ČRNOMEREC 1978 d.o.o., OIB 58548238071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ČRNOMEREC 1978 d.o.o. zastupanog po punomoćniku Zvonimir Škegro</item>
    </izvorni_sadrzaj>
    <derivirana_varijabla naziv="DomainObject.Predmet.ProtuStrankaListFormated_1">
      <item>SG ČRNOMEREC 1978 d.o.o. zastupanog po punomoćniku Zvonimir Škegro</item>
    </derivirana_varijabla>
  </DomainObject.Predmet.ProtuStrankaListFormated>
  <DomainObject.Predmet.ProtuStrankaListFormatedOIB>
    <izvorni_sadrzaj>
      <item>SG ČRNOMEREC 1978 d.o.o., OIB 58548238071 zastupanog po punomoćniku Zvonimir Škegro</item>
    </izvorni_sadrzaj>
    <derivirana_varijabla naziv="DomainObject.Predmet.ProtuStrankaListFormatedOIB_1">
      <item>SG ČRNOMEREC 1978 d.o.o., OIB 58548238071 zastupanog po punomoćniku Zvonimir Škegro</item>
    </derivirana_varijabla>
  </DomainObject.Predmet.ProtuStrankaListFormatedOIB>
  <DomainObject.Predmet.ProtuStrankaListFormatedWithAdress>
    <izvorni_sadrzaj>
      <item>SG ČRNOMEREC 1978 d.o.o., Ilica 109, 10000 Zagreb zastupanog po punomoćniku Zvonimir Škegro</item>
    </izvorni_sadrzaj>
    <derivirana_varijabla naziv="DomainObject.Predmet.ProtuStrankaListFormatedWithAdress_1">
      <item>SG ČRNOMEREC 1978 d.o.o., Ilica 109, 10000 Zagreb zastupanog po punomoćniku Zvonimir Škegro</item>
    </derivirana_varijabla>
  </DomainObject.Predmet.ProtuStrankaListFormatedWithAdress>
  <DomainObject.Predmet.ProtuStrankaListFormatedWithAdressOIB>
    <izvorni_sadrzaj>
      <item>SG ČRNOMEREC 1978 d.o.o., OIB 58548238071, Ilica 109, 10000 Zagreb zastupanog po punomoćniku Zvonimir Škegro</item>
    </izvorni_sadrzaj>
    <derivirana_varijabla naziv="DomainObject.Predmet.ProtuStrankaListFormatedWithAdressOIB_1">
      <item>SG ČRNOMEREC 1978 d.o.o., OIB 58548238071, Ilica 109, 10000 Zagreb zastupanog po punomoćniku Zvonimir Škegro</item>
    </derivirana_varijabla>
  </DomainObject.Predmet.ProtuStrankaListFormatedWithAdressOIB>
  <DomainObject.Predmet.ProtuStrankaListNazivFormated>
    <izvorni_sadrzaj>
      <item>SG ČRNOMEREC 1978 d.o.o.</item>
    </izvorni_sadrzaj>
    <derivirana_varijabla naziv="DomainObject.Predmet.ProtuStrankaListNazivFormated_1">
      <item>SG ČRNOMEREC 1978 d.o.o.</item>
    </derivirana_varijabla>
  </DomainObject.Predmet.ProtuStrankaListNazivFormated>
  <DomainObject.Predmet.ProtuStrankaListNazivFormatedOIB>
    <izvorni_sadrzaj>
      <item>SG ČRNOMEREC 1978 d.o.o., OIB 58548238071</item>
    </izvorni_sadrzaj>
    <derivirana_varijabla naziv="DomainObject.Predmet.ProtuStrankaListNazivFormatedOIB_1">
      <item>SG ČRNOMEREC 1978 d.o.o., OIB 58548238071</item>
    </derivirana_varijabla>
  </DomainObject.Predmet.ProtuStrankaListNazivFormatedOIB>
  <DomainObject.Predmet.OstaliListFormated>
    <izvorni_sadrzaj>
      <item>Zvonimir Škegro punomoćnik sudionika u postupku SG ČRNOMEREC 1978 d.o.o.</item>
      <item>ERSTE&amp;STEIERMÄRKISCHE BANKA dioničko društvo</item>
      <item>HRVATSKA POŠTANSKA BANKA, dioničko društvo</item>
      <item>Nenad Grof</item>
      <item>MAĆEŠIĆ I PARTNERI odvjetničko društvo d. o. o.</item>
    </izvorni_sadrzaj>
    <derivirana_varijabla naziv="DomainObject.Predmet.OstaliListFormated_1">
      <item>Zvonimir Škegro punomoćnik sudionika u postupku SG ČRNOMEREC 1978 d.o.o.</item>
      <item>ERSTE&amp;STEIERMÄRKISCHE BANKA dioničko društvo</item>
      <item>HRVATSKA POŠTANSKA BANKA, dioničko društvo</item>
      <item>Nenad Grof</item>
      <item>MAĆEŠIĆ I PARTNERI odvjetničko društvo d. o. o.</item>
    </derivirana_varijabla>
  </DomainObject.Predmet.OstaliListFormated>
  <DomainObject.Predmet.OstaliListFormatedOIB>
    <izvorni_sadrzaj>
      <item>Zvonimir Škegro, OIB 67061107234 punomoćnik sudionika u postupku SG ČRNOMEREC 1978 d.o.o.</item>
      <item>ERSTE&amp;STEIERMÄRKISCHE BANKA dioničko društvo, OIB 23057039320</item>
      <item>HRVATSKA POŠTANSKA BANKA, dioničko društvo, OIB 87939104217</item>
      <item>Nenad Grof</item>
      <item>MAĆEŠIĆ I PARTNERI odvjetničko društvo d. o. o., OIB 11793113837</item>
    </izvorni_sadrzaj>
    <derivirana_varijabla naziv="DomainObject.Predmet.OstaliListFormatedOIB_1">
      <item>Zvonimir Škegro, OIB 67061107234 punomoćnik sudionika u postupku SG ČRNOMEREC 1978 d.o.o.</item>
      <item>ERSTE&amp;STEIERMÄRKISCHE BANKA dioničko društvo, OIB 23057039320</item>
      <item>HRVATSKA POŠTANSKA BANKA, dioničko društvo, OIB 87939104217</item>
      <item>Nenad Grof</item>
      <item>MAĆEŠIĆ I PARTNERI odvjetničko društvo d. o. o., OIB 11793113837</item>
    </derivirana_varijabla>
  </DomainObject.Predmet.OstaliListFormatedOIB>
  <DomainObject.Predmet.OstaliListFormatedWithAdress>
    <izvorni_sadrzaj>
      <item>Zvonimir Škegro, Ulica grada Mainza 14, 10000 Zagreb punomoćnik sudionika u postupku SG ČRNOMEREC 1978 d.o.o.</item>
      <item>ERSTE&amp;STEIERMÄRKISCHE BANKA dioničko društvo, Jadranski Trg 3/a, 51000 Rijeka</item>
      <item>HRVATSKA POŠTANSKA BANKA, dioničko društvo, Jurišićeva 4, 10000 Zagreb</item>
      <item>Nenad Grof, Nikole Pavića 7, 10000 Zagreb</item>
      <item>MAĆEŠIĆ I PARTNERI odvjetničko društvo d. o. o., Pod Kaštelom 4, 51000 Rijeka</item>
    </izvorni_sadrzaj>
    <derivirana_varijabla naziv="DomainObject.Predmet.OstaliListFormatedWithAdress_1">
      <item>Zvonimir Škegro, Ulica grada Mainza 14, 10000 Zagreb punomoćnik sudionika u postupku SG ČRNOMEREC 1978 d.o.o.</item>
      <item>ERSTE&amp;STEIERMÄRKISCHE BANKA dioničko društvo, Jadranski Trg 3/a, 51000 Rijeka</item>
      <item>HRVATSKA POŠTANSKA BANKA, dioničko društvo, Jurišićeva 4, 10000 Zagreb</item>
      <item>Nenad Grof, Nikole Pavića 7, 10000 Zagreb</item>
      <item>MAĆEŠIĆ I PARTNERI odvjetničko društvo d. o. o., Pod Kaštelom 4, 51000 Rijeka</item>
    </derivirana_varijabla>
  </DomainObject.Predmet.OstaliListFormatedWithAdress>
  <DomainObject.Predmet.OstaliListFormatedWithAdressOIB>
    <izvorni_sadrzaj>
      <item>Zvonimir Škegro, OIB 67061107234, Ulica grada Mainza 14, 10000 Zagreb punomoćnik sudionika u postupku SG ČRNOMEREC 1978 d.o.o.</item>
      <item>ERSTE&amp;STEIERMÄRKISCHE BANKA dioničko društvo, OIB 23057039320, Jadranski Trg 3/a, 51000 Rijeka</item>
      <item>HRVATSKA POŠTANSKA BANKA, dioničko društvo, OIB 87939104217, Jurišićeva 4, 10000 Zagreb</item>
      <item>Nenad Grof, Nikole Pavića 7, 10000 Zagreb</item>
      <item>MAĆEŠIĆ I PARTNERI odvjetničko društvo d. o. o., OIB 11793113837, Pod Kaštelom 4, 51000 Rijeka</item>
    </izvorni_sadrzaj>
    <derivirana_varijabla naziv="DomainObject.Predmet.OstaliListFormatedWithAdressOIB_1">
      <item>Zvonimir Škegro, OIB 67061107234, Ulica grada Mainza 14, 10000 Zagreb punomoćnik sudionika u postupku SG ČRNOMEREC 1978 d.o.o.</item>
      <item>ERSTE&amp;STEIERMÄRKISCHE BANKA dioničko društvo, OIB 23057039320, Jadranski Trg 3/a, 51000 Rijeka</item>
      <item>HRVATSKA POŠTANSKA BANKA, dioničko društvo, OIB 87939104217, Jurišićeva 4, 10000 Zagreb</item>
      <item>Nenad Grof, Nikole Pavića 7, 10000 Zagreb</item>
      <item>MAĆEŠIĆ I PARTNERI odvjetničko društvo d. o. o., OIB 11793113837, Pod Kaštelom 4, 51000 Rijeka</item>
    </derivirana_varijabla>
  </DomainObject.Predmet.OstaliListFormatedWithAdressOIB>
  <DomainObject.Predmet.OstaliListNazivFormated>
    <izvorni_sadrzaj>
      <item>Zvonimir Škegro</item>
      <item>ERSTE&amp;STEIERMÄRKISCHE BANKA dioničko društvo</item>
      <item>HRVATSKA POŠTANSKA BANKA, dioničko društvo</item>
      <item>Nenad Grof</item>
      <item>MAĆEŠIĆ I PARTNERI odvjetničko društvo d. o. o.</item>
    </izvorni_sadrzaj>
    <derivirana_varijabla naziv="DomainObject.Predmet.OstaliListNazivFormated_1">
      <item>Zvonimir Škegro</item>
      <item>ERSTE&amp;STEIERMÄRKISCHE BANKA dioničko društvo</item>
      <item>HRVATSKA POŠTANSKA BANKA, dioničko društvo</item>
      <item>Nenad Grof</item>
      <item>MAĆEŠIĆ I PARTNERI odvjetničko društvo d. o. o.</item>
    </derivirana_varijabla>
  </DomainObject.Predmet.OstaliListNazivFormated>
  <DomainObject.Predmet.OstaliListNazivFormatedOIB>
    <izvorni_sadrzaj>
      <item>Zvonimir Škegro, OIB 67061107234</item>
      <item>ERSTE&amp;STEIERMÄRKISCHE BANKA dioničko društvo, OIB 23057039320</item>
      <item>HRVATSKA POŠTANSKA BANKA, dioničko društvo, OIB 87939104217</item>
      <item>Nenad Grof</item>
      <item>MAĆEŠIĆ I PARTNERI odvjetničko društvo d. o. o., OIB 11793113837</item>
    </izvorni_sadrzaj>
    <derivirana_varijabla naziv="DomainObject.Predmet.OstaliListNazivFormatedOIB_1">
      <item>Zvonimir Škegro, OIB 67061107234</item>
      <item>ERSTE&amp;STEIERMÄRKISCHE BANKA dioničko društvo, OIB 23057039320</item>
      <item>HRVATSKA POŠTANSKA BANKA, dioničko društvo, OIB 87939104217</item>
      <item>Nenad Grof</item>
      <item>MAĆEŠIĆ I PARTNERI odvjetničko društvo d. o. o., OIB 11793113837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>St-6176/2016-58</izvorni_sadrzaj>
    <derivirana_varijabla naziv="DomainObject.PoslovniBrojDokumenta_1">St-6176/2016-58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ČRNOMEREC 1978 d.o.o.</izvorni_sadrzaj>
    <derivirana_varijabla naziv="DomainObject.Predmet.ProtustrankaIDrugi_1">SG ČRNOMEREC 1978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SG ČRNOMEREC 1978 d.o.o., OIB 58548238071, Ilica 109, 10000 Zagreb</izvorni_sadrzaj>
    <derivirana_varijabla naziv="DomainObject.Predmet.ProtustrankaIDrugiAdressOIB_1">SG ČRNOMEREC 1978 d.o.o., OIB 58548238071,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ČRNOMEREC 1978 d.o.o.</item>
      <item>FINA Regionalni centar Zagreb</item>
      <item>Zvonimir Škegro</item>
      <item>ERSTE&amp;STEIERMÄRKISCHE BANKA dioničko društvo</item>
      <item>HRVATSKA POŠTANSKA BANKA, dioničko društvo</item>
      <item>Nenad Grof</item>
      <item>MAĆEŠIĆ I PARTNERI odvjetničko društvo d. o. o.</item>
    </izvorni_sadrzaj>
    <derivirana_varijabla naziv="DomainObject.Predmet.SudioniciListNaziv_1">
      <item>SG ČRNOMEREC 1978 d.o.o.</item>
      <item>FINA Regionalni centar Zagreb</item>
      <item>Zvonimir Škegro</item>
      <item>ERSTE&amp;STEIERMÄRKISCHE BANKA dioničko društvo</item>
      <item>HRVATSKA POŠTANSKA BANKA, dioničko društvo</item>
      <item>Nenad Grof</item>
      <item>MAĆEŠIĆ I PARTNERI odvjetničko društvo d. o. o.</item>
    </derivirana_varijabla>
  </DomainObject.Predmet.SudioniciListNaziv>
  <DomainObject.Predmet.SudioniciListAdressOIB>
    <izvorni_sadrzaj>
      <item>SG ČRNOMEREC 1978 d.o.o., OIB 58548238071, Ilica 109,10000 Zagreb</item>
      <item>FINA Regionalni centar Zagreb, OIB 85821130368, Trg svibanjskih žrtava 1995. br. 1,10000 Zagreb</item>
      <item>Zvonimir Škegro, OIB 67061107234, Ulica grada Mainza 14,10000 Zagreb</item>
      <item>ERSTE&amp;STEIERMÄRKISCHE BANKA dioničko društvo, OIB 23057039320, Jadranski Trg 3/a,51000 Rijeka</item>
      <item>HRVATSKA POŠTANSKA BANKA, dioničko društvo, OIB 87939104217, Jurišićeva 4,10000 Zagreb</item>
      <item>Nenad Grof, Nikole Pavića 7,10000 Zagreb</item>
      <item>MAĆEŠIĆ I PARTNERI odvjetničko društvo d. o. o., OIB 11793113837, Pod Kaštelom 4,51000 Rijeka</item>
    </izvorni_sadrzaj>
    <derivirana_varijabla naziv="DomainObject.Predmet.SudioniciListAdressOIB_1">
      <item>SG ČRNOMEREC 1978 d.o.o., OIB 58548238071, Ilica 109,10000 Zagreb</item>
      <item>FINA Regionalni centar Zagreb, OIB 85821130368, Trg svibanjskih žrtava 1995. br. 1,10000 Zagreb</item>
      <item>Zvonimir Škegro, OIB 67061107234, Ulica grada Mainza 14,10000 Zagreb</item>
      <item>ERSTE&amp;STEIERMÄRKISCHE BANKA dioničko društvo, OIB 23057039320, Jadranski Trg 3/a,51000 Rijeka</item>
      <item>HRVATSKA POŠTANSKA BANKA, dioničko društvo, OIB 87939104217, Jurišićeva 4,10000 Zagreb</item>
      <item>Nenad Grof, Nikole Pavića 7,10000 Zagreb</item>
      <item>MAĆEŠIĆ I PARTNERI odvjetničko društvo d. o. o., OIB 11793113837, Pod Kaštelom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58548238071</item>
      <item>, OIB 85821130368</item>
      <item>, OIB 67061107234</item>
      <item>, OIB 23057039320</item>
      <item>, OIB 87939104217</item>
      <item>, OIB null</item>
      <item>, OIB 11793113837</item>
    </izvorni_sadrzaj>
    <derivirana_varijabla naziv="DomainObject.Predmet.SudioniciListNazivOIB_1">
      <item>, OIB 58548238071</item>
      <item>, OIB 85821130368</item>
      <item>, OIB 67061107234</item>
      <item>, OIB 23057039320</item>
      <item>, OIB 87939104217</item>
      <item>, OIB null</item>
      <item>, OIB 11793113837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rujna 2018.</izvorni_sadrzaj>
    <derivirana_varijabla naziv="DomainObject.Predmet.DatumZadnjeOdrzaneSudskeRadnje_1">21. rujna 2018.</derivirana_varijabla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St-6176/2016-56</izvorni_sadrzaj>
    <derivirana_varijabla naziv="DomainObject.PredzadnjaOdlukaIzPredmeta.Oznaka_1">St-6176/2016-56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769</properties:Characters>
  <properties:Lines>37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2018-12-21T08:31:00Z</dcterms:created>
  <dc:creator>nmarkovic</dc:creator>
  <cp:lastModifiedBy>Katarina Drndelić</cp:lastModifiedBy>
  <cp:lastPrinted>2018-12-21T09:54:00Z</cp:lastPrinted>
  <dcterms:modified xmlns:xsi="http://www.w3.org/2001/XMLSchema-instance" xsi:type="dcterms:W3CDTF">2018-12-21T09:54:00Z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St-6176/2016-58 / Odluka - Zaključak - poziv stečajnom upravitelju da podnese izvješće (zaključak_dostava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