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913b" w14:paraId="a3c913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8D2809">
        <w:t>2244/</w:t>
      </w:r>
      <w:r>
        <w:t>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 w:rsidRPr="00047951">
      <w:pPr>
        <w:jc w:val="both"/>
        <w:rPr>
          <w:lang w:val="pt-BR"/>
        </w:rPr>
      </w:pPr>
      <w:r>
        <w:tab/>
      </w:r>
      <w:r w:rsidR="00047951" w:rsidRPr="00047951"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="00047951" w:rsidRPr="00047951">
        <w:t>85821130368</w:t>
      </w:r>
      <w:r w:rsidR="00047951" w:rsidRPr="00047951">
        <w:rPr>
          <w:lang w:val="pt-BR"/>
        </w:rPr>
        <w:t>, za otvaranje stečajnog postupka nad dužnikom VJEČNI SAN d.o.o. OIB: 15733720934, MBS:</w:t>
      </w:r>
      <w:r w:rsidR="00047951" w:rsidRPr="00047951">
        <w:t xml:space="preserve"> </w:t>
      </w:r>
      <w:r w:rsidR="00047951" w:rsidRPr="00047951">
        <w:rPr>
          <w:lang w:val="pt-BR"/>
        </w:rPr>
        <w:t>080831429, Zagreb, Branovečka cesta 366</w:t>
      </w:r>
      <w:r w:rsidR="004E278E" w:rsidRPr="00047951">
        <w:t xml:space="preserve">,  </w:t>
      </w:r>
      <w:r w:rsidRPr="00047951">
        <w:rPr>
          <w:lang w:val="pt-BR"/>
        </w:rPr>
        <w:t xml:space="preserve"> 13. lipnja 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F26ECB" w:rsidRPr="00F26ECB">
        <w:rPr>
          <w:lang w:val="pt-BR"/>
        </w:rPr>
        <w:t>VJEČNI SAN d.o.o. OIB: 15733720934, MBS: 080831429, Zagreb, Branovečka cesta 366</w:t>
      </w:r>
      <w:r w:rsidR="00E57CD2">
        <w:t xml:space="preserve">.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E57CD2">
        <w:t xml:space="preserve">13.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15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576461">
        <w:t xml:space="preserve">Milan Bariša Obradović, OIB: 45619494339, Srebrnjak 20B, Sveta Nedelja. </w:t>
      </w:r>
    </w:p>
    <w:p w:rsidRDefault="00833A14" w:rsidP="00833A14" w:rsidR="00833A14">
      <w:pPr>
        <w:jc w:val="both"/>
      </w:pPr>
    </w:p>
    <w:p w:rsidRDefault="00DB441F" w:rsidP="00152F9B" w:rsidR="00DB441F">
      <w:pPr>
        <w:jc w:val="both"/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F740CA" w:rsidRPr="00F26ECB">
        <w:rPr>
          <w:lang w:val="pt-BR"/>
        </w:rPr>
        <w:t>VJEČNI SAN d.o.o. OIB: 15733720934, MBS: 080831429, Zagreb, Branovečka cesta 366</w:t>
      </w:r>
      <w:r>
        <w:t xml:space="preserve">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F740CA">
      <w:pPr>
        <w:jc w:val="both"/>
        <w:rPr>
          <w:lang w:val="pt-BR"/>
        </w:rPr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F740CA" w:rsidRPr="00F26ECB">
        <w:rPr>
          <w:lang w:val="pt-BR"/>
        </w:rPr>
        <w:t>VJEČNI SAN d.o.o. OIB: 15733720934, MBS: 080831429, Zagreb, Branovečka cesta 366</w:t>
      </w:r>
      <w:r w:rsidR="00F740CA">
        <w:rPr>
          <w:lang w:val="pt-BR"/>
        </w:rPr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740CA">
        <w:t>534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F740CA">
        <w:t>62.833,74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1 zaposlenog.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E96A51">
        <w:t>16.</w:t>
      </w:r>
      <w:r w:rsidR="00475B50">
        <w:t xml:space="preserve"> </w:t>
      </w:r>
      <w:r w:rsidR="001602A5" w:rsidRPr="005C2E60">
        <w:t>ožujka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73033E" w:rsidP="001602A5" w:rsidR="00DB441F">
      <w:pPr>
        <w:jc w:val="both"/>
      </w:pPr>
      <w:r>
        <w:t>11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73033E">
        <w:t>11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9A66DE">
        <w:t>11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C2E60">
        <w:t xml:space="preserve">13.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A95492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lastRenderedPageBreak/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A95492" w:rsidP="00445BA5" w:rsidR="00A95492">
      <w:pPr>
        <w:jc w:val="right"/>
      </w:pPr>
      <w:r>
        <w:t>Za točnost otpravka-</w:t>
      </w:r>
    </w:p>
    <w:p w:rsidRDefault="00A95492" w:rsidP="00445BA5" w:rsidR="00A95492">
      <w:pPr>
        <w:jc w:val="right"/>
      </w:pPr>
      <w:r>
        <w:t>ovlašteni službenik</w:t>
      </w:r>
    </w:p>
    <w:p w:rsidRDefault="00A95492" w:rsidP="00445BA5" w:rsidR="00A95492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A9549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D592F">
          <w:t>22</w:t>
        </w:r>
        <w:r w:rsidR="00F740CA">
          <w:t>44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47951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2F9B"/>
    <w:rsid w:val="001602A5"/>
    <w:rsid w:val="001A684C"/>
    <w:rsid w:val="0023149C"/>
    <w:rsid w:val="00237B9E"/>
    <w:rsid w:val="00255162"/>
    <w:rsid w:val="00274B49"/>
    <w:rsid w:val="002916CE"/>
    <w:rsid w:val="002B0102"/>
    <w:rsid w:val="002D6894"/>
    <w:rsid w:val="002E6E4E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5046AB"/>
    <w:rsid w:val="00505DE6"/>
    <w:rsid w:val="005168AB"/>
    <w:rsid w:val="00516ED0"/>
    <w:rsid w:val="005224DC"/>
    <w:rsid w:val="00533D8F"/>
    <w:rsid w:val="005448EA"/>
    <w:rsid w:val="00561931"/>
    <w:rsid w:val="00575A62"/>
    <w:rsid w:val="00576461"/>
    <w:rsid w:val="0059076B"/>
    <w:rsid w:val="005966D9"/>
    <w:rsid w:val="005B6D46"/>
    <w:rsid w:val="005C1600"/>
    <w:rsid w:val="005C2E60"/>
    <w:rsid w:val="005C7C4C"/>
    <w:rsid w:val="005D3DE4"/>
    <w:rsid w:val="00603A21"/>
    <w:rsid w:val="00616F59"/>
    <w:rsid w:val="006671E6"/>
    <w:rsid w:val="006A3354"/>
    <w:rsid w:val="006B10DF"/>
    <w:rsid w:val="006C3CCF"/>
    <w:rsid w:val="006C5196"/>
    <w:rsid w:val="00704D10"/>
    <w:rsid w:val="00705E40"/>
    <w:rsid w:val="007220D1"/>
    <w:rsid w:val="00726A2E"/>
    <w:rsid w:val="0073033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D2809"/>
    <w:rsid w:val="008E127C"/>
    <w:rsid w:val="008E59F9"/>
    <w:rsid w:val="00910DEA"/>
    <w:rsid w:val="00937188"/>
    <w:rsid w:val="00976D9E"/>
    <w:rsid w:val="009A66DE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95492"/>
    <w:rsid w:val="00AA0442"/>
    <w:rsid w:val="00AA78A7"/>
    <w:rsid w:val="00AE0E35"/>
    <w:rsid w:val="00AE7439"/>
    <w:rsid w:val="00B06231"/>
    <w:rsid w:val="00B143AE"/>
    <w:rsid w:val="00B221D4"/>
    <w:rsid w:val="00B22DAB"/>
    <w:rsid w:val="00B8024A"/>
    <w:rsid w:val="00BB2CC0"/>
    <w:rsid w:val="00BC2DA8"/>
    <w:rsid w:val="00BD17D3"/>
    <w:rsid w:val="00BE07A7"/>
    <w:rsid w:val="00BE19F1"/>
    <w:rsid w:val="00BF1D4D"/>
    <w:rsid w:val="00C12410"/>
    <w:rsid w:val="00C12C33"/>
    <w:rsid w:val="00C221D6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9459F"/>
    <w:rsid w:val="00E96A51"/>
    <w:rsid w:val="00EA457B"/>
    <w:rsid w:val="00EA6A84"/>
    <w:rsid w:val="00EA6D31"/>
    <w:rsid w:val="00EB19D2"/>
    <w:rsid w:val="00EB51F8"/>
    <w:rsid w:val="00F26ECB"/>
    <w:rsid w:val="00F41E27"/>
    <w:rsid w:val="00F42D40"/>
    <w:rsid w:val="00F51E11"/>
    <w:rsid w:val="00F57935"/>
    <w:rsid w:val="00F61CF3"/>
    <w:rsid w:val="00F730AC"/>
    <w:rsid w:val="00F740CA"/>
    <w:rsid w:val="00F9309D"/>
    <w:rsid w:val="00FA31EB"/>
    <w:rsid w:val="00FB1298"/>
    <w:rsid w:val="00FB2EBB"/>
    <w:rsid w:val="00FE530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St-2244/2016</izvorni_sadrzaj>
    <derivirana_varijabla naziv="DomainObject.Predmet.OznakaBroj_1">St-2244/2016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VJEČNI SAN d.o.o. za usluge</izvorni_sadrzaj>
    <derivirana_varijabla naziv="DomainObject.Predmet.ProtustrankaFormated_1">  VJEČNI SAN d.o.o. za usluge</derivirana_varijabla>
  </DomainObject.Predmet.ProtustrankaFormated>
  <DomainObject.Predmet.ProtustrankaFormatedOIB>
    <izvorni_sadrzaj>  VJEČNI SAN d.o.o. za usluge, OIB 15733720934</izvorni_sadrzaj>
    <derivirana_varijabla naziv="DomainObject.Predmet.ProtustrankaFormatedOIB_1">  VJEČNI SAN d.o.o. za usluge, OIB 15733720934</derivirana_varijabla>
  </DomainObject.Predmet.ProtustrankaFormatedOIB>
  <DomainObject.Predmet.ProtustrankaFormatedWithAdress>
    <izvorni_sadrzaj> VJEČNI SAN d.o.o. za usluge, Branovečka cesta 366, 10000 Zagreb</izvorni_sadrzaj>
    <derivirana_varijabla naziv="DomainObject.Predmet.ProtustrankaFormatedWithAdress_1"> VJEČNI SAN d.o.o. za usluge, Branovečka cesta 366, 10000 Zagreb</derivirana_varijabla>
  </DomainObject.Predmet.ProtustrankaFormatedWithAdress>
  <DomainObject.Predmet.ProtustrankaFormatedWithAdressOIB>
    <izvorni_sadrzaj> VJEČNI SAN d.o.o. za usluge, OIB 15733720934, Branovečka cesta 366, 10000 Zagreb</izvorni_sadrzaj>
    <derivirana_varijabla naziv="DomainObject.Predmet.ProtustrankaFormatedWithAdressOIB_1"> VJEČNI SAN d.o.o. za usluge, OIB 15733720934, Branovečka cesta 366, 10000 Zagreb</derivirana_varijabla>
  </DomainObject.Predmet.ProtustrankaFormatedWithAdressOIB>
  <DomainObject.Predmet.ProtustrankaWithAdress>
    <izvorni_sadrzaj>VJEČNI SAN d.o.o. za usluge Branovečka cesta 366, 10000 Zagreb</izvorni_sadrzaj>
    <derivirana_varijabla naziv="DomainObject.Predmet.ProtustrankaWithAdress_1">VJEČNI SAN d.o.o. za usluge Branovečka cesta 366, 10000 Zagreb</derivirana_varijabla>
  </DomainObject.Predmet.ProtustrankaWithAdress>
  <DomainObject.Predmet.ProtustrankaWithAdressOIB>
    <izvorni_sadrzaj>VJEČNI SAN d.o.o. za usluge, OIB 15733720934, Branovečka cesta 366, 10000 Zagreb</izvorni_sadrzaj>
    <derivirana_varijabla naziv="DomainObject.Predmet.ProtustrankaWithAdressOIB_1">VJEČNI SAN d.o.o. za usluge, OIB 15733720934, Branovečka cesta 366, 10000 Zagreb</derivirana_varijabla>
  </DomainObject.Predmet.ProtustrankaWithAdressOIB>
  <DomainObject.Predmet.ProtustrankaNazivFormated>
    <izvorni_sadrzaj>VJEČNI SAN d.o.o. za usluge</izvorni_sadrzaj>
    <derivirana_varijabla naziv="DomainObject.Predmet.ProtustrankaNazivFormated_1">VJEČNI SAN d.o.o. za usluge</derivirana_varijabla>
  </DomainObject.Predmet.ProtustrankaNazivFormated>
  <DomainObject.Predmet.ProtustrankaNazivFormatedOIB>
    <izvorni_sadrzaj>VJEČNI SAN d.o.o. za usluge, OIB 15733720934</izvorni_sadrzaj>
    <derivirana_varijabla naziv="DomainObject.Predmet.ProtustrankaNazivFormatedOIB_1">VJEČNI SAN d.o.o. za usluge, OIB 15733720934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VJEČNI SAN d.o.o. za usluge</item>
    </izvorni_sadrzaj>
    <derivirana_varijabla naziv="DomainObject.Predmet.ProtuStrankaListFormated_1">
      <item>VJEČNI SAN d.o.o. za usluge</item>
    </derivirana_varijabla>
  </DomainObject.Predmet.ProtuStrankaListFormated>
  <DomainObject.Predmet.ProtuStrankaListFormatedOIB>
    <izvorni_sadrzaj>
      <item>VJEČNI SAN d.o.o. za usluge, OIB 15733720934</item>
    </izvorni_sadrzaj>
    <derivirana_varijabla naziv="DomainObject.Predmet.ProtuStrankaListFormatedOIB_1">
      <item>VJEČNI SAN d.o.o. za usluge, OIB 15733720934</item>
    </derivirana_varijabla>
  </DomainObject.Predmet.ProtuStrankaListFormatedOIB>
  <DomainObject.Predmet.ProtuStrankaListFormatedWithAdress>
    <izvorni_sadrzaj>
      <item>VJEČNI SAN d.o.o. za usluge, Branovečka cesta 366, 10000 Zagreb</item>
    </izvorni_sadrzaj>
    <derivirana_varijabla naziv="DomainObject.Predmet.ProtuStrankaListFormatedWithAdress_1">
      <item>VJEČNI SAN d.o.o. za usluge, Branovečka cesta 366, 10000 Zagreb</item>
    </derivirana_varijabla>
  </DomainObject.Predmet.ProtuStrankaListFormatedWithAdress>
  <DomainObject.Predmet.ProtuStrankaListFormatedWithAdressOIB>
    <izvorni_sadrzaj>
      <item>VJEČNI SAN d.o.o. za usluge, OIB 15733720934, Branovečka cesta 366, 10000 Zagreb</item>
    </izvorni_sadrzaj>
    <derivirana_varijabla naziv="DomainObject.Predmet.ProtuStrankaListFormatedWithAdressOIB_1">
      <item>VJEČNI SAN d.o.o. za usluge, OIB 15733720934, Branovečka cesta 366, 10000 Zagreb</item>
    </derivirana_varijabla>
  </DomainObject.Predmet.ProtuStrankaListFormatedWithAdressOIB>
  <DomainObject.Predmet.ProtuStrankaListNazivFormated>
    <izvorni_sadrzaj>
      <item>VJEČNI SAN d.o.o. za usluge</item>
    </izvorni_sadrzaj>
    <derivirana_varijabla naziv="DomainObject.Predmet.ProtuStrankaListNazivFormated_1">
      <item>VJEČNI SAN d.o.o. za usluge</item>
    </derivirana_varijabla>
  </DomainObject.Predmet.ProtuStrankaListNazivFormated>
  <DomainObject.Predmet.ProtuStrankaListNazivFormatedOIB>
    <izvorni_sadrzaj>
      <item>VJEČNI SAN d.o.o. za usluge, OIB 15733720934</item>
    </izvorni_sadrzaj>
    <derivirana_varijabla naziv="DomainObject.Predmet.ProtuStrankaListNazivFormatedOIB_1">
      <item>VJEČNI SAN d.o.o. za usluge, OIB 15733720934</item>
    </derivirana_varijabla>
  </DomainObject.Predmet.ProtuStrankaListNazivFormatedOIB>
  <DomainObject.Predmet.OstaliListFormated>
    <izvorni_sadrzaj>
      <item>Stjepan Hukman</item>
      <item>HRVATSKI ZAVOD ZA MIROVINSKO OSIGURANJE</item>
      <item>Stjepan Hukman</item>
      <item>RAIFFEISENBANK  AUSTRIA  d.d.</item>
    </izvorni_sadrzaj>
    <derivirana_varijabla naziv="DomainObject.Predmet.OstaliListFormated_1">
      <item>Stjepan Hukman</item>
      <item>HRVATSKI ZAVOD ZA MIROVINSKO OSIGURANJE</item>
      <item>Stjepan Hukman</item>
      <item>RAIFFEISENBANK  AUSTRIA  d.d.</item>
    </derivirana_varijabla>
  </DomainObject.Predmet.OstaliListFormated>
  <DomainObject.Predmet.OstaliListFormatedOIB>
    <izvorni_sadrzaj>
      <item>Stjepan Hukman, OIB 63927479424</item>
      <item>HRVATSKI ZAVOD ZA MIROVINSKO OSIGURANJE, OIB 84397956623</item>
      <item>Stjepan Hukman, OIB 63927479424</item>
      <item>RAIFFEISENBANK  AUSTRIA  d.d.</item>
    </izvorni_sadrzaj>
    <derivirana_varijabla naziv="DomainObject.Predmet.OstaliListFormatedOIB_1">
      <item>Stjepan Hukman, OIB 63927479424</item>
      <item>HRVATSKI ZAVOD ZA MIROVINSKO OSIGURANJE, OIB 84397956623</item>
      <item>Stjepan Hukman, OIB 63927479424</item>
      <item>RAIFFEISENBANK  AUSTRIA  d.d.</item>
    </derivirana_varijabla>
  </DomainObject.Predmet.OstaliListFormatedOIB>
  <DomainObject.Predmet.OstaliListFormatedWithAdress>
    <izvorni_sadrzaj>
      <item>Stjepan Hukman, Hukmani 33, 10000 Zagreb</item>
      <item>HRVATSKI ZAVOD ZA MIROVINSKO OSIGURANJE, A. Mihanovića 3, 10000 Zagreb</item>
      <item>Stjepan Hukman, Hukmani 33, 10000 Zagreb</item>
      <item>RAIFFEISENBANK  AUSTRIA  d.d., Magazinska cesta 69, 10000 Zagreb</item>
    </izvorni_sadrzaj>
    <derivirana_varijabla naziv="DomainObject.Predmet.OstaliListFormatedWithAdress_1">
      <item>Stjepan Hukman, Hukmani 33, 10000 Zagreb</item>
      <item>HRVATSKI ZAVOD ZA MIROVINSKO OSIGURANJE, A. Mihanovića 3, 10000 Zagreb</item>
      <item>Stjepan Hukman, Hukmani 33, 10000 Zagreb</item>
      <item>RAIFFEISENBANK  AUSTRIA  d.d., Magazinska cesta 69, 10000 Zagreb</item>
    </derivirana_varijabla>
  </DomainObject.Predmet.OstaliListFormatedWithAdress>
  <DomainObject.Predmet.OstaliListFormatedWithAdressOIB>
    <izvorni_sadrzaj>
      <item>Stjepan Hukman, OIB 63927479424, Hukmani 33, 10000 Zagreb</item>
      <item>HRVATSKI ZAVOD ZA MIROVINSKO OSIGURANJE, OIB 84397956623, A. Mihanovića 3, 10000 Zagreb</item>
      <item>Stjepan Hukman, OIB 63927479424, Hukmani 33, 10000 Zagreb</item>
      <item>RAIFFEISENBANK  AUSTRIA  d.d., Magazinska cesta 69, 10000 Zagreb</item>
    </izvorni_sadrzaj>
    <derivirana_varijabla naziv="DomainObject.Predmet.OstaliListFormatedWithAdressOIB_1">
      <item>Stjepan Hukman, OIB 63927479424, Hukmani 33, 10000 Zagreb</item>
      <item>HRVATSKI ZAVOD ZA MIROVINSKO OSIGURANJE, OIB 84397956623, A. Mihanovića 3, 10000 Zagreb</item>
      <item>Stjepan Hukman, OIB 63927479424, Hukmani 33, 10000 Zagreb</item>
      <item>RAIFFEISENBANK  AUSTRIA  d.d., Magazinska cesta 69, 10000 Zagreb</item>
    </derivirana_varijabla>
  </DomainObject.Predmet.OstaliListFormatedWithAdressOIB>
  <DomainObject.Predmet.OstaliListNazivFormated>
    <izvorni_sadrzaj>
      <item>Stjepan Hukman</item>
      <item>HRVATSKI ZAVOD ZA MIROVINSKO OSIGURANJE</item>
      <item>Stjepan Hukman</item>
      <item>RAIFFEISENBANK  AUSTRIA  d.d.</item>
    </izvorni_sadrzaj>
    <derivirana_varijabla naziv="DomainObject.Predmet.OstaliListNazivFormated_1">
      <item>Stjepan Hukman</item>
      <item>HRVATSKI ZAVOD ZA MIROVINSKO OSIGURANJE</item>
      <item>Stjepan Hukman</item>
      <item>RAIFFEISENBANK  AUSTRIA  d.d.</item>
    </derivirana_varijabla>
  </DomainObject.Predmet.OstaliListNazivFormated>
  <DomainObject.Predmet.OstaliListNazivFormatedOIB>
    <izvorni_sadrzaj>
      <item>Stjepan Hukman, OIB 63927479424</item>
      <item>HRVATSKI ZAVOD ZA MIROVINSKO OSIGURANJE, OIB 84397956623</item>
      <item>Stjepan Hukman, OIB 63927479424</item>
      <item>RAIFFEISENBANK  AUSTRIA  d.d.</item>
    </izvorni_sadrzaj>
    <derivirana_varijabla naziv="DomainObject.Predmet.OstaliListNazivFormatedOIB_1">
      <item>Stjepan Hukman, OIB 63927479424</item>
      <item>HRVATSKI ZAVOD ZA MIROVINSKO OSIGURANJE, OIB 84397956623</item>
      <item>Stjepan Hukman, OIB 63927479424</item>
      <item>RAIFFEISENBANK  AUSTRIA 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VJEČNI SAN d.o.o. za usluge</izvorni_sadrzaj>
    <derivirana_varijabla naziv="DomainObject.Predmet.ProtustrankaIDrugi_1">VJEČNI SAN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VJEČNI SAN d.o.o. za usluge, OIB 15733720934, Branovečka cesta 366, 10000 Zagreb</izvorni_sadrzaj>
    <derivirana_varijabla naziv="DomainObject.Predmet.ProtustrankaIDrugiAdressOIB_1">VJEČNI SAN d.o.o. za usluge, OIB 15733720934, Branovečka cesta 366,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VJEČNI SAN d.o.o. za usluge</item>
      <item>Stjepan Hukman</item>
      <item>HRVATSKI ZAVOD ZA MIROVINSKO OSIGURANJE</item>
      <item>Stjepan Hukman</item>
      <item>RAIFFEISENBANK  AUSTRIA  d.d.</item>
    </izvorni_sadrzaj>
    <derivirana_varijabla naziv="DomainObject.Predmet.SudioniciListNaziv_1">
      <item>FINA Regionalni centar Zagreb</item>
      <item>VJEČNI SAN d.o.o. za usluge</item>
      <item>Stjepan Hukman</item>
      <item>HRVATSKI ZAVOD ZA MIROVINSKO OSIGURANJE</item>
      <item>Stjepan Hukman</item>
      <item>RAIFFEISENBANK  AUSTRIA 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VJEČNI SAN d.o.o. za usluge, OIB 15733720934, Branovečka cesta 366,10000 Zagreb</item>
      <item>Stjepan Hukman, OIB 63927479424, Hukmani 33,10000 Zagreb</item>
      <item>HRVATSKI ZAVOD ZA MIROVINSKO OSIGURANJE, OIB 84397956623, A. Mihanovića 3,10000 Zagreb</item>
      <item>Stjepan Hukman, OIB 63927479424, Hukmani 33,10000 Zagreb</item>
      <item>RAIFFEISENBANK  AUSTRIA  d.d., Magazinska cesta 69,10000 Zagreb</item>
    </izvorni_sadrzaj>
    <derivirana_varijabla naziv="DomainObject.Predmet.SudioniciListAdressOIB_1">
      <item>FINA Regionalni centar Zagreb, OIB 85821130368, Trg svibanjskih žrtava 1995. 1,10000 Zagreb</item>
      <item>VJEČNI SAN d.o.o. za usluge, OIB 15733720934, Branovečka cesta 366,10000 Zagreb</item>
      <item>Stjepan Hukman, OIB 63927479424, Hukmani 33,10000 Zagreb</item>
      <item>HRVATSKI ZAVOD ZA MIROVINSKO OSIGURANJE, OIB 84397956623, A. Mihanovića 3,10000 Zagreb</item>
      <item>Stjepan Hukman, OIB 63927479424, Hukmani 33,10000 Zagreb</item>
      <item>RAIFFEISENBANK  AUSTRIA 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15733720934</item>
      <item>, OIB 63927479424</item>
      <item>, OIB 84397956623</item>
      <item>, OIB 63927479424</item>
      <item>, OIB null</item>
    </izvorni_sadrzaj>
    <derivirana_varijabla naziv="DomainObject.Predmet.SudioniciListNazivOIB_1">
      <item>, OIB 85821130368</item>
      <item>, OIB 15733720934</item>
      <item>, OIB 63927479424</item>
      <item>, OIB 84397956623</item>
      <item>, OIB 63927479424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43634-6138-4116-BEA3-8C46C6CFE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4909</properties:Characters>
  <properties:Lines>106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2017-06-13T09:20:00Z</dcterms:created>
  <dc:creator>gzubak</dc:creator>
  <cp:lastModifiedBy>Mirjana Gašparić</cp:lastModifiedBy>
  <cp:lastPrinted>2017-06-13T08:54:00Z</cp:lastPrinted>
  <dcterms:modified xmlns:xsi="http://www.w3.org/2001/XMLSchema-instance" xsi:type="dcterms:W3CDTF">2017-06-13T09:30:00Z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