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d276" w14:paraId="3d9d276" w:rsidRDefault="007B183E" w:rsidP="007B183E" w:rsidR="007B183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83E" w:rsidP="007B183E" w:rsidR="007B183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7B183E" w:rsidP="007B183E" w:rsidR="007B183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B183E" w:rsidP="007B183E" w:rsidR="007B183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7B183E" w:rsidP="007B183E" w:rsidR="007B183E" w:rsidRPr="00814D55"/>
    <w:p w:rsidRDefault="007B183E" w:rsidP="007B183E" w:rsidR="007B183E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05638E">
        <w:rPr>
          <w:rFonts w:cs="Times New Roman" w:eastAsia="Times New Roman"/>
          <w:szCs w:val="24"/>
        </w:rPr>
        <w:t xml:space="preserve">la, </w:t>
      </w:r>
      <w:proofErr w:type="spellStart"/>
      <w:r w:rsidR="0005638E">
        <w:rPr>
          <w:rFonts w:cs="Times New Roman" w:eastAsia="Times New Roman"/>
          <w:szCs w:val="24"/>
        </w:rPr>
        <w:t>Giardini</w:t>
      </w:r>
      <w:proofErr w:type="spellEnd"/>
      <w:r w:rsidR="0005638E">
        <w:rPr>
          <w:rFonts w:cs="Times New Roman" w:eastAsia="Times New Roman"/>
          <w:szCs w:val="24"/>
        </w:rPr>
        <w:t xml:space="preserve"> 5, klase: 110-07/16</w:t>
      </w:r>
      <w:r w:rsidRPr="00814D55">
        <w:rPr>
          <w:rFonts w:cs="Times New Roman" w:eastAsia="Times New Roman"/>
          <w:szCs w:val="24"/>
        </w:rPr>
        <w:t xml:space="preserve">-01/04 </w:t>
      </w:r>
      <w:proofErr w:type="spellStart"/>
      <w:r w:rsidRPr="00814D55">
        <w:rPr>
          <w:rFonts w:cs="Times New Roman" w:eastAsia="Times New Roman"/>
          <w:szCs w:val="24"/>
        </w:rPr>
        <w:t>urbroja</w:t>
      </w:r>
      <w:proofErr w:type="spellEnd"/>
      <w:r w:rsidRPr="00814D55">
        <w:rPr>
          <w:rFonts w:cs="Times New Roman" w:eastAsia="Times New Roman"/>
          <w:szCs w:val="24"/>
        </w:rPr>
        <w:t>: 04-06-15-</w:t>
      </w:r>
      <w:r>
        <w:rPr>
          <w:rFonts w:cs="Times New Roman" w:eastAsia="Times New Roman"/>
          <w:szCs w:val="24"/>
        </w:rPr>
        <w:t>2755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L. A. S. SERVIS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Porečka 9, OIB 64834707645, MBS 040158326,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7B183E" w:rsidP="007B183E" w:rsidR="007B183E" w:rsidRPr="00814D55">
      <w:pPr>
        <w:jc w:val="center"/>
      </w:pPr>
      <w:r w:rsidRPr="00814D55">
        <w:t>O G L A S</w:t>
      </w:r>
    </w:p>
    <w:p w:rsidRDefault="007B183E" w:rsidP="007B183E" w:rsidR="007B183E" w:rsidRPr="00814D55">
      <w:pPr>
        <w:ind w:firstLine="708"/>
      </w:pPr>
    </w:p>
    <w:p w:rsidRDefault="007B183E" w:rsidP="007B183E" w:rsidR="007B183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 xml:space="preserve">L. A. S. SERVIS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>, Porečka 9, OIB 64834707645, MBS 040158326,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</w:t>
      </w:r>
      <w:r w:rsidR="0005638E">
        <w:rPr>
          <w:rFonts w:cs="Times New Roman" w:eastAsia="Times New Roman"/>
          <w:szCs w:val="24"/>
        </w:rPr>
        <w:t>59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7B183E" w:rsidP="007B183E" w:rsidR="007B183E" w:rsidRPr="00814D55">
      <w:pPr>
        <w:ind w:firstLine="708"/>
      </w:pPr>
    </w:p>
    <w:p w:rsidRDefault="007B183E" w:rsidP="007B183E" w:rsidR="007B183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="006B7CB9">
        <w:t xml:space="preserve"> 2015.</w:t>
      </w:r>
      <w:r w:rsidRPr="00814D55">
        <w:t xml:space="preserve"> </w:t>
      </w:r>
      <w:r>
        <w:t>iznosio 88.592,36 kune</w:t>
      </w:r>
      <w:r w:rsidRPr="00814D55">
        <w:t>.</w:t>
      </w:r>
    </w:p>
    <w:p w:rsidRDefault="007B183E" w:rsidP="007B183E" w:rsidR="007B183E" w:rsidRPr="00814D55"/>
    <w:p w:rsidRDefault="007B183E" w:rsidP="007B183E" w:rsidR="007B183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</w:rPr>
        <w:t>Luca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Alessandro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Schueli</w:t>
      </w:r>
      <w:proofErr w:type="spellEnd"/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7B183E" w:rsidP="007B183E" w:rsidR="007B183E" w:rsidRPr="00814D55">
      <w:pPr>
        <w:ind w:firstLine="708"/>
        <w:rPr>
          <w:rFonts w:cs="Times New Roman" w:eastAsia="Times New Roman"/>
          <w:szCs w:val="24"/>
        </w:rPr>
      </w:pPr>
    </w:p>
    <w:p w:rsidRDefault="007B183E" w:rsidP="007B183E" w:rsidR="007B183E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7B183E" w:rsidP="007B183E" w:rsidR="007B183E" w:rsidRPr="00814D55">
      <w:pPr>
        <w:rPr>
          <w:rFonts w:cs="Times New Roman" w:eastAsia="Times New Roman"/>
          <w:szCs w:val="24"/>
        </w:rPr>
      </w:pPr>
    </w:p>
    <w:p w:rsidRDefault="007B183E" w:rsidP="007B183E" w:rsidR="007B183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B183E" w:rsidP="007B183E" w:rsidR="007B183E" w:rsidRPr="00814D55">
      <w:pPr>
        <w:ind w:firstLine="708"/>
      </w:pPr>
    </w:p>
    <w:p w:rsidRDefault="007B183E" w:rsidP="007B183E" w:rsidR="007B183E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7B183E" w:rsidP="007B183E" w:rsidR="007B183E" w:rsidRPr="00814D55">
      <w:pPr>
        <w:ind w:firstLine="708" w:left="5664"/>
        <w:jc w:val="center"/>
      </w:pPr>
      <w:r w:rsidRPr="00814D55">
        <w:t>Sudska savjetnica</w:t>
      </w:r>
    </w:p>
    <w:p w:rsidRDefault="007B183E" w:rsidP="007B183E" w:rsidR="007B183E" w:rsidRPr="00814D55">
      <w:pPr>
        <w:ind w:firstLine="708" w:left="5664"/>
        <w:jc w:val="center"/>
      </w:pPr>
      <w:r w:rsidRPr="00814D55">
        <w:t>Mihaela Kaligari</w:t>
      </w:r>
      <w:r w:rsidR="006B7CB9">
        <w:t>, v. r.</w:t>
      </w:r>
    </w:p>
    <w:p w:rsidRDefault="007B183E" w:rsidP="007B183E" w:rsidR="007B183E" w:rsidRPr="00814D55">
      <w:r w:rsidRPr="00814D55">
        <w:t>DNA:</w:t>
      </w:r>
    </w:p>
    <w:p w:rsidRDefault="007B183E" w:rsidP="007B183E" w:rsidR="00387208" w:rsidRPr="007B183E">
      <w:pPr>
        <w:jc w:val="left"/>
      </w:pPr>
      <w:r w:rsidRPr="00814D55">
        <w:t>- mrežna s</w:t>
      </w:r>
      <w:r>
        <w:t>tranica e-Oglasna ploča sudova (45 dana).</w:t>
      </w:r>
    </w:p>
    <w:sectPr w:rsidR="00387208" w:rsidRPr="007B18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518" w:rsidP="00572518" w:rsidR="00572518">
      <w:r>
        <w:separator/>
      </w:r>
    </w:p>
  </w:endnote>
  <w:endnote w:id="0" w:type="continuationSeparator">
    <w:p w:rsidRDefault="00572518" w:rsidP="00572518" w:rsidR="00572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518" w:rsidP="00572518" w:rsidR="00572518">
      <w:r>
        <w:separator/>
      </w:r>
    </w:p>
  </w:footnote>
  <w:footnote w:id="0" w:type="continuationSeparator">
    <w:p w:rsidRDefault="00572518" w:rsidP="00572518" w:rsidR="00572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518" w:rsidP="00D4722F" w:rsidR="00D4722F">
    <w:pPr>
      <w:pStyle w:val="Zaglavlje"/>
      <w:jc w:val="right"/>
    </w:pPr>
    <w:r>
      <w:t>11 St-264/2016-3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89C"/>
    <w:rsid w:val="0005638E"/>
    <w:rsid w:val="0012589C"/>
    <w:rsid w:val="00572518"/>
    <w:rsid w:val="006B7CB9"/>
    <w:rsid w:val="0075528E"/>
    <w:rsid w:val="007703F2"/>
    <w:rsid w:val="0079403F"/>
    <w:rsid w:val="007B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251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5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725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25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5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5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3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3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3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3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251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5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725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25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5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5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3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3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3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3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A. S. SERVIS d.o.o. VRSAR</izvorni_sadrzaj>
    <derivirana_varijabla naziv="DomainObject.Predmet.ProtustrankaFormated_1">  L. A. S. SERVIS d.o.o. VRSAR</derivirana_varijabla>
  </DomainObject.Predmet.ProtustrankaFormated>
  <DomainObject.Predmet.ProtustrankaFormatedOIB>
    <izvorni_sadrzaj>  L. A. S. SERVIS d.o.o. VRSAR, OIB 64834707645</izvorni_sadrzaj>
    <derivirana_varijabla naziv="DomainObject.Predmet.ProtustrankaFormatedOIB_1">  L. A. S. SERVIS d.o.o. VRSAR, OIB 64834707645</derivirana_varijabla>
  </DomainObject.Predmet.ProtustrankaFormatedOIB>
  <DomainObject.Predmet.ProtustrankaFormatedWithAdress>
    <izvorni_sadrzaj> L. A. S. SERVIS d.o.o. VRSAR, Porečka 9, 52450 Vrsar</izvorni_sadrzaj>
    <derivirana_varijabla naziv="DomainObject.Predmet.ProtustrankaFormatedWithAdress_1"> L. A. S. SERVIS d.o.o. VRSAR, Porečka 9, 52450 Vrsar</derivirana_varijabla>
  </DomainObject.Predmet.ProtustrankaFormatedWithAdress>
  <DomainObject.Predmet.ProtustrankaFormatedWithAdressOIB>
    <izvorni_sadrzaj> L. A. S. SERVIS d.o.o. VRSAR, OIB 64834707645, Porečka 9, 52450 Vrsar</izvorni_sadrzaj>
    <derivirana_varijabla naziv="DomainObject.Predmet.ProtustrankaFormatedWithAdressOIB_1"> L. A. S. SERVIS d.o.o. VRSAR, OIB 64834707645, Porečka 9, 52450 Vrsar</derivirana_varijabla>
  </DomainObject.Predmet.ProtustrankaFormatedWithAdressOIB>
  <DomainObject.Predmet.ProtustrankaWithAdress>
    <izvorni_sadrzaj>L. A. S. SERVIS d.o.o. VRSAR Porečka 9, 52450 Vrsar</izvorni_sadrzaj>
    <derivirana_varijabla naziv="DomainObject.Predmet.ProtustrankaWithAdress_1">L. A. S. SERVIS d.o.o. VRSAR Porečka 9, 52450 Vrsar</derivirana_varijabla>
  </DomainObject.Predmet.ProtustrankaWithAdress>
  <DomainObject.Predmet.ProtustrankaWithAdressOIB>
    <izvorni_sadrzaj>L. A. S. SERVIS d.o.o. VRSAR, OIB 64834707645, Porečka 9, 52450 Vrsar</izvorni_sadrzaj>
    <derivirana_varijabla naziv="DomainObject.Predmet.ProtustrankaWithAdressOIB_1">L. A. S. SERVIS d.o.o. VRSAR, OIB 64834707645, Porečka 9, 52450 Vrsar</derivirana_varijabla>
  </DomainObject.Predmet.ProtustrankaWithAdressOIB>
  <DomainObject.Predmet.ProtustrankaNazivFormated>
    <izvorni_sadrzaj>L. A. S. SERVIS d.o.o. VRSAR</izvorni_sadrzaj>
    <derivirana_varijabla naziv="DomainObject.Predmet.ProtustrankaNazivFormated_1">L. A. S. SERVIS d.o.o. VRSAR</derivirana_varijabla>
  </DomainObject.Predmet.ProtustrankaNazivFormated>
  <DomainObject.Predmet.ProtustrankaNazivFormatedOIB>
    <izvorni_sadrzaj>L. A. S. SERVIS d.o.o. VRSAR, OIB 64834707645</izvorni_sadrzaj>
    <derivirana_varijabla naziv="DomainObject.Predmet.ProtustrankaNazivFormatedOIB_1">L. A. S. SERVIS d.o.o. VRSAR, OIB 64834707645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88592.36</izvorni_sadrzaj>
    <derivirana_varijabla naziv="DomainObject.Predmet.TrenutnaVrijednost_1">88592.36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A. S. SERVIS d.o.o. VRSAR</item>
    </izvorni_sadrzaj>
    <derivirana_varijabla naziv="DomainObject.Predmet.ProtuStrankaListFormated_1">
      <item>L. A. S. SERVIS d.o.o. VRSAR</item>
    </derivirana_varijabla>
  </DomainObject.Predmet.ProtuStrankaListFormated>
  <DomainObject.Predmet.ProtuStrankaListFormatedOIB>
    <izvorni_sadrzaj>
      <item>L. A. S. SERVIS d.o.o. VRSAR, OIB 64834707645</item>
    </izvorni_sadrzaj>
    <derivirana_varijabla naziv="DomainObject.Predmet.ProtuStrankaListFormatedOIB_1">
      <item>L. A. S. SERVIS d.o.o. VRSAR, OIB 64834707645</item>
    </derivirana_varijabla>
  </DomainObject.Predmet.ProtuStrankaListFormatedOIB>
  <DomainObject.Predmet.ProtuStrankaListFormatedWithAdress>
    <izvorni_sadrzaj>
      <item>L. A. S. SERVIS d.o.o. VRSAR, Porečka 9, 52450 Vrsar</item>
    </izvorni_sadrzaj>
    <derivirana_varijabla naziv="DomainObject.Predmet.ProtuStrankaListFormatedWithAdress_1">
      <item>L. A. S. SERVIS d.o.o. VRSAR, Porečka 9, 52450 Vrsar</item>
    </derivirana_varijabla>
  </DomainObject.Predmet.ProtuStrankaListFormatedWithAdress>
  <DomainObject.Predmet.ProtuStrankaListFormatedWithAdressOIB>
    <izvorni_sadrzaj>
      <item>L. A. S. SERVIS d.o.o. VRSAR, OIB 64834707645, Porečka 9, 52450 Vrsar</item>
    </izvorni_sadrzaj>
    <derivirana_varijabla naziv="DomainObject.Predmet.ProtuStrankaListFormatedWithAdressOIB_1">
      <item>L. A. S. SERVIS d.o.o. VRSAR, OIB 64834707645, Porečka 9, 52450 Vrsar</item>
    </derivirana_varijabla>
  </DomainObject.Predmet.ProtuStrankaListFormatedWithAdressOIB>
  <DomainObject.Predmet.ProtuStrankaListNazivFormated>
    <izvorni_sadrzaj>
      <item>L. A. S. SERVIS d.o.o. VRSAR</item>
    </izvorni_sadrzaj>
    <derivirana_varijabla naziv="DomainObject.Predmet.ProtuStrankaListNazivFormated_1">
      <item>L. A. S. SERVIS d.o.o. VRSAR</item>
    </derivirana_varijabla>
  </DomainObject.Predmet.ProtuStrankaListNazivFormated>
  <DomainObject.Predmet.ProtuStrankaListNazivFormatedOIB>
    <izvorni_sadrzaj>
      <item>L. A. S. SERVIS d.o.o. VRSAR, OIB 64834707645</item>
    </izvorni_sadrzaj>
    <derivirana_varijabla naziv="DomainObject.Predmet.ProtuStrankaListNazivFormatedOIB_1">
      <item>L. A. S. SERVIS d.o.o. VRSAR, OIB 64834707645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A. S. SERVIS d.o.o. VRSAR</izvorni_sadrzaj>
    <derivirana_varijabla naziv="DomainObject.Predmet.ProtustrankaIDrugi_1">L. A. S. SERVIS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A. S. SERVIS d.o.o. VRSAR, OIB 64834707645, Porečka 9, 52450 Vrsar</izvorni_sadrzaj>
    <derivirana_varijabla naziv="DomainObject.Predmet.ProtustrankaIDrugiAdressOIB_1">L. A. S. SERVIS d.o.o. VRSAR, OIB 64834707645, Porečka 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A. S. SERVIS d.o.o. VRSAR</item>
    </izvorni_sadrzaj>
    <derivirana_varijabla naziv="DomainObject.Predmet.SudioniciListNaziv_1">
      <item>FINANCIJSKA AGENCIJA, RC RIJEKA, PODRUŽNICA PULA, PULA</item>
      <item>L. A. S. SERVIS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A. S. SERVIS d.o.o. VRSAR, OIB 64834707645, Porečka 9,52450 Vrsar</item>
    </izvorni_sadrzaj>
    <derivirana_varijabla naziv="DomainObject.Predmet.SudioniciListAdressOIB_1">
      <item>FINANCIJSKA AGENCIJA, RC RIJEKA, PODRUŽNICA PULA, PULA, OIB 85821130368, Ulica grada Vukovara 70,10000 Zagreb</item>
      <item>L. A. S. SERVIS d.o.o. VRSAR, OIB 64834707645, Porečka 9,52450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64834707645</item>
    </izvorni_sadrzaj>
    <derivirana_varijabla naziv="DomainObject.Predmet.SudioniciListNazivOIB_1">
      <item>, OIB 85821130368</item>
      <item>, OIB 64834707645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2154</properties:Characters>
  <properties:Lines>47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2016-02-12T06:47:00Z</dcterms:created>
  <dc:creator>Mihaela Kaligari</dc:creator>
  <dc:description/>
  <cp:keywords/>
  <cp:lastModifiedBy>Jasmina Matika</cp:lastModifiedBy>
  <cp:lastPrinted>2016-02-12T08:41:00Z</cp:lastPrinted>
  <dcterms:modified xmlns:xsi="http://www.w3.org/2001/XMLSchema-instance" xsi:type="dcterms:W3CDTF">2016-02-12T10:52:00Z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