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0e0c" w14:paraId="5620e0c" w:rsidRDefault="007077EF" w:rsidP="007077EF" w:rsidR="007077EF">
      <w:pPr>
        <w:pStyle w:val="Bezproreda"/>
        <w15:collapsed w:val="false"/>
      </w:pPr>
      <w:bookmarkStart w:name="_GoBack" w:id="0"/>
      <w:bookmarkEnd w:id="0"/>
      <w:r>
        <w:t xml:space="preserve">  </w:t>
      </w:r>
    </w:p>
    <w:p w:rsidRDefault="006C09BF" w:rsidP="006C09BF" w:rsidR="007077E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77EF" w:rsidP="007077EF" w:rsidR="007077EF">
      <w:pPr>
        <w:pStyle w:val="Bezproreda"/>
      </w:pPr>
      <w:r>
        <w:t xml:space="preserve">REPUBLIKA HRVATSKA </w:t>
      </w:r>
    </w:p>
    <w:p w:rsidRDefault="007077EF" w:rsidP="007077EF" w:rsidR="007077EF">
      <w:pPr>
        <w:pStyle w:val="Bezproreda"/>
      </w:pPr>
      <w:r>
        <w:t>Trgovački sud u Zagrebu</w:t>
      </w:r>
    </w:p>
    <w:p w:rsidRDefault="007077EF" w:rsidP="007077EF" w:rsidR="007077EF">
      <w:pPr>
        <w:pStyle w:val="Bezproreda"/>
      </w:pPr>
      <w:r>
        <w:t xml:space="preserve">  Zagreb, Amruševa 2/II</w:t>
      </w:r>
    </w:p>
    <w:p w:rsidRDefault="007077EF" w:rsidP="007077EF" w:rsidR="007077E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90.St-3675/2015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  <w:jc w:val="center"/>
      </w:pPr>
      <w:r>
        <w:t>R E P U B L I K A    H R V A T S K A</w:t>
      </w:r>
    </w:p>
    <w:p w:rsidRDefault="007077EF" w:rsidP="007077EF" w:rsidR="007077EF">
      <w:pPr>
        <w:pStyle w:val="Bezproreda"/>
        <w:jc w:val="center"/>
      </w:pPr>
    </w:p>
    <w:p w:rsidRDefault="007077EF" w:rsidP="007077EF" w:rsidR="007077EF">
      <w:pPr>
        <w:pStyle w:val="Bezproreda"/>
        <w:jc w:val="center"/>
      </w:pPr>
      <w:r>
        <w:t>R J E Š E N J E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ab/>
        <w:t>Trgovački sud u Zagrebu po sucu Sandri Rotar Vogrin u skraćenom stečajnom postupku pokrenutom nad dužnikom</w:t>
      </w:r>
      <w:r w:rsidR="000B1DF5">
        <w:t xml:space="preserve"> </w:t>
      </w:r>
      <w:r w:rsidR="000B1DF5" w:rsidRPr="000B1DF5">
        <w:t>SAN EKO društvo s ograničenom odgovornošću za usluge dezinfekcije, dezinsekcije i deratizacije, Zagreb, Vinogradsk</w:t>
      </w:r>
      <w:r w:rsidR="000B1DF5">
        <w:t>a cesta 3, OIB: 29749895262</w:t>
      </w:r>
      <w:r>
        <w:t xml:space="preserve">, dana 25. ožujka 2016. 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  <w:jc w:val="center"/>
      </w:pPr>
      <w:r>
        <w:t>r i j e š i o    je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>I.)</w:t>
      </w:r>
      <w:r>
        <w:tab/>
        <w:t xml:space="preserve">Otvara se stečajni postupak nad dužnikom </w:t>
      </w:r>
      <w:r w:rsidR="000B1DF5" w:rsidRPr="000B1DF5">
        <w:t>SAN EKO društvo s ograničenom odgovornošću za usluge dezinfekcije, dezinsekcije i deratizacije, Zagreb, Vinogradska cesta 3, OIB: 29749895262.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 xml:space="preserve">Stečajni postupak otvoren je dana 25. ožujka 2016., u 14 sati i 00 </w:t>
      </w:r>
      <w:r>
        <w:tab/>
        <w:t>minuta,  kada  je ovo rješenje objavljeno na mrežnoj stranici e-Oglasna ploča ovog suda.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>II.)</w:t>
      </w:r>
      <w:r>
        <w:tab/>
        <w:t xml:space="preserve">Za stečajnog upravitelja imenuje se </w:t>
      </w:r>
      <w:r w:rsidR="008F405C">
        <w:t>Jelenko Lehki, Zagreb, Pavla Hatza 10, OIB:</w:t>
      </w:r>
      <w:r w:rsidR="008F405C" w:rsidRPr="008F405C">
        <w:t xml:space="preserve"> 96068307857</w:t>
      </w:r>
      <w:r w:rsidR="008F405C">
        <w:t xml:space="preserve">. </w:t>
      </w:r>
    </w:p>
    <w:p w:rsidRDefault="008F405C" w:rsidP="007077EF" w:rsidR="008F405C">
      <w:pPr>
        <w:pStyle w:val="Bezproreda"/>
      </w:pPr>
    </w:p>
    <w:p w:rsidRDefault="007077EF" w:rsidP="007077EF" w:rsidR="007077EF">
      <w:pPr>
        <w:pStyle w:val="Bezproreda"/>
      </w:pPr>
      <w:r>
        <w:t>III.)</w:t>
      </w:r>
      <w:r>
        <w:tab/>
        <w:t xml:space="preserve">Zaključuje se stečajni postupak nad dužnikom </w:t>
      </w:r>
      <w:r w:rsidR="000B1DF5" w:rsidRPr="000B1DF5">
        <w:t>SAN EKO društvo s ograničenom odgovornošću za usluge dezinfekcije, dezinsekcije i deratizacije, Zagreb, Vinogradska cesta 3, OIB: 29749895262.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  <w:jc w:val="center"/>
      </w:pPr>
      <w:r>
        <w:t>Obrazloženje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ab/>
        <w:t xml:space="preserve">Ovaj sud je pozvao osobe ovlaštene za zastupanje dužnika po zakonu, dostaviti javnobilježnički ovjerovljen popis imovine i obveza dužnika na propisanom obrascu, </w:t>
      </w:r>
      <w:r>
        <w:lastRenderedPageBreak/>
        <w:t>sukladno čl. 430., 17.  i 13. SZ. Nakon ovog poziva utvrđeno je da  dužnik nema imovinu dostatnu za namirenje troškova postupka.</w:t>
      </w:r>
    </w:p>
    <w:p w:rsidRDefault="007077EF" w:rsidP="007077EF" w:rsidR="007077EF">
      <w:pPr>
        <w:pStyle w:val="Bezproreda"/>
      </w:pPr>
      <w:r>
        <w:t xml:space="preserve"> </w:t>
      </w:r>
    </w:p>
    <w:p w:rsidRDefault="007077EF" w:rsidP="007077EF" w:rsidR="007077EF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  <w:jc w:val="center"/>
      </w:pPr>
      <w:r>
        <w:t>U Zagrebu, 25. ožujka 2016.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077EF" w:rsidP="006C09BF" w:rsidR="006C09BF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  <w:r>
        <w:t>Uputa o pravnom lijeku:</w:t>
      </w:r>
    </w:p>
    <w:p w:rsidRDefault="007077EF" w:rsidP="007077EF" w:rsidR="007077EF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</w:p>
    <w:p w:rsidRDefault="007077EF" w:rsidP="007077EF" w:rsidR="007077EF">
      <w:pPr>
        <w:pStyle w:val="Bezproreda"/>
      </w:pPr>
    </w:p>
    <w:p w:rsidRDefault="001B777C" w:rsidP="007077EF" w:rsidR="001B777C">
      <w:pPr>
        <w:pStyle w:val="Bezproreda"/>
      </w:pPr>
    </w:p>
    <w:sectPr w:rsidSect="006C09BF" w:rsidR="001B777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9BF" w:rsidP="006C09BF" w:rsidR="006C09BF">
      <w:pPr>
        <w:spacing w:lineRule="auto" w:line="240" w:after="0"/>
      </w:pPr>
      <w:r>
        <w:separator/>
      </w:r>
    </w:p>
  </w:endnote>
  <w:endnote w:id="0" w:type="continuationSeparator">
    <w:p w:rsidRDefault="006C09BF" w:rsidP="006C09BF" w:rsidR="006C09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9BF" w:rsidP="006C09BF" w:rsidR="006C09BF">
      <w:pPr>
        <w:spacing w:lineRule="auto" w:line="240" w:after="0"/>
      </w:pPr>
      <w:r>
        <w:separator/>
      </w:r>
    </w:p>
  </w:footnote>
  <w:footnote w:id="0" w:type="continuationSeparator">
    <w:p w:rsidRDefault="006C09BF" w:rsidP="006C09BF" w:rsidR="006C09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40935437"/>
      <w:docPartObj>
        <w:docPartGallery w:val="Page Numbers (Top of Page)"/>
        <w:docPartUnique/>
      </w:docPartObj>
    </w:sdtPr>
    <w:sdtEndPr/>
    <w:sdtContent>
      <w:p w:rsidRDefault="006C09BF" w:rsidR="006C09BF">
        <w:pPr>
          <w:pStyle w:val="Zaglavlje"/>
          <w:jc w:val="center"/>
        </w:pPr>
        <w:r>
          <w:t xml:space="preserve">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B6BE5">
          <w:rPr>
            <w:noProof/>
          </w:rPr>
          <w:t>2</w:t>
        </w:r>
        <w:r>
          <w:fldChar w:fldCharType="end"/>
        </w:r>
        <w:r>
          <w:t xml:space="preserve">                                         90 St-3675/2015</w:t>
        </w:r>
      </w:p>
    </w:sdtContent>
  </w:sdt>
  <w:p w:rsidRDefault="006C09BF" w:rsidR="006C09B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EF"/>
    <w:rsid w:val="000B1DF5"/>
    <w:rsid w:val="001B777C"/>
    <w:rsid w:val="006B6BE5"/>
    <w:rsid w:val="006C09BF"/>
    <w:rsid w:val="007077EF"/>
    <w:rsid w:val="008F405C"/>
    <w:rsid w:val="00FA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77E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09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9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09B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09BF"/>
  </w:style>
  <w:style w:styleId="Podnoje" w:type="paragraph">
    <w:name w:val="footer"/>
    <w:basedOn w:val="Normal"/>
    <w:link w:val="PodnojeChar"/>
    <w:uiPriority w:val="99"/>
    <w:unhideWhenUsed/>
    <w:rsid w:val="006C09B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09BF"/>
  </w:style>
  <w:style w:styleId="Tekstrezerviranogmjesta" w:type="character">
    <w:name w:val="Placeholder Text"/>
    <w:basedOn w:val="Zadanifontodlomka"/>
    <w:uiPriority w:val="99"/>
    <w:semiHidden/>
    <w:rsid w:val="006B6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B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B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B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B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77E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09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9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09B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09BF"/>
  </w:style>
  <w:style w:styleId="Podnoje" w:type="paragraph">
    <w:name w:val="footer"/>
    <w:basedOn w:val="Normal"/>
    <w:link w:val="PodnojeChar"/>
    <w:uiPriority w:val="99"/>
    <w:unhideWhenUsed/>
    <w:rsid w:val="006C09B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09BF"/>
  </w:style>
  <w:style w:styleId="Tekstrezerviranogmjesta" w:type="character">
    <w:name w:val="Placeholder Text"/>
    <w:basedOn w:val="Zadanifontodlomka"/>
    <w:uiPriority w:val="99"/>
    <w:semiHidden/>
    <w:rsid w:val="006B6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B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B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B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B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3675</izvorni_sadrzaj>
    <derivirana_varijabla naziv="DomainObject.Predmet.Broj_1">3675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St-3675/2015</izvorni_sadrzaj>
    <derivirana_varijabla naziv="DomainObject.Predmet.OznakaBroj_1">St-3675/2015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EKO d.o.o.</izvorni_sadrzaj>
    <derivirana_varijabla naziv="DomainObject.Predmet.ProtustrankaFormated_1">  SAN EKO d.o.o.</derivirana_varijabla>
  </DomainObject.Predmet.ProtustrankaFormated>
  <DomainObject.Predmet.ProtustrankaFormatedOIB>
    <izvorni_sadrzaj>  SAN EKO d.o.o., OIB 29749895262</izvorni_sadrzaj>
    <derivirana_varijabla naziv="DomainObject.Predmet.ProtustrankaFormatedOIB_1">  SAN EKO d.o.o., OIB 29749895262</derivirana_varijabla>
  </DomainObject.Predmet.ProtustrankaFormatedOIB>
  <DomainObject.Predmet.ProtustrankaFormatedWithAdress>
    <izvorni_sadrzaj> SAN EKO d.o.o., Vinogradska cesta 3, 10000 Zagreb</izvorni_sadrzaj>
    <derivirana_varijabla naziv="DomainObject.Predmet.ProtustrankaFormatedWithAdress_1"> SAN EKO d.o.o., Vinogradska cesta 3, 10000 Zagreb</derivirana_varijabla>
  </DomainObject.Predmet.ProtustrankaFormatedWithAdress>
  <DomainObject.Predmet.ProtustrankaFormatedWithAdressOIB>
    <izvorni_sadrzaj> SAN EKO d.o.o., OIB 29749895262, Vinogradska cesta 3, 10000 Zagreb</izvorni_sadrzaj>
    <derivirana_varijabla naziv="DomainObject.Predmet.ProtustrankaFormatedWithAdressOIB_1"> SAN EKO d.o.o., OIB 29749895262, Vinogradska cesta 3, 10000 Zagreb</derivirana_varijabla>
  </DomainObject.Predmet.ProtustrankaFormatedWithAdressOIB>
  <DomainObject.Predmet.ProtustrankaWithAdress>
    <izvorni_sadrzaj>SAN EKO d.o.o. Vinogradska cesta 3, 10000 Zagreb</izvorni_sadrzaj>
    <derivirana_varijabla naziv="DomainObject.Predmet.ProtustrankaWithAdress_1">SAN EKO d.o.o. Vinogradska cesta 3, 10000 Zagreb</derivirana_varijabla>
  </DomainObject.Predmet.ProtustrankaWithAdress>
  <DomainObject.Predmet.ProtustrankaWithAdressOIB>
    <izvorni_sadrzaj>SAN EKO d.o.o., OIB 29749895262, Vinogradska cesta 3, 10000 Zagreb</izvorni_sadrzaj>
    <derivirana_varijabla naziv="DomainObject.Predmet.ProtustrankaWithAdressOIB_1">SAN EKO d.o.o., OIB 29749895262, Vinogradska cesta 3, 10000 Zagreb</derivirana_varijabla>
  </DomainObject.Predmet.ProtustrankaWithAdressOIB>
  <DomainObject.Predmet.ProtustrankaNazivFormated>
    <izvorni_sadrzaj>SAN EKO d.o.o.</izvorni_sadrzaj>
    <derivirana_varijabla naziv="DomainObject.Predmet.ProtustrankaNazivFormated_1">SAN EKO d.o.o.</derivirana_varijabla>
  </DomainObject.Predmet.ProtustrankaNazivFormated>
  <DomainObject.Predmet.ProtustrankaNazivFormatedOIB>
    <izvorni_sadrzaj>SAN EKO d.o.o., OIB 29749895262</izvorni_sadrzaj>
    <derivirana_varijabla naziv="DomainObject.Predmet.ProtustrankaNazivFormatedOIB_1">SAN EKO d.o.o., OIB 29749895262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EKO d.o.o.</item>
    </izvorni_sadrzaj>
    <derivirana_varijabla naziv="DomainObject.Predmet.ProtuStrankaListFormated_1">
      <item>SAN EKO d.o.o.</item>
    </derivirana_varijabla>
  </DomainObject.Predmet.ProtuStrankaListFormated>
  <DomainObject.Predmet.ProtuStrankaListFormatedOIB>
    <izvorni_sadrzaj>
      <item>SAN EKO d.o.o., OIB 29749895262</item>
    </izvorni_sadrzaj>
    <derivirana_varijabla naziv="DomainObject.Predmet.ProtuStrankaListFormatedOIB_1">
      <item>SAN EKO d.o.o., OIB 29749895262</item>
    </derivirana_varijabla>
  </DomainObject.Predmet.ProtuStrankaListFormatedOIB>
  <DomainObject.Predmet.ProtuStrankaListFormatedWithAdress>
    <izvorni_sadrzaj>
      <item>SAN EKO d.o.o., Vinogradska cesta 3, 10000 Zagreb</item>
    </izvorni_sadrzaj>
    <derivirana_varijabla naziv="DomainObject.Predmet.ProtuStrankaListFormatedWithAdress_1">
      <item>SAN EKO d.o.o., Vinogradska cesta 3, 10000 Zagreb</item>
    </derivirana_varijabla>
  </DomainObject.Predmet.ProtuStrankaListFormatedWithAdress>
  <DomainObject.Predmet.ProtuStrankaListFormatedWithAdressOIB>
    <izvorni_sadrzaj>
      <item>SAN EKO d.o.o., OIB 29749895262, Vinogradska cesta 3, 10000 Zagreb</item>
    </izvorni_sadrzaj>
    <derivirana_varijabla naziv="DomainObject.Predmet.ProtuStrankaListFormatedWithAdressOIB_1">
      <item>SAN EKO d.o.o., OIB 29749895262, Vinogradska cesta 3, 10000 Zagreb</item>
    </derivirana_varijabla>
  </DomainObject.Predmet.ProtuStrankaListFormatedWithAdressOIB>
  <DomainObject.Predmet.ProtuStrankaListNazivFormated>
    <izvorni_sadrzaj>
      <item>SAN EKO d.o.o.</item>
    </izvorni_sadrzaj>
    <derivirana_varijabla naziv="DomainObject.Predmet.ProtuStrankaListNazivFormated_1">
      <item>SAN EKO d.o.o.</item>
    </derivirana_varijabla>
  </DomainObject.Predmet.ProtuStrankaListNazivFormated>
  <DomainObject.Predmet.ProtuStrankaListNazivFormatedOIB>
    <izvorni_sadrzaj>
      <item>SAN EKO d.o.o., OIB 29749895262</item>
    </izvorni_sadrzaj>
    <derivirana_varijabla naziv="DomainObject.Predmet.ProtuStrankaListNazivFormatedOIB_1">
      <item>SAN EKO d.o.o., OIB 29749895262</item>
    </derivirana_varijabla>
  </DomainObject.Predmet.ProtuStrankaListNazivFormatedOIB>
  <DomainObject.Predmet.OstaliListFormated>
    <izvorni_sadrzaj>
      <item>Mladen Maloča</item>
      <item>Snežana Banda</item>
      <item>Jelenko Lehki</item>
    </izvorni_sadrzaj>
    <derivirana_varijabla naziv="DomainObject.Predmet.OstaliListFormated_1">
      <item>Mladen Maloča</item>
      <item>Snežana Banda</item>
      <item>Jelenko Lehki</item>
    </derivirana_varijabla>
  </DomainObject.Predmet.OstaliListFormated>
  <DomainObject.Predmet.OstaliListFormatedOIB>
    <izvorni_sadrzaj>
      <item>Mladen Maloča, OIB 49495322085</item>
      <item>Snežana Banda, OIB 62368914102</item>
      <item>Jelenko Lehki, OIB 96068307857</item>
    </izvorni_sadrzaj>
    <derivirana_varijabla naziv="DomainObject.Predmet.OstaliListFormatedOIB_1">
      <item>Mladen Maloča, OIB 49495322085</item>
      <item>Snežana Banda, OIB 62368914102</item>
      <item>Jelenko Lehki, OIB 96068307857</item>
    </derivirana_varijabla>
  </DomainObject.Predmet.OstaliListFormatedOIB>
  <DomainObject.Predmet.OstaliListFormatedWithAdress>
    <izvorni_sadrzaj>
      <item>Mladen Maloča, Šeferova 6, 10000 Zagreb</item>
      <item>Snežana Banda, Kranjčevićeva 37, 10000 Zagreb</item>
      <item>Jelenko Lehki, Pavla Hatza 10, 10000 Zagreb</item>
    </izvorni_sadrzaj>
    <derivirana_varijabla naziv="DomainObject.Predmet.OstaliListFormatedWithAdress_1">
      <item>Mladen Maloča, Šeferova 6, 10000 Zagreb</item>
      <item>Snežana Banda, Kranjčevićeva 37, 10000 Zagreb</item>
      <item>Jelenko Lehki, Pavla Hatza 10, 10000 Zagreb</item>
    </derivirana_varijabla>
  </DomainObject.Predmet.OstaliListFormatedWithAdress>
  <DomainObject.Predmet.OstaliListFormatedWithAdressOIB>
    <izvorni_sadrzaj>
      <item>Mladen Maloča, OIB 49495322085, Šeferova 6, 10000 Zagreb</item>
      <item>Snežana Banda, OIB 62368914102, Kranjčevićeva 37, 10000 Zagreb</item>
      <item>Jelenko Lehki, OIB 96068307857, Pavla Hatza 10, 10000 Zagreb</item>
    </izvorni_sadrzaj>
    <derivirana_varijabla naziv="DomainObject.Predmet.OstaliListFormatedWithAdressOIB_1">
      <item>Mladen Maloča, OIB 49495322085, Šeferova 6, 10000 Zagreb</item>
      <item>Snežana Banda, OIB 62368914102, Kranjčevićeva 37, 10000 Zagreb</item>
      <item>Jelenko Lehki, OIB 96068307857, Pavla Hatza 10, 10000 Zagreb</item>
    </derivirana_varijabla>
  </DomainObject.Predmet.OstaliListFormatedWithAdressOIB>
  <DomainObject.Predmet.OstaliListNazivFormated>
    <izvorni_sadrzaj>
      <item>Mladen Maloča</item>
      <item>Snežana Banda</item>
      <item>Jelenko Lehki</item>
    </izvorni_sadrzaj>
    <derivirana_varijabla naziv="DomainObject.Predmet.OstaliListNazivFormated_1">
      <item>Mladen Maloča</item>
      <item>Snežana Banda</item>
      <item>Jelenko Lehki</item>
    </derivirana_varijabla>
  </DomainObject.Predmet.OstaliListNazivFormated>
  <DomainObject.Predmet.OstaliListNazivFormatedOIB>
    <izvorni_sadrzaj>
      <item>Mladen Maloča, OIB 49495322085</item>
      <item>Snežana Banda, OIB 62368914102</item>
      <item>Jelenko Lehki, OIB 96068307857</item>
    </izvorni_sadrzaj>
    <derivirana_varijabla naziv="DomainObject.Predmet.OstaliListNazivFormatedOIB_1">
      <item>Mladen Maloča, OIB 49495322085</item>
      <item>Snežana Banda, OIB 62368914102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EKO d.o.o.</izvorni_sadrzaj>
    <derivirana_varijabla naziv="DomainObject.Predmet.ProtustrankaIDrugi_1">SAN EKO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SAN EKO d.o.o., OIB 29749895262, Vinogradska cesta 3, 10000 Zagreb</izvorni_sadrzaj>
    <derivirana_varijabla naziv="DomainObject.Predmet.ProtustrankaIDrugiAdressOIB_1">SAN EKO d.o.o., OIB 29749895262, Vinogradska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EKO d.o.o.</item>
      <item>FINA Regionalni centar Zagreb</item>
      <item>Mladen Maloča</item>
      <item>Snežana Banda</item>
      <item>Jelenko Lehki</item>
    </izvorni_sadrzaj>
    <derivirana_varijabla naziv="DomainObject.Predmet.SudioniciListNaziv_1">
      <item>SAN EKO d.o.o.</item>
      <item>FINA Regionalni centar Zagreb</item>
      <item>Mladen Maloča</item>
      <item>Snežana Banda</item>
      <item>Jelenko Lehki</item>
    </derivirana_varijabla>
  </DomainObject.Predmet.SudioniciListNaziv>
  <DomainObject.Predmet.SudioniciListAdressOIB>
    <izvorni_sadrzaj>
      <item>SAN EKO d.o.o., OIB 29749895262, Vinogradska cesta 3,10000 Zagreb</item>
      <item>FINA Regionalni centar Zagreb, OIB 85821130368, Trg svibanjskih žrtava 1995 br. 1,10000 Zagreb</item>
      <item>Mladen Maloča, OIB 49495322085, Šeferova 6,10000 Zagreb</item>
      <item>Snežana Banda, OIB 62368914102, Kranjčevićeva 37,10000 Zagreb</item>
      <item>Jelenko Lehki, OIB 96068307857, Pavla Hatza 10,10000 Zagreb</item>
    </izvorni_sadrzaj>
    <derivirana_varijabla naziv="DomainObject.Predmet.SudioniciListAdressOIB_1">
      <item>SAN EKO d.o.o., OIB 29749895262, Vinogradska cesta 3,10000 Zagreb</item>
      <item>FINA Regionalni centar Zagreb, OIB 85821130368, Trg svibanjskih žrtava 1995 br. 1,10000 Zagreb</item>
      <item>Mladen Maloča, OIB 49495322085, Šeferova 6,10000 Zagreb</item>
      <item>Snežana Banda, OIB 62368914102, Kranjčevićeva 37,10000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29749895262</item>
      <item>, OIB 85821130368</item>
      <item>, OIB 49495322085</item>
      <item>, OIB 62368914102</item>
      <item>, OIB 96068307857</item>
    </izvorni_sadrzaj>
    <derivirana_varijabla naziv="DomainObject.Predmet.SudioniciListNazivOIB_1">
      <item>, OIB 29749895262</item>
      <item>, OIB 85821130368</item>
      <item>, OIB 49495322085</item>
      <item>, OIB 62368914102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2137</properties:Characters>
  <properties:Lines>73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2016-03-17T14:08:00Z</dcterms:created>
  <dc:creator>Sandra Rotar Vogrin</dc:creator>
  <cp:lastModifiedBy>Višnja Jurlina</cp:lastModifiedBy>
  <cp:lastPrinted>2016-03-21T10:11:00Z</cp:lastPrinted>
  <dcterms:modified xmlns:xsi="http://www.w3.org/2001/XMLSchema-instance" xsi:type="dcterms:W3CDTF">2016-03-25T08:18:00Z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