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266f" w14:paraId="fb5266f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87764C" w:rsidRPr="0087764C">
        <w:rPr>
          <w:b/>
          <w:sz w:val="24"/>
        </w:rPr>
        <w:t>BLISTAVA KOSA j.d.o.o.</w:t>
      </w:r>
      <w:r w:rsidR="00842007">
        <w:rPr>
          <w:b/>
          <w:sz w:val="24"/>
        </w:rPr>
        <w:t xml:space="preserve">, </w:t>
      </w:r>
      <w:r w:rsidR="0087764C" w:rsidRPr="0087764C">
        <w:rPr>
          <w:b/>
          <w:sz w:val="24"/>
        </w:rPr>
        <w:t>Čepin</w:t>
      </w:r>
      <w:r w:rsidR="0027788F" w:rsidRPr="0027788F">
        <w:rPr>
          <w:b/>
          <w:sz w:val="24"/>
        </w:rPr>
        <w:t xml:space="preserve">, </w:t>
      </w:r>
      <w:r w:rsidR="0087764C" w:rsidRPr="0087764C">
        <w:rPr>
          <w:b/>
          <w:sz w:val="24"/>
        </w:rPr>
        <w:t>Kralja Zvonimira 81</w:t>
      </w:r>
      <w:r w:rsidRPr="009C396C">
        <w:rPr>
          <w:b/>
          <w:sz w:val="24"/>
        </w:rPr>
        <w:t xml:space="preserve">, OIB: </w:t>
      </w:r>
      <w:r w:rsidR="0087764C" w:rsidRPr="0087764C">
        <w:rPr>
          <w:b/>
          <w:sz w:val="24"/>
        </w:rPr>
        <w:t>39723514073</w:t>
      </w:r>
      <w:r w:rsidRPr="009C396C">
        <w:rPr>
          <w:b/>
          <w:sz w:val="24"/>
        </w:rPr>
        <w:t xml:space="preserve">, MBS: </w:t>
      </w:r>
      <w:r w:rsidR="0087764C" w:rsidRPr="0087764C">
        <w:rPr>
          <w:b/>
          <w:sz w:val="24"/>
        </w:rPr>
        <w:t>030162947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87764C" w:rsidRPr="0087764C">
        <w:t>Ivona Kladarić, OIB: 72930412561</w:t>
      </w:r>
      <w:r w:rsidR="00926738" w:rsidRPr="009C396C">
        <w:t xml:space="preserve">, </w:t>
      </w:r>
      <w:r w:rsidR="0087764C" w:rsidRPr="0087764C">
        <w:t>Čepin, Kralja Zvonimira 81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87764C">
        <w:rPr>
          <w:b/>
        </w:rPr>
        <w:t>BLISTAVA KOSA j.d.o.o., Čepin, Kralja Zvonimira 81, OIB: 39723514073, MBS: 030162947</w:t>
      </w:r>
      <w:r w:rsidR="00065EB1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87764C">
        <w:t>Ivona Kladarić, Čepin, Kralja Zvonimira 81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87764C">
        <w:t>Ivona Kladarić, Čepin, Kralja Zvonimira 81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87764C">
        <w:t>Ivona Kladarić, Čepin, Kralja Zvonimira 81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87764C">
        <w:t>Ivona Kladarić, Čepin, Kralja Zvonimira 81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F3D" w:rsidR="00833F3D">
      <w:r>
        <w:separator/>
      </w:r>
    </w:p>
  </w:endnote>
  <w:endnote w:id="0" w:type="continuationSeparator">
    <w:p w:rsidRDefault="00833F3D" w:rsidR="00833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F3D" w:rsidR="00833F3D">
      <w:r>
        <w:separator/>
      </w:r>
    </w:p>
  </w:footnote>
  <w:footnote w:id="0" w:type="continuationSeparator">
    <w:p w:rsidRDefault="00833F3D" w:rsidR="00833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3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</w:t>
    </w:r>
    <w:r w:rsidR="009B68D3">
      <w:t>66</w:t>
    </w:r>
    <w:r w:rsidR="00032DC0">
      <w:t>7</w:t>
    </w:r>
    <w:r w:rsidR="0092709F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B68D3">
      <w:t>66</w:t>
    </w:r>
    <w:r w:rsidR="00032DC0">
      <w:t>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473B5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F3D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3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473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73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3B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3B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473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73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3B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3B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BLISTAVA KOSA jednostavno društvo s ograničenom odgovornošću za frizerske usluge i trgovinu</izvorni_sadrzaj>
    <derivirana_varijabla naziv="DomainObject.Predmet.ProtustrankaFormated_1">  BLISTAVA KOSA jednostavno društvo s ograničenom odgovornošću za frizerske usluge i trgovinu</derivirana_varijabla>
  </DomainObject.Predmet.ProtustrankaFormated>
  <DomainObject.Predmet.ProtustrankaFormatedOIB>
    <izvorni_sadrzaj>  BLISTAVA KOSA jednostavno društvo s ograničenom odgovornošću za frizerske usluge i trgovinu, OIB 39723514073</izvorni_sadrzaj>
    <derivirana_varijabla naziv="DomainObject.Predmet.ProtustrankaFormatedOIB_1">  BLISTAVA KOSA jednostavno društvo s ograničenom odgovornošću za frizerske usluge i trgovinu, OIB 39723514073</derivirana_varijabla>
  </DomainObject.Predmet.ProtustrankaFormatedOIB>
  <DomainObject.Predmet.ProtustrankaFormatedWithAdress>
    <izvorni_sadrzaj> BLISTAVA KOSA jednostavno društvo s ograničenom odgovornošću za frizerske usluge i trgovinu, Kralja Zvonimira 81, 31431 Čepin</izvorni_sadrzaj>
    <derivirana_varijabla naziv="DomainObject.Predmet.ProtustrankaFormatedWithAdress_1"> BLISTAVA KOSA jednostavno društvo s ograničenom odgovornošću za frizerske usluge i trgovinu, Kralja Zvonimira 81, 31431 Čepin</derivirana_varijabla>
  </DomainObject.Predmet.ProtustrankaFormatedWithAdress>
  <DomainObject.Predmet.ProtustrankaFormatedWithAdressOIB>
    <izvorni_sadrzaj> BLISTAVA KOSA jednostavno društvo s ograničenom odgovornošću za frizerske usluge i trgovinu, OIB 39723514073, Kralja Zvonimira 81, 31431 Čepin</izvorni_sadrzaj>
    <derivirana_varijabla naziv="DomainObject.Predmet.ProtustrankaFormatedWithAdressOIB_1"> BLISTAVA KOSA jednostavno društvo s ograničenom odgovornošću za frizerske usluge i trgovinu, OIB 39723514073, Kralja Zvonimira 81, 31431 Čepin</derivirana_varijabla>
  </DomainObject.Predmet.ProtustrankaFormatedWithAdressOIB>
  <DomainObject.Predmet.ProtustrankaWithAdress>
    <izvorni_sadrzaj>BLISTAVA KOSA jednostavno društvo s ograničenom odgovornošću za frizerske usluge i trgovinu Kralja Zvonimira 81, 31431 Čepin</izvorni_sadrzaj>
    <derivirana_varijabla naziv="DomainObject.Predmet.ProtustrankaWithAdress_1">BLISTAVA KOSA jednostavno društvo s ograničenom odgovornošću za frizerske usluge i trgovinu Kralja Zvonimira 81, 31431 Čepin</derivirana_varijabla>
  </DomainObject.Predmet.ProtustrankaWithAdress>
  <DomainObject.Predmet.ProtustrankaWithAdressOIB>
    <izvorni_sadrzaj>BLISTAVA KOSA jednostavno društvo s ograničenom odgovornošću za frizerske usluge i trgovinu, OIB 39723514073, Kralja Zvonimira 81, 31431 Čepin</izvorni_sadrzaj>
    <derivirana_varijabla naziv="DomainObject.Predmet.ProtustrankaWithAdressOIB_1">BLISTAVA KOSA jednostavno društvo s ograničenom odgovornošću za frizerske usluge i trgovinu, OIB 39723514073, Kralja Zvonimira 81, 31431 Čepin</derivirana_varijabla>
  </DomainObject.Predmet.ProtustrankaWithAdressOIB>
  <DomainObject.Predmet.ProtustrankaNazivFormated>
    <izvorni_sadrzaj>BLISTAVA KOSA jednostavno društvo s ograničenom odgovornošću za frizerske usluge i trgovinu</izvorni_sadrzaj>
    <derivirana_varijabla naziv="DomainObject.Predmet.ProtustrankaNazivFormated_1">BLISTAVA KOSA jednostavno društvo s ograničenom odgovornošću za frizerske usluge i trgovinu</derivirana_varijabla>
  </DomainObject.Predmet.ProtustrankaNazivFormated>
  <DomainObject.Predmet.ProtustrankaNazivFormatedOIB>
    <izvorni_sadrzaj>BLISTAVA KOSA jednostavno društvo s ograničenom odgovornošću za frizerske usluge i trgovinu, OIB 39723514073</izvorni_sadrzaj>
    <derivirana_varijabla naziv="DomainObject.Predmet.ProtustrankaNazivFormatedOIB_1">BLISTAVA KOSA jednostavno društvo s ograničenom odgovornošću za frizerske usluge i trgovinu, OIB 39723514073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BLISTAVA KOSA jednostavno društvo s ograničenom odgovornošću za frizerske usluge i trgovinu</item>
    </izvorni_sadrzaj>
    <derivirana_varijabla naziv="DomainObject.Predmet.ProtuStrankaListFormated_1">
      <item>BLISTAVA KOSA jednostavno društvo s ograničenom odgovornošću za frizerske usluge i trgovinu</item>
    </derivirana_varijabla>
  </DomainObject.Predmet.ProtuStrankaListFormated>
  <DomainObject.Predmet.ProtuStrankaListFormatedOIB>
    <izvorni_sadrzaj>
      <item>BLISTAVA KOSA jednostavno društvo s ograničenom odgovornošću za frizerske usluge i trgovinu, OIB 39723514073</item>
    </izvorni_sadrzaj>
    <derivirana_varijabla naziv="DomainObject.Predmet.ProtuStrankaListFormatedOIB_1">
      <item>BLISTAVA KOSA jednostavno društvo s ograničenom odgovornošću za frizerske usluge i trgovinu, OIB 39723514073</item>
    </derivirana_varijabla>
  </DomainObject.Predmet.ProtuStrankaListFormatedOIB>
  <DomainObject.Predmet.ProtuStrankaListFormatedWithAdress>
    <izvorni_sadrzaj>
      <item>BLISTAVA KOSA jednostavno društvo s ograničenom odgovornošću za frizerske usluge i trgovinu, Kralja Zvonimira 81, 31431 Čepin</item>
    </izvorni_sadrzaj>
    <derivirana_varijabla naziv="DomainObject.Predmet.ProtuStrankaListFormatedWithAdress_1">
      <item>BLISTAVA KOSA jednostavno društvo s ograničenom odgovornošću za frizerske usluge i trgovinu, Kralja Zvonimira 81, 31431 Čepin</item>
    </derivirana_varijabla>
  </DomainObject.Predmet.ProtuStrankaListFormatedWithAdress>
  <DomainObject.Predmet.ProtuStrankaListFormatedWithAdressOIB>
    <izvorni_sadrzaj>
      <item>BLISTAVA KOSA jednostavno društvo s ograničenom odgovornošću za frizerske usluge i trgovinu, OIB 39723514073, Kralja Zvonimira 81, 31431 Čepin</item>
    </izvorni_sadrzaj>
    <derivirana_varijabla naziv="DomainObject.Predmet.ProtuStrankaListFormatedWithAdressOIB_1">
      <item>BLISTAVA KOSA jednostavno društvo s ograničenom odgovornošću za frizerske usluge i trgovinu, OIB 39723514073, Kralja Zvonimira 81, 31431 Čepin</item>
    </derivirana_varijabla>
  </DomainObject.Predmet.ProtuStrankaListFormatedWithAdressOIB>
  <DomainObject.Predmet.ProtuStrankaListNazivFormated>
    <izvorni_sadrzaj>
      <item>BLISTAVA KOSA jednostavno društvo s ograničenom odgovornošću za frizerske usluge i trgovinu</item>
    </izvorni_sadrzaj>
    <derivirana_varijabla naziv="DomainObject.Predmet.ProtuStrankaListNazivFormated_1">
      <item>BLISTAVA KOSA jednostavno društvo s ograničenom odgovornošću za frizerske usluge i trgovinu</item>
    </derivirana_varijabla>
  </DomainObject.Predmet.ProtuStrankaListNazivFormated>
  <DomainObject.Predmet.ProtuStrankaListNazivFormatedOIB>
    <izvorni_sadrzaj>
      <item>BLISTAVA KOSA jednostavno društvo s ograničenom odgovornošću za frizerske usluge i trgovinu, OIB 39723514073</item>
    </izvorni_sadrzaj>
    <derivirana_varijabla naziv="DomainObject.Predmet.ProtuStrankaListNazivFormatedOIB_1">
      <item>BLISTAVA KOSA jednostavno društvo s ograničenom odgovornošću za frizerske usluge i trgovinu, OIB 39723514073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BLISTAVA KOSA jednostavno društvo s ograničenom odgovornošću za frizerske usluge i trgovinu</izvorni_sadrzaj>
    <derivirana_varijabla naziv="DomainObject.Predmet.ProtustrankaIDrugi_1">BLISTAVA KOSA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BLISTAVA KOSA jednostavno društvo s ograničenom odgovornošću za frizerske usluge i trgovinu, OIB 39723514073, Kralja Zvonimira 81, 31431 Čepin</izvorni_sadrzaj>
    <derivirana_varijabla naziv="DomainObject.Predmet.ProtustrankaIDrugiAdressOIB_1">BLISTAVA KOSA jednostavno društvo s ograničenom odgovornošću za frizerske usluge i trgovinu, OIB 39723514073, Kralja Zvonimira 81,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BLISTAVA KOSA jednostavno društvo s ograničenom odgovornošću za frizerske usluge i trgovinu</item>
    </izvorni_sadrzaj>
    <derivirana_varijabla naziv="DomainObject.Predmet.SudioniciListNaziv_1">
      <item>FINA RC OSIJEK</item>
      <item>BLISTAVA KOSA jednostavno društvo s ograničenom odgovornošću za frizerske usluge i trgovinu</item>
    </derivirana_varijabla>
  </DomainObject.Predmet.SudioniciListNaziv>
  <DomainObject.Predmet.SudioniciListAdressOIB>
    <izvorni_sadrzaj>
      <item>FINA RC OSIJEK, OIB 85821130368</item>
      <item>BLISTAVA KOSA jednostavno društvo s ograničenom odgovornošću za frizerske usluge i trgovinu, OIB 39723514073, Kralja Zvonimira 81,31431 Čepin</item>
    </izvorni_sadrzaj>
    <derivirana_varijabla naziv="DomainObject.Predmet.SudioniciListAdressOIB_1">
      <item>FINA RC OSIJEK, OIB 85821130368</item>
      <item>BLISTAVA KOSA jednostavno društvo s ograničenom odgovornošću za frizerske usluge i trgovinu, OIB 39723514073,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39723514073</item>
    </izvorni_sadrzaj>
    <derivirana_varijabla naziv="DomainObject.Predmet.SudioniciListNazivOIB_1">
      <item>, OIB 85821130368</item>
      <item>, OIB 39723514073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6C444-A4DA-4E3C-AC70-89B06B10F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2169</properties:Characters>
  <properties:Lines>103</properties:Lines>
  <properties:Paragraphs>23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2016-09-26T06:33:00Z</dcterms:modified>
  <cp:revision>136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