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ff9c" w14:paraId="631ff9c" w:rsidRDefault="00CD15D4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7B2BD9">
        <w:t>-482</w:t>
      </w:r>
      <w:r w:rsidR="00CB42C9">
        <w:t>/17</w:t>
      </w:r>
    </w:p>
    <w:p w:rsidRDefault="00301645" w:rsidP="00301645" w:rsidR="00301645">
      <w:pPr>
        <w:jc w:val="both"/>
      </w:pPr>
      <w:proofErr w:type="spellStart"/>
      <w:r w:rsidRPr="00491880">
        <w:t>Amruševa</w:t>
      </w:r>
      <w:proofErr w:type="spellEnd"/>
      <w:r w:rsidRPr="00491880">
        <w:t xml:space="preserve"> 2/II</w:t>
      </w: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7B2BD9" w:rsidP="00301645" w:rsidR="004E3704" w:rsidRPr="00491880">
      <w:pPr>
        <w:jc w:val="both"/>
      </w:pPr>
      <w:r w:rsidRPr="007B2BD9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B2BD9">
        <w:t>85821130368</w:t>
      </w:r>
      <w:r w:rsidRPr="007B2BD9">
        <w:rPr>
          <w:lang w:val="pt-BR"/>
        </w:rPr>
        <w:t>, za otvaranje stečajnog postupka nad dužnikom VILITAS – PROMET d.o.o., Zagreb, Dubrava 240, OIB: 92396674344</w:t>
      </w:r>
      <w:r w:rsidR="00D71AEA">
        <w:t>,</w:t>
      </w:r>
      <w:r w:rsidR="00253E92">
        <w:t xml:space="preserve"> </w:t>
      </w:r>
      <w:r w:rsidRPr="007B2BD9">
        <w:rPr>
          <w:lang w:val="pt-BR"/>
        </w:rPr>
        <w:t>31. ožujka</w:t>
      </w:r>
      <w:r w:rsidR="00CB42C9" w:rsidRPr="007B2BD9">
        <w:rPr>
          <w:lang w:val="pt-BR"/>
        </w:rPr>
        <w:t xml:space="preserve"> </w:t>
      </w:r>
      <w:r w:rsidR="00CB42C9">
        <w:rPr>
          <w:lang w:val="pt-BR"/>
        </w:rPr>
        <w:t>2017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7B2BD9" w:rsidRPr="007B2BD9">
        <w:rPr>
          <w:lang w:val="pt-BR"/>
        </w:rPr>
        <w:t>VILITAS – PROMET d.o.o., Zagreb, Dubrava 240, OIB: 92396674344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>Financijska agencija podnijela je, na temelju odredbe čl. 110. Stečajnog zakona („Narodne novine“ broj 79/15, dalje: SZ), prijedlog da se nad</w:t>
      </w:r>
      <w:r w:rsidR="007C788A">
        <w:t xml:space="preserve"> dužnikom</w:t>
      </w:r>
      <w:r>
        <w:t xml:space="preserve"> </w:t>
      </w:r>
      <w:r w:rsidR="007B2BD9" w:rsidRPr="007B2BD9">
        <w:rPr>
          <w:lang w:val="pt-BR"/>
        </w:rPr>
        <w:t>VILITAS – PROMET d.o.o., Zagreb</w:t>
      </w:r>
      <w:r>
        <w:rPr>
          <w:lang w:val="pt-BR"/>
        </w:rPr>
        <w:t>, otvori stečajni postupak.</w:t>
      </w:r>
      <w: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253E92">
        <w:t xml:space="preserve"> </w:t>
      </w:r>
      <w:r w:rsidR="00AE2EBB">
        <w:t>dostavio sudu</w:t>
      </w:r>
      <w:r w:rsidR="00A11B02">
        <w:t xml:space="preserve"> potvrdu Financijske agencije od </w:t>
      </w:r>
      <w:r w:rsidR="007B2BD9">
        <w:t>2</w:t>
      </w:r>
      <w:r w:rsidR="00D71AEA">
        <w:t>4. ožujka</w:t>
      </w:r>
      <w:r w:rsidR="00C179FA">
        <w:t xml:space="preserve"> 2017. (list </w:t>
      </w:r>
      <w:r w:rsidR="007B2BD9">
        <w:t>10</w:t>
      </w:r>
      <w:r w:rsidR="00A11B02">
        <w:t xml:space="preserve">. spisa) </w:t>
      </w:r>
      <w:r w:rsidR="00C70E09">
        <w:t>iz koje</w:t>
      </w:r>
      <w:r w:rsidR="00D172C5">
        <w:t xml:space="preserve"> proizlazi kako </w:t>
      </w:r>
      <w:r w:rsidR="007C788A">
        <w:t>dužnik na dan izdavanja potvrde nema nepodmirenih osnova za plaćanje evidentiranih u Očevidniku redoslijeda osnova za plaćanje</w:t>
      </w:r>
      <w:r w:rsidR="00D172C5">
        <w:t>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7C788A" w:rsidR="00B4536B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</w:t>
      </w:r>
      <w:r w:rsidR="00A500E9" w:rsidRPr="00491880">
        <w:t>je dužnik postao sposoban za plaćanje</w:t>
      </w:r>
      <w:r w:rsidR="006B07A1" w:rsidRPr="00491880">
        <w:t xml:space="preserve"> </w:t>
      </w:r>
      <w:r w:rsidR="007C788A">
        <w:t>te je</w:t>
      </w:r>
      <w:r w:rsidR="00A500E9" w:rsidRPr="00491880">
        <w:t xml:space="preserve"> na temelju odredbe čl. </w:t>
      </w:r>
      <w:r w:rsidR="00ED5AA4">
        <w:t>128. st. 9</w:t>
      </w:r>
      <w:r w:rsidR="00A500E9" w:rsidRPr="00491880">
        <w:t xml:space="preserve">. </w:t>
      </w:r>
      <w:r w:rsidR="007C788A">
        <w:rPr>
          <w:lang w:val="pt-BR"/>
        </w:rPr>
        <w:t>SZ-a</w:t>
      </w:r>
      <w:r w:rsidR="00ED5AA4">
        <w:rPr>
          <w:lang w:val="pt-BR"/>
        </w:rPr>
        <w:t xml:space="preserve">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7B2BD9" w:rsidR="007B2BD9">
      <w:pPr>
        <w:pStyle w:val="Tijeloteksta"/>
        <w:jc w:val="center"/>
      </w:pPr>
      <w:r w:rsidRPr="00491880">
        <w:t xml:space="preserve">U Zagrebu </w:t>
      </w:r>
      <w:r w:rsidR="007B2BD9">
        <w:t>31. ožujka</w:t>
      </w:r>
      <w:r w:rsidR="00E23533">
        <w:t xml:space="preserve"> </w:t>
      </w:r>
      <w:r w:rsidR="00A11B02">
        <w:t xml:space="preserve"> </w:t>
      </w:r>
      <w:r w:rsidR="00900561" w:rsidRPr="00491880">
        <w:t>2</w:t>
      </w:r>
      <w:r w:rsidR="004E147A">
        <w:t>017</w:t>
      </w:r>
      <w:r w:rsidR="00900561" w:rsidRPr="00491880">
        <w:t>.</w:t>
      </w: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7B2BD9" w:rsidR="0009690D" w:rsidRPr="00491880">
      <w:pPr>
        <w:pStyle w:val="Tijeloteksta"/>
        <w:ind w:left="5760"/>
        <w:jc w:val="right"/>
      </w:pPr>
      <w:r>
        <w:t xml:space="preserve">      Gordan Zubak</w:t>
      </w:r>
      <w:r w:rsidR="006C4DDF">
        <w:t>,v.r.</w:t>
      </w: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0E2D4A" w:rsidR="00132AF2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  <w:r w:rsidR="00900561" w:rsidRPr="00491880">
        <w:tab/>
      </w:r>
    </w:p>
    <w:p w:rsidRDefault="00132AF2" w:rsidP="000E2D4A" w:rsidR="00132AF2" w:rsidRPr="00491880">
      <w:pPr>
        <w:pStyle w:val="Tijeloteksta"/>
      </w:pPr>
    </w:p>
    <w:p w:rsidRDefault="006C4DDF" w:rsidP="00F832F4" w:rsidR="006C4DDF">
      <w:pPr>
        <w:jc w:val="right"/>
      </w:pPr>
      <w:r>
        <w:t xml:space="preserve"> </w:t>
      </w:r>
    </w:p>
    <w:p w:rsidRDefault="006C4DDF" w:rsidP="00F832F4" w:rsidR="006C4DD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C4DDF" w:rsidP="00F832F4" w:rsidR="006C4DDF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6C4DDF" w:rsidR="00B639DE" w:rsidRPr="00491880">
      <w:pPr>
        <w:pStyle w:val="Tijeloteksta"/>
        <w:ind w:left="720"/>
      </w:pPr>
    </w:p>
    <w:sectPr w:rsidSect="00132AF2" w:rsidR="00B639DE" w:rsidRPr="00491880">
      <w:headerReference w:type="default" r:id="rId10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AF2">
          <w:rPr>
            <w:noProof/>
          </w:rPr>
          <w:t>2</w:t>
        </w:r>
        <w:r>
          <w:fldChar w:fldCharType="end"/>
        </w:r>
        <w:r w:rsidR="007B2BD9">
          <w:tab/>
          <w:t>67. St-482</w:t>
        </w:r>
        <w:r w:rsidR="004E147A">
          <w:t>/17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32AF2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C4DDF"/>
    <w:rsid w:val="006D30B9"/>
    <w:rsid w:val="00750AE5"/>
    <w:rsid w:val="007A6843"/>
    <w:rsid w:val="007A7FD9"/>
    <w:rsid w:val="007B2BD9"/>
    <w:rsid w:val="007B3F07"/>
    <w:rsid w:val="007C788A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179FA"/>
    <w:rsid w:val="00C70E09"/>
    <w:rsid w:val="00CB42C9"/>
    <w:rsid w:val="00CD0640"/>
    <w:rsid w:val="00CD15D4"/>
    <w:rsid w:val="00CE6CFD"/>
    <w:rsid w:val="00D172C5"/>
    <w:rsid w:val="00D243BF"/>
    <w:rsid w:val="00D71AEA"/>
    <w:rsid w:val="00D909DA"/>
    <w:rsid w:val="00DA2130"/>
    <w:rsid w:val="00DD5CA6"/>
    <w:rsid w:val="00DE2DCB"/>
    <w:rsid w:val="00DE5D50"/>
    <w:rsid w:val="00E23533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4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VILITAS - PROMET d.o.o. zastupanog po punomoćniku Zdravko Rajič</izvorni_sadrzaj>
    <derivirana_varijabla naziv="DomainObject.Predmet.ProtustrankaFormated_1">  VILITAS - PROMET d.o.o. zastupanog po punomoćniku Zdravko Rajič</derivirana_varijabla>
  </DomainObject.Predmet.ProtustrankaFormated>
  <DomainObject.Predmet.ProtustrankaFormatedOIB>
    <izvorni_sadrzaj>  VILITAS - PROMET d.o.o., OIB 92396674344 zastupanog po punomoćniku Zdravko Rajič</izvorni_sadrzaj>
    <derivirana_varijabla naziv="DomainObject.Predmet.ProtustrankaFormatedOIB_1">  VILITAS - PROMET d.o.o., OIB 92396674344 zastupanog po punomoćniku Zdravko Rajič</derivirana_varijabla>
  </DomainObject.Predmet.ProtustrankaFormatedOIB>
  <DomainObject.Predmet.ProtustrankaFormatedWithAdress>
    <izvorni_sadrzaj> VILITAS - PROMET d.o.o., Dubrava 240, 10000 Zagreb zastupanog po punomoćniku Zdravko Rajič</izvorni_sadrzaj>
    <derivirana_varijabla naziv="DomainObject.Predmet.ProtustrankaFormatedWithAdress_1"> VILITAS - PROMET d.o.o., Dubrava 240, 10000 Zagreb zastupanog po punomoćniku Zdravko Rajič</derivirana_varijabla>
  </DomainObject.Predmet.ProtustrankaFormatedWithAdress>
  <DomainObject.Predmet.ProtustrankaFormatedWithAdressOIB>
    <izvorni_sadrzaj> VILITAS - PROMET d.o.o., OIB 92396674344, Dubrava 240, 10000 Zagreb zastupanog po punomoćniku Zdravko Rajič</izvorni_sadrzaj>
    <derivirana_varijabla naziv="DomainObject.Predmet.ProtustrankaFormatedWithAdressOIB_1"> VILITAS - PROMET d.o.o., OIB 92396674344, Dubrava 240, 10000 Zagreb zastupanog po punomoćniku Zdravko Rajič</derivirana_varijabla>
  </DomainObject.Predmet.ProtustrankaFormatedWithAdressOIB>
  <DomainObject.Predmet.ProtustrankaWithAdress>
    <izvorni_sadrzaj>VILITAS - PROMET d.o.o. Dubrava 240, 10000 Zagreb</izvorni_sadrzaj>
    <derivirana_varijabla naziv="DomainObject.Predmet.ProtustrankaWithAdress_1">VILITAS - PROMET d.o.o. Dubrava 240, 10000 Zagreb</derivirana_varijabla>
  </DomainObject.Predmet.ProtustrankaWithAdress>
  <DomainObject.Predmet.ProtustrankaWithAdressOIB>
    <izvorni_sadrzaj>VILITAS - PROMET d.o.o., OIB 92396674344, Dubrava 240, 10000 Zagreb</izvorni_sadrzaj>
    <derivirana_varijabla naziv="DomainObject.Predmet.ProtustrankaWithAdressOIB_1">VILITAS - PROMET d.o.o., OIB 92396674344, Dubrava 240, 10000 Zagreb</derivirana_varijabla>
  </DomainObject.Predmet.ProtustrankaWithAdressOIB>
  <DomainObject.Predmet.ProtustrankaNazivFormated>
    <izvorni_sadrzaj>VILITAS - PROMET d.o.o.</izvorni_sadrzaj>
    <derivirana_varijabla naziv="DomainObject.Predmet.ProtustrankaNazivFormated_1">VILITAS - PROMET d.o.o.</derivirana_varijabla>
  </DomainObject.Predmet.ProtustrankaNazivFormated>
  <DomainObject.Predmet.ProtustrankaNazivFormatedOIB>
    <izvorni_sadrzaj>VILITAS - PROMET d.o.o., OIB 92396674344</izvorni_sadrzaj>
    <derivirana_varijabla naziv="DomainObject.Predmet.ProtustrankaNazivFormatedOIB_1">VILITAS - PROMET d.o.o., OIB 92396674344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Rajič</izvorni_sadrzaj>
    <derivirana_varijabla naziv="DomainObject.Predmet.StrankaFormated_1">  FINA Regionalni centar Zagreb; Zdravko Rajič</derivirana_varijabla>
  </DomainObject.Predmet.StrankaFormated>
  <DomainObject.Predmet.StrankaFormatedOIB>
    <izvorni_sadrzaj>  FINA Regionalni centar Zagreb, OIB 85821130368; Zdravko Rajič, OIB 40733899320</izvorni_sadrzaj>
    <derivirana_varijabla naziv="DomainObject.Predmet.StrankaFormatedOIB_1">  FINA Regionalni centar Zagreb, OIB 85821130368; Zdravko Rajič, OIB 40733899320</derivirana_varijabla>
  </DomainObject.Predmet.StrankaFormatedOIB>
  <DomainObject.Predmet.StrankaFormatedWithAdress>
    <izvorni_sadrzaj> FINA Regionalni centar Zagreb, Trg svibanjskih žrtava 1995. 1, 10000 Zagreb; Zdravko Rajič, Dubrava 240, 10000 Zagreb</izvorni_sadrzaj>
    <derivirana_varijabla naziv="DomainObject.Predmet.StrankaFormatedWithAdress_1"> FINA Regionalni centar Zagreb, Trg svibanjskih žrtava 1995. 1, 10000 Zagreb; Zdravko Rajič, Dubrava 240, 10000 Zagreb</derivirana_varijabla>
  </DomainObject.Predmet.StrankaFormatedWithAdress>
  <DomainObject.Predmet.StrankaFormatedWithAdressOIB>
    <izvorni_sadrzaj> FINA Regionalni centar Zagreb, OIB 85821130368, Trg svibanjskih žrtava 1995. 1, 10000 Zagreb; Zdravko Rajič, OIB 40733899320, Dubrava 240, 10000 Zagreb</izvorni_sadrzaj>
    <derivirana_varijabla naziv="DomainObject.Predmet.StrankaFormatedWithAdressOIB_1"> FINA Regionalni centar Zagreb, OIB 85821130368, Trg svibanjskih žrtava 1995. 1, 10000 Zagreb; Zdravko Rajič, OIB 40733899320, Dubrava 240, 10000 Zagreb</derivirana_varijabla>
  </DomainObject.Predmet.StrankaFormatedWithAdressOIB>
  <DomainObject.Predmet.StrankaWithAdress>
    <izvorni_sadrzaj>FINA Regionalni centar Zagreb Trg svibanjskih žrtava 1995. 1,10000 Zagreb,Zdravko Rajič Dubrava 240,10000 Zagreb</izvorni_sadrzaj>
    <derivirana_varijabla naziv="DomainObject.Predmet.StrankaWithAdress_1">FINA Regionalni centar Zagreb Trg svibanjskih žrtava 1995. 1,10000 Zagreb,Zdravko Rajič Dubrava 240,10000 Zagreb</derivirana_varijabla>
  </DomainObject.Predmet.StrankaWithAdress>
  <DomainObject.Predmet.StrankaWithAdressOIB>
    <izvorni_sadrzaj>FINA Regionalni centar Zagreb, OIB 85821130368, Trg svibanjskih žrtava 1995. 1,10000 Zagreb,Zdravko Rajič, OIB 40733899320, Dubrava 240,10000 Zagreb</izvorni_sadrzaj>
    <derivirana_varijabla naziv="DomainObject.Predmet.StrankaWithAdressOIB_1">FINA Regionalni centar Zagreb, OIB 85821130368, Trg svibanjskih žrtava 1995. 1,10000 Zagreb,Zdravko Rajič, OIB 40733899320, Dubrava 240,10000 Zagreb</derivirana_varijabla>
  </DomainObject.Predmet.StrankaWithAdressOIB>
  <DomainObject.Predmet.StrankaNazivFormated>
    <izvorni_sadrzaj>FINA Regionalni centar Zagreb,Zdravko Rajič</izvorni_sadrzaj>
    <derivirana_varijabla naziv="DomainObject.Predmet.StrankaNazivFormated_1">FINA Regionalni centar Zagreb,Zdravko Rajič</derivirana_varijabla>
  </DomainObject.Predmet.StrankaNazivFormated>
  <DomainObject.Predmet.StrankaNazivFormatedOIB>
    <izvorni_sadrzaj>FINA Regionalni centar Zagreb, OIB 85821130368,Zdravko Rajič, OIB 40733899320</izvorni_sadrzaj>
    <derivirana_varijabla naziv="DomainObject.Predmet.StrankaNazivFormatedOIB_1">FINA Regionalni centar Zagreb, OIB 85821130368,Zdravko Rajič, OIB 40733899320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Zdravko Rajič</item>
    </izvorni_sadrzaj>
    <derivirana_varijabla naziv="DomainObject.Predmet.StrankaListFormated_1">
      <item>FINA Regionalni centar Zagreb</item>
      <item>Zdravko Rajič</item>
    </derivirana_varijabla>
  </DomainObject.Predmet.StrankaListFormated>
  <DomainObject.Predmet.StrankaListFormatedOIB>
    <izvorni_sadrzaj>
      <item>FINA Regionalni centar Zagreb, OIB 85821130368</item>
      <item>Zdravko Rajič, OIB 40733899320</item>
    </izvorni_sadrzaj>
    <derivirana_varijabla naziv="DomainObject.Predmet.StrankaListFormatedOIB_1">
      <item>FINA Regionalni centar Zagreb, OIB 85821130368</item>
      <item>Zdravko Rajič, OIB 40733899320</item>
    </derivirana_varijabla>
  </DomainObject.Predmet.StrankaListFormatedOIB>
  <DomainObject.Predmet.StrankaListFormatedWithAdress>
    <izvorni_sadrzaj>
      <item>FINA Regionalni centar Zagreb, Trg svibanjskih žrtava 1995. 1, 10000 Zagreb</item>
      <item>Zdravko Rajič, Dubrava 240, 10000 Zagreb</item>
    </izvorni_sadrzaj>
    <derivirana_varijabla naziv="DomainObject.Predmet.StrankaListFormatedWithAdress_1">
      <item>FINA Regionalni centar Zagreb, Trg svibanjskih žrtava 1995. 1, 10000 Zagreb</item>
      <item>Zdravko Rajič, Dubrava 240,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Zdravko Rajič, OIB 40733899320, Dubrava 240, 10000 Zagreb</item>
    </izvorni_sadrzaj>
    <derivirana_varijabla naziv="DomainObject.Predmet.StrankaListFormatedWithAdressOIB_1">
      <item>FINA Regionalni centar Zagreb, OIB 85821130368, Trg svibanjskih žrtava 1995. 1, 10000 Zagreb</item>
      <item>Zdravko Rajič, OIB 40733899320, Dubrava 240, 10000 Zagreb</item>
    </derivirana_varijabla>
  </DomainObject.Predmet.StrankaListFormatedWithAdressOIB>
  <DomainObject.Predmet.StrankaListNazivFormated>
    <izvorni_sadrzaj>
      <item>FINA Regionalni centar Zagreb</item>
      <item>Zdravko Rajič</item>
    </izvorni_sadrzaj>
    <derivirana_varijabla naziv="DomainObject.Predmet.StrankaListNazivFormated_1">
      <item>FINA Regionalni centar Zagreb</item>
      <item>Zdravko Rajič</item>
    </derivirana_varijabla>
  </DomainObject.Predmet.StrankaListNazivFormated>
  <DomainObject.Predmet.StrankaListNazivFormatedOIB>
    <izvorni_sadrzaj>
      <item>FINA Regionalni centar Zagreb, OIB 85821130368</item>
      <item>Zdravko Rajič, OIB 40733899320</item>
    </izvorni_sadrzaj>
    <derivirana_varijabla naziv="DomainObject.Predmet.StrankaListNazivFormatedOIB_1">
      <item>FINA Regionalni centar Zagreb, OIB 85821130368</item>
      <item>Zdravko Rajič, OIB 40733899320</item>
    </derivirana_varijabla>
  </DomainObject.Predmet.StrankaListNazivFormatedOIB>
  <DomainObject.Predmet.ProtuStrankaListFormated>
    <izvorni_sadrzaj>
      <item>VILITAS - PROMET d.o.o. zastupanog po punomoćniku Zdravko Rajič</item>
    </izvorni_sadrzaj>
    <derivirana_varijabla naziv="DomainObject.Predmet.ProtuStrankaListFormated_1">
      <item>VILITAS - PROMET d.o.o. zastupanog po punomoćniku Zdravko Rajič</item>
    </derivirana_varijabla>
  </DomainObject.Predmet.ProtuStrankaListFormated>
  <DomainObject.Predmet.ProtuStrankaListFormatedOIB>
    <izvorni_sadrzaj>
      <item>VILITAS - PROMET d.o.o., OIB 92396674344 zastupanog po punomoćniku Zdravko Rajič</item>
    </izvorni_sadrzaj>
    <derivirana_varijabla naziv="DomainObject.Predmet.ProtuStrankaListFormatedOIB_1">
      <item>VILITAS - PROMET d.o.o., OIB 92396674344 zastupanog po punomoćniku Zdravko Rajič</item>
    </derivirana_varijabla>
  </DomainObject.Predmet.ProtuStrankaListFormatedOIB>
  <DomainObject.Predmet.ProtuStrankaListFormatedWithAdress>
    <izvorni_sadrzaj>
      <item>VILITAS - PROMET d.o.o., Dubrava 240, 10000 Zagreb zastupanog po punomoćniku Zdravko Rajič</item>
    </izvorni_sadrzaj>
    <derivirana_varijabla naziv="DomainObject.Predmet.ProtuStrankaListFormatedWithAdress_1">
      <item>VILITAS - PROMET d.o.o., Dubrava 240, 10000 Zagreb zastupanog po punomoćniku Zdravko Rajič</item>
    </derivirana_varijabla>
  </DomainObject.Predmet.ProtuStrankaListFormatedWithAdress>
  <DomainObject.Predmet.ProtuStrankaListFormatedWithAdressOIB>
    <izvorni_sadrzaj>
      <item>VILITAS - PROMET d.o.o., OIB 92396674344, Dubrava 240, 10000 Zagreb zastupanog po punomoćniku Zdravko Rajič</item>
    </izvorni_sadrzaj>
    <derivirana_varijabla naziv="DomainObject.Predmet.ProtuStrankaListFormatedWithAdressOIB_1">
      <item>VILITAS - PROMET d.o.o., OIB 92396674344, Dubrava 240, 10000 Zagreb zastupanog po punomoćniku Zdravko Rajič</item>
    </derivirana_varijabla>
  </DomainObject.Predmet.ProtuStrankaListFormatedWithAdressOIB>
  <DomainObject.Predmet.ProtuStrankaListNazivFormated>
    <izvorni_sadrzaj>
      <item>VILITAS - PROMET d.o.o.</item>
    </izvorni_sadrzaj>
    <derivirana_varijabla naziv="DomainObject.Predmet.ProtuStrankaListNazivFormated_1">
      <item>VILITAS - PROMET d.o.o.</item>
    </derivirana_varijabla>
  </DomainObject.Predmet.ProtuStrankaListNazivFormated>
  <DomainObject.Predmet.ProtuStrankaListNazivFormatedOIB>
    <izvorni_sadrzaj>
      <item>VILITAS - PROMET d.o.o., OIB 92396674344</item>
    </izvorni_sadrzaj>
    <derivirana_varijabla naziv="DomainObject.Predmet.ProtuStrankaListNazivFormatedOIB_1">
      <item>VILITAS - PROMET d.o.o., OIB 92396674344</item>
    </derivirana_varijabla>
  </DomainObject.Predmet.ProtuStrankaListNazivFormatedOIB>
  <DomainObject.Predmet.OstaliListFormated>
    <izvorni_sadrzaj>
      <item>Zdravko Rajič punomoćnik sudionika u postupku VILITAS - PROMET d.o.o.</item>
      <item>Zagrebačka banka d.d.</item>
    </izvorni_sadrzaj>
    <derivirana_varijabla naziv="DomainObject.Predmet.OstaliListFormated_1">
      <item>Zdravko Rajič punomoćnik sudionika u postupku VILITAS - PROMET d.o.o.</item>
      <item>Zagrebačka banka d.d.</item>
    </derivirana_varijabla>
  </DomainObject.Predmet.OstaliListFormated>
  <DomainObject.Predmet.OstaliListFormatedOIB>
    <izvorni_sadrzaj>
      <item>Zdravko Rajič, OIB 40733899320 punomoćnik sudionika u postupku VILITAS - PROMET d.o.o.</item>
      <item>Zagrebačka banka d.d.</item>
    </izvorni_sadrzaj>
    <derivirana_varijabla naziv="DomainObject.Predmet.OstaliListFormatedOIB_1">
      <item>Zdravko Rajič, OIB 40733899320 punomoćnik sudionika u postupku VILITAS - PROMET d.o.o.</item>
      <item>Zagrebačka banka d.d.</item>
    </derivirana_varijabla>
  </DomainObject.Predmet.OstaliListFormatedOIB>
  <DomainObject.Predmet.OstaliListFormatedWithAdress>
    <izvorni_sadrzaj>
      <item>Zdravko Rajič, Dubrava 240, 10000 Zagreb punomoćnik sudionika u postupku VILITAS - PROMET d.o.o.</item>
      <item>Zagrebačka banka d.d., Trg bana J. Jelačića 10, 10000 Zagreb</item>
    </izvorni_sadrzaj>
    <derivirana_varijabla naziv="DomainObject.Predmet.OstaliListFormatedWithAdress_1">
      <item>Zdravko Rajič, Dubrava 240, 10000 Zagreb punomoćnik sudionika u postupku VILITAS - PROMET d.o.o.</item>
      <item>Zagrebačka banka d.d., Trg bana J. Jelačića 10, 10000 Zagreb</item>
    </derivirana_varijabla>
  </DomainObject.Predmet.OstaliListFormatedWithAdress>
  <DomainObject.Predmet.OstaliListFormatedWithAdressOIB>
    <izvorni_sadrzaj>
      <item>Zdravko Rajič, OIB 40733899320, Dubrava 240, 10000 Zagreb punomoćnik sudionika u postupku VILITAS - PROMET d.o.o.</item>
      <item>Zagrebačka banka d.d., Trg bana J. Jelačića 10, 10000 Zagreb</item>
    </izvorni_sadrzaj>
    <derivirana_varijabla naziv="DomainObject.Predmet.OstaliListFormatedWithAdressOIB_1">
      <item>Zdravko Rajič, OIB 40733899320, Dubrava 240, 10000 Zagreb punomoćnik sudionika u postupku VILITAS - PROMET d.o.o.</item>
      <item>Zagrebačka banka d.d., Trg bana J. Jelačića 10, 10000 Zagreb</item>
    </derivirana_varijabla>
  </DomainObject.Predmet.OstaliListFormatedWithAdressOIB>
  <DomainObject.Predmet.OstaliListNazivFormated>
    <izvorni_sadrzaj>
      <item>Zdravko Rajič</item>
      <item>Zagrebačka banka d.d.</item>
    </izvorni_sadrzaj>
    <derivirana_varijabla naziv="DomainObject.Predmet.OstaliListNazivFormated_1">
      <item>Zdravko Rajič</item>
      <item>Zagrebačka banka d.d.</item>
    </derivirana_varijabla>
  </DomainObject.Predmet.OstaliListNazivFormated>
  <DomainObject.Predmet.OstaliListNazivFormatedOIB>
    <izvorni_sadrzaj>
      <item>Zdravko Rajič, OIB 40733899320</item>
      <item>Zagrebačka banka d.d.</item>
    </izvorni_sadrzaj>
    <derivirana_varijabla naziv="DomainObject.Predmet.OstaliListNazivFormatedOIB_1">
      <item>Zdravko Rajič, OIB 40733899320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VILITAS - PROMET d.o.o.</izvorni_sadrzaj>
    <derivirana_varijabla naziv="DomainObject.Predmet.ProtustrankaIDrugi_1">VILITAS -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VILITAS - PROMET d.o.o., OIB 92396674344, Dubrava 240, 10000 Zagreb</izvorni_sadrzaj>
    <derivirana_varijabla naziv="DomainObject.Predmet.ProtustrankaIDrugiAdressOIB_1">VILITAS - PROMET d.o.o., OIB 92396674344, Dubrava 240,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VILITAS - PROMET d.o.o.</item>
      <item>Zdravko Rajič</item>
      <item>Zdravko Rajič</item>
      <item>Zagrebačka banka d.d.</item>
    </izvorni_sadrzaj>
    <derivirana_varijabla naziv="DomainObject.Predmet.SudioniciListNaziv_1">
      <item>FINA Regionalni centar Zagreb</item>
      <item>VILITAS - PROMET d.o.o.</item>
      <item>Zdravko Rajič</item>
      <item>Zdravko Rajič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VILITAS - PROMET d.o.o., OIB 92396674344, Dubrava 240,10000 Zagreb</item>
      <item>Zdravko Rajič, OIB 40733899320, Dubrava 240,10000 Zagreb</item>
      <item>Zdravko Rajič, OIB 40733899320, Dubrava 240,10000 Zagreb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VILITAS - PROMET d.o.o., OIB 92396674344, Dubrava 240,10000 Zagreb</item>
      <item>Zdravko Rajič, OIB 40733899320, Dubrava 240,10000 Zagreb</item>
      <item>Zdravko Rajič, OIB 40733899320, Dubrava 240,10000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92396674344</item>
      <item>, OIB 40733899320</item>
      <item>, OIB 40733899320</item>
      <item>, OIB null</item>
    </izvorni_sadrzaj>
    <derivirana_varijabla naziv="DomainObject.Predmet.SudioniciListNazivOIB_1">
      <item>, OIB 85821130368</item>
      <item>, OIB 92396674344</item>
      <item>, OIB 40733899320</item>
      <item>, OIB 40733899320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1282</properties:Characters>
  <properties:Lines>42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2017-03-30T12:54:00Z</dcterms:created>
  <dc:creator>nmarkovic</dc:creator>
  <cp:lastModifiedBy>Katica Franjić</cp:lastModifiedBy>
  <cp:lastPrinted>2017-03-31T06:31:00Z</cp:lastPrinted>
  <dcterms:modified xmlns:xsi="http://www.w3.org/2001/XMLSchema-instance" xsi:type="dcterms:W3CDTF">2017-03-31T06:31:00Z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