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bff3" w14:paraId="10cbff3" w:rsidRDefault="00562562" w:rsidP="00562562" w:rsidR="00562562" w:rsidRPr="00562562">
      <w:pPr>
        <w:spacing w:after="0"/>
        <w:jc w:val="both"/>
        <w15:collapsed w:val="false"/>
      </w:pPr>
      <w:r w:rsidRPr="00562562">
        <w:t xml:space="preserve">                    </w:t>
      </w:r>
      <w:r w:rsidRPr="00562562"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562">
        <w:rPr>
          <w:bCs/>
        </w:rPr>
        <w:tab/>
      </w:r>
      <w:r w:rsidRPr="00562562">
        <w:rPr>
          <w:bCs/>
        </w:rPr>
        <w:tab/>
        <w:t xml:space="preserve">                             </w:t>
      </w:r>
    </w:p>
    <w:p w:rsidRDefault="00562562" w:rsidP="00562562" w:rsidR="00562562" w:rsidRPr="00562562">
      <w:pPr>
        <w:spacing w:after="0"/>
        <w:jc w:val="both"/>
      </w:pPr>
      <w:r w:rsidRPr="00562562">
        <w:t xml:space="preserve">       REPUBLIKA HRVATSKA</w:t>
      </w:r>
    </w:p>
    <w:p w:rsidRDefault="00562562" w:rsidP="00562562" w:rsidR="00562562" w:rsidRPr="00562562">
      <w:pPr>
        <w:spacing w:after="0"/>
        <w:jc w:val="both"/>
      </w:pPr>
      <w:r w:rsidRPr="00562562">
        <w:rPr>
          <w:lang w:val="pt-BR"/>
        </w:rPr>
        <w:t>TRGOVA</w:t>
      </w:r>
      <w:r w:rsidRPr="00562562">
        <w:t>Č</w:t>
      </w:r>
      <w:r w:rsidRPr="00562562">
        <w:rPr>
          <w:lang w:val="pt-BR"/>
        </w:rPr>
        <w:t>KI SUD U VARA</w:t>
      </w:r>
      <w:r w:rsidRPr="00562562">
        <w:t>Ž</w:t>
      </w:r>
      <w:r w:rsidRPr="00562562">
        <w:rPr>
          <w:lang w:val="pt-BR"/>
        </w:rPr>
        <w:t>DINU</w:t>
      </w:r>
    </w:p>
    <w:p w:rsidRDefault="00562562" w:rsidP="00562562" w:rsidR="00562562" w:rsidRPr="00562562">
      <w:pPr>
        <w:spacing w:after="0"/>
        <w:jc w:val="both"/>
      </w:pPr>
      <w:r w:rsidRPr="00562562">
        <w:t xml:space="preserve">                </w:t>
      </w:r>
      <w:r w:rsidRPr="00562562">
        <w:t xml:space="preserve"> </w:t>
      </w:r>
      <w:r w:rsidRPr="00562562">
        <w:rPr>
          <w:lang w:val="pt-BR"/>
        </w:rPr>
        <w:t>B. Radić 2</w:t>
      </w:r>
      <w:r w:rsidRPr="00562562">
        <w:rPr>
          <w:lang w:val="pt-BR"/>
        </w:rPr>
        <w:t>/II</w:t>
      </w:r>
      <w:r w:rsidRPr="00562562">
        <w:rPr>
          <w:bCs/>
        </w:rPr>
        <w:t xml:space="preserve">                   </w:t>
      </w:r>
    </w:p>
    <w:p w:rsidRDefault="00562562" w:rsidP="00562562" w:rsidR="00562562" w:rsidRPr="00562562">
      <w:pPr>
        <w:spacing w:after="0"/>
        <w:rPr>
          <w:rFonts w:cs="Times New Roman"/>
        </w:rPr>
      </w:pPr>
    </w:p>
    <w:p w:rsidRDefault="00562562" w:rsidP="00562562" w:rsidR="00562562" w:rsidRPr="00562562">
      <w:pPr>
        <w:spacing w:after="0"/>
        <w:jc w:val="center"/>
        <w:rPr>
          <w:rFonts w:cs="Times New Roman"/>
        </w:rPr>
      </w:pPr>
      <w:r w:rsidRPr="00562562">
        <w:rPr>
          <w:rFonts w:cs="Times New Roman"/>
        </w:rPr>
        <w:t xml:space="preserve">R E P U B L I K A    H R V A T S K  A </w:t>
      </w:r>
    </w:p>
    <w:p w:rsidRDefault="00562562" w:rsidP="00562562" w:rsidR="00562562" w:rsidRPr="00562562">
      <w:pPr>
        <w:spacing w:after="0"/>
        <w:jc w:val="center"/>
        <w:rPr>
          <w:rFonts w:cs="Times New Roman"/>
        </w:rPr>
      </w:pPr>
    </w:p>
    <w:p w:rsidRDefault="00562562" w:rsidP="00562562" w:rsidR="00562562" w:rsidRPr="00562562">
      <w:pPr>
        <w:spacing w:after="0"/>
        <w:jc w:val="center"/>
        <w:rPr>
          <w:rFonts w:cs="Times New Roman"/>
        </w:rPr>
      </w:pPr>
      <w:r w:rsidRPr="00562562">
        <w:rPr>
          <w:rFonts w:cs="Times New Roman"/>
        </w:rPr>
        <w:t>R J E Š E N J E</w:t>
      </w:r>
    </w:p>
    <w:p w:rsidRDefault="00562562" w:rsidP="00562562" w:rsidR="00562562" w:rsidRPr="00562562">
      <w:pPr>
        <w:spacing w:after="0"/>
        <w:rPr>
          <w:rFonts w:cs="Times New Roman"/>
        </w:rPr>
      </w:pPr>
    </w:p>
    <w:p w:rsidRDefault="00562562" w:rsidP="00562562" w:rsidR="00562562" w:rsidRPr="00562562">
      <w:pPr>
        <w:spacing w:after="0"/>
        <w:ind w:firstLine="708"/>
        <w:jc w:val="both"/>
        <w:rPr>
          <w:rFonts w:cs="Times New Roman"/>
        </w:rPr>
      </w:pPr>
      <w:r w:rsidRPr="00562562">
        <w:rPr>
          <w:rFonts w:cs="Times New Roman"/>
        </w:rPr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Pr="00562562">
        <w:rPr>
          <w:rFonts w:cs="Times New Roman"/>
        </w:rPr>
        <w:t xml:space="preserve"> MINI AUTO d.o.o., OIB: 41125284355 sa sjedištem u Varaždinska 123, 42205 </w:t>
      </w:r>
      <w:proofErr w:type="spellStart"/>
      <w:r w:rsidRPr="00562562">
        <w:rPr>
          <w:rFonts w:cs="Times New Roman"/>
        </w:rPr>
        <w:t>Nedeljanec</w:t>
      </w:r>
      <w:proofErr w:type="spellEnd"/>
      <w:r w:rsidRPr="00562562">
        <w:rPr>
          <w:rFonts w:cs="Times New Roman"/>
        </w:rPr>
        <w:t>, 31. svibnja 2017</w:t>
      </w:r>
      <w:r w:rsidRPr="00562562">
        <w:rPr>
          <w:rFonts w:cs="Times New Roman"/>
        </w:rPr>
        <w:t>.</w:t>
      </w:r>
    </w:p>
    <w:p w:rsidRDefault="00562562" w:rsidP="00562562" w:rsidR="00562562" w:rsidRPr="00562562">
      <w:pPr>
        <w:spacing w:after="0"/>
        <w:jc w:val="both"/>
        <w:rPr>
          <w:rFonts w:cs="Times New Roman"/>
        </w:rPr>
      </w:pPr>
    </w:p>
    <w:p w:rsidRDefault="00562562" w:rsidP="00562562" w:rsidR="00562562" w:rsidRPr="00562562">
      <w:pPr>
        <w:spacing w:after="0"/>
        <w:jc w:val="center"/>
        <w:rPr>
          <w:rFonts w:cs="Times New Roman"/>
        </w:rPr>
      </w:pPr>
      <w:r w:rsidRPr="00562562">
        <w:rPr>
          <w:rFonts w:cs="Times New Roman"/>
        </w:rPr>
        <w:t>r i j e š i o      j e</w:t>
      </w:r>
    </w:p>
    <w:p w:rsidRDefault="00562562" w:rsidP="00562562" w:rsidR="00562562" w:rsidRPr="00562562">
      <w:pPr>
        <w:spacing w:after="0"/>
        <w:jc w:val="center"/>
        <w:rPr>
          <w:rFonts w:cs="Times New Roman"/>
        </w:rPr>
      </w:pPr>
    </w:p>
    <w:p w:rsidRDefault="00562562" w:rsidP="00562562" w:rsidR="00562562" w:rsidRPr="00562562">
      <w:pPr>
        <w:spacing w:after="0"/>
        <w:jc w:val="both"/>
        <w:rPr>
          <w:rFonts w:cs="Mangal"/>
        </w:rPr>
      </w:pPr>
    </w:p>
    <w:p w:rsidRDefault="00562562" w:rsidP="00562562" w:rsidR="00562562" w:rsidRPr="00562562">
      <w:pPr>
        <w:numPr>
          <w:ilvl w:val="0"/>
          <w:numId w:val="47"/>
        </w:numPr>
        <w:spacing w:after="0"/>
        <w:jc w:val="both"/>
      </w:pPr>
      <w:r w:rsidRPr="00562562">
        <w:t xml:space="preserve">U ovome postupku zakazuje se ročište radi ispitivanja uvjeta za otvaranje stečajnog postupka, kod Trgovačkog suda u Varaždinu, Braće Radića broj 2, u sobi 232/II, za </w:t>
      </w:r>
    </w:p>
    <w:p w:rsidRDefault="00562562" w:rsidP="00562562" w:rsidR="00562562" w:rsidRPr="00562562">
      <w:pPr>
        <w:spacing w:after="0"/>
        <w:jc w:val="both"/>
      </w:pPr>
    </w:p>
    <w:p w:rsidRDefault="00562562" w:rsidP="00562562" w:rsidR="00562562" w:rsidRPr="00562562">
      <w:pPr>
        <w:spacing w:after="0"/>
        <w:jc w:val="center"/>
      </w:pPr>
      <w:r w:rsidRPr="00562562">
        <w:t>3. srpnja 2017. u 10,15</w:t>
      </w:r>
      <w:r w:rsidRPr="00562562">
        <w:t xml:space="preserve"> sati.</w:t>
      </w:r>
    </w:p>
    <w:p w:rsidRDefault="00562562" w:rsidP="00562562" w:rsidR="00562562">
      <w:pPr>
        <w:spacing w:after="0"/>
        <w:jc w:val="center"/>
      </w:pPr>
    </w:p>
    <w:p w:rsidRDefault="00562562" w:rsidP="00562562" w:rsidR="00562562" w:rsidRPr="00562562">
      <w:pPr>
        <w:spacing w:after="0"/>
        <w:jc w:val="center"/>
      </w:pPr>
    </w:p>
    <w:p w:rsidRDefault="00562562" w:rsidP="00562562" w:rsidR="00562562" w:rsidRPr="00562562">
      <w:pPr>
        <w:numPr>
          <w:ilvl w:val="0"/>
          <w:numId w:val="47"/>
        </w:numPr>
        <w:spacing w:after="0"/>
        <w:jc w:val="both"/>
      </w:pPr>
      <w:r w:rsidRPr="00562562">
        <w:t>Na ročište se dostavom ovog rješenja smatraju pozvani:</w:t>
      </w:r>
    </w:p>
    <w:p w:rsidRDefault="00562562" w:rsidP="00562562" w:rsidR="00562562" w:rsidRPr="00562562">
      <w:pPr>
        <w:spacing w:after="0"/>
        <w:ind w:firstLine="720"/>
        <w:jc w:val="both"/>
      </w:pPr>
    </w:p>
    <w:p w:rsidRDefault="00562562" w:rsidP="00562562" w:rsidR="00562562" w:rsidRPr="00562562">
      <w:pPr>
        <w:numPr>
          <w:ilvl w:val="0"/>
          <w:numId w:val="48"/>
        </w:numPr>
        <w:spacing w:after="0"/>
        <w:jc w:val="both"/>
      </w:pPr>
      <w:r w:rsidRPr="00562562">
        <w:t xml:space="preserve">direktor dužnika, </w:t>
      </w:r>
      <w:r w:rsidRPr="00562562">
        <w:t xml:space="preserve">Miloš </w:t>
      </w:r>
      <w:proofErr w:type="spellStart"/>
      <w:r w:rsidRPr="00562562">
        <w:t>Kefelja</w:t>
      </w:r>
      <w:proofErr w:type="spellEnd"/>
      <w:r w:rsidRPr="00562562">
        <w:t xml:space="preserve">, </w:t>
      </w:r>
      <w:proofErr w:type="spellStart"/>
      <w:r w:rsidRPr="00562562">
        <w:t>Dobriše</w:t>
      </w:r>
      <w:proofErr w:type="spellEnd"/>
      <w:r w:rsidRPr="00562562">
        <w:t xml:space="preserve"> Cesarića 181, 42000 Varaždin</w:t>
      </w:r>
    </w:p>
    <w:p w:rsidRDefault="00562562" w:rsidP="00562562" w:rsidR="00562562" w:rsidRPr="00562562">
      <w:pPr>
        <w:numPr>
          <w:ilvl w:val="0"/>
          <w:numId w:val="48"/>
        </w:numPr>
        <w:spacing w:after="0"/>
        <w:jc w:val="both"/>
      </w:pPr>
      <w:r w:rsidRPr="00562562">
        <w:t xml:space="preserve">dužnik, </w:t>
      </w:r>
      <w:r w:rsidRPr="00562562">
        <w:rPr>
          <w:rFonts w:cs="Times New Roman"/>
        </w:rPr>
        <w:t xml:space="preserve">MINI AUTO d.o.o., Varaždinska 123, 42205 </w:t>
      </w:r>
      <w:proofErr w:type="spellStart"/>
      <w:r w:rsidRPr="00562562">
        <w:rPr>
          <w:rFonts w:cs="Times New Roman"/>
        </w:rPr>
        <w:t>Nedeljanec</w:t>
      </w:r>
      <w:proofErr w:type="spellEnd"/>
    </w:p>
    <w:p w:rsidRDefault="00562562" w:rsidP="00562562" w:rsidR="00562562" w:rsidRPr="00562562">
      <w:pPr>
        <w:numPr>
          <w:ilvl w:val="0"/>
          <w:numId w:val="48"/>
        </w:numPr>
        <w:spacing w:after="0"/>
        <w:jc w:val="both"/>
      </w:pPr>
      <w:r w:rsidRPr="00562562">
        <w:t>Financijska agencija, Regionalni centar Zagreb, Podružnica Varaždin, A. Cesarca 2,</w:t>
      </w:r>
    </w:p>
    <w:p w:rsidRDefault="00562562" w:rsidP="00562562" w:rsidR="00562562" w:rsidRPr="00562562">
      <w:pPr>
        <w:numPr>
          <w:ilvl w:val="0"/>
          <w:numId w:val="48"/>
        </w:numPr>
        <w:spacing w:after="0"/>
        <w:jc w:val="both"/>
      </w:pPr>
      <w:r w:rsidRPr="00562562">
        <w:t>Županijsko državno odvjetništvo u Varaždinu, Građansko-upravni odjel Varaždin, B. Radić 2.</w:t>
      </w:r>
    </w:p>
    <w:p w:rsidRDefault="00562562" w:rsidP="00562562" w:rsidR="00562562" w:rsidRPr="00562562">
      <w:pPr>
        <w:spacing w:after="0"/>
        <w:jc w:val="both"/>
      </w:pPr>
    </w:p>
    <w:p w:rsidRDefault="00562562" w:rsidP="00562562" w:rsidR="00562562" w:rsidRPr="00562562">
      <w:pPr>
        <w:numPr>
          <w:ilvl w:val="0"/>
          <w:numId w:val="47"/>
        </w:numPr>
        <w:spacing w:after="0"/>
        <w:jc w:val="both"/>
      </w:pPr>
      <w:r w:rsidRPr="00562562">
        <w:t>Nalaže se direktoru dužnika</w:t>
      </w:r>
      <w:r w:rsidRPr="00562562">
        <w:t xml:space="preserve"> Milošu </w:t>
      </w:r>
      <w:proofErr w:type="spellStart"/>
      <w:r w:rsidRPr="00562562">
        <w:t>Kefelji</w:t>
      </w:r>
      <w:proofErr w:type="spellEnd"/>
      <w:r w:rsidRPr="00562562">
        <w:t xml:space="preserve">, </w:t>
      </w:r>
      <w:proofErr w:type="spellStart"/>
      <w:r w:rsidRPr="00562562">
        <w:t>Dobriše</w:t>
      </w:r>
      <w:proofErr w:type="spellEnd"/>
      <w:r w:rsidRPr="00562562">
        <w:t xml:space="preserve"> Cesarića 181, 42000 Varaždin, OIB: 29582336268</w:t>
      </w:r>
      <w:r w:rsidRPr="00562562">
        <w:t>, da na za</w:t>
      </w:r>
      <w:r w:rsidRPr="00562562">
        <w:t>kazano ročište kod ovoga suda, 3. srpnja 2017. u 10,15</w:t>
      </w:r>
      <w:r w:rsidRPr="00562562">
        <w:t xml:space="preserve"> sati, dostavi javnobilježnički ovjerovljen </w:t>
      </w:r>
      <w:proofErr w:type="spellStart"/>
      <w:r w:rsidRPr="00562562">
        <w:t>prokazni</w:t>
      </w:r>
      <w:proofErr w:type="spellEnd"/>
      <w:r w:rsidRPr="00562562">
        <w:t xml:space="preserve"> popis imovine za dužnika </w:t>
      </w:r>
      <w:r w:rsidRPr="00562562">
        <w:rPr>
          <w:rFonts w:cs="Times New Roman"/>
        </w:rPr>
        <w:t xml:space="preserve">MINI AUTO d.o.o., OIB: 41125284355 sa sjedištem u Varaždinska 123, 42205 </w:t>
      </w:r>
      <w:proofErr w:type="spellStart"/>
      <w:r w:rsidRPr="00562562">
        <w:rPr>
          <w:rFonts w:cs="Times New Roman"/>
        </w:rPr>
        <w:t>Nedeljanec</w:t>
      </w:r>
      <w:proofErr w:type="spellEnd"/>
      <w:r w:rsidRPr="00562562">
        <w:t>, s time da se upozorava da se davanjem netočnih ili nepotpunih podataka izlaže odgovornosti kao za lažan iskaz pred sudom, te podatke o solventnosti za dužnika - obrazac SOL2.</w:t>
      </w:r>
    </w:p>
    <w:p w:rsidRDefault="00562562" w:rsidP="00562562" w:rsidR="00562562" w:rsidRPr="00562562">
      <w:pPr>
        <w:spacing w:after="0"/>
        <w:ind w:left="1440"/>
        <w:jc w:val="both"/>
      </w:pPr>
    </w:p>
    <w:p w:rsidRDefault="00562562" w:rsidP="00562562" w:rsidR="00562562" w:rsidRPr="00562562">
      <w:pPr>
        <w:numPr>
          <w:ilvl w:val="0"/>
          <w:numId w:val="47"/>
        </w:numPr>
        <w:spacing w:after="0"/>
        <w:jc w:val="both"/>
      </w:pPr>
      <w:r w:rsidRPr="00562562">
        <w:t xml:space="preserve">Nalaže se predlagatelju Financijskoj agenciji Zagreb, Podružnica Varaždin, A. Cesarca 2, da u roku od 8 dana dostavi ovome sudu podatak o danima </w:t>
      </w:r>
      <w:r w:rsidRPr="00562562">
        <w:lastRenderedPageBreak/>
        <w:t>neprekidne blokade računa dužnika i iznosu iz Očevidnika o redoslijedu plaćanja na računu dužnika za čije namirenje nema novčanih sredstava.</w:t>
      </w:r>
    </w:p>
    <w:p w:rsidRDefault="00562562" w:rsidP="00562562" w:rsidR="00562562" w:rsidRPr="00562562">
      <w:pPr>
        <w:spacing w:after="0"/>
        <w:jc w:val="both"/>
      </w:pPr>
    </w:p>
    <w:p w:rsidRDefault="00562562" w:rsidP="00562562" w:rsidR="00562562" w:rsidRPr="00562562">
      <w:pPr>
        <w:spacing w:after="0"/>
        <w:rPr>
          <w:rFonts w:cs="Times New Roman"/>
        </w:rPr>
      </w:pPr>
      <w:r w:rsidRPr="00562562">
        <w:rPr>
          <w:rFonts w:cs="Times New Roman"/>
        </w:rPr>
        <w:t xml:space="preserve">                                            </w:t>
      </w:r>
    </w:p>
    <w:p w:rsidRDefault="00562562" w:rsidP="00562562" w:rsidR="00562562" w:rsidRPr="00562562">
      <w:pPr>
        <w:spacing w:after="0"/>
        <w:jc w:val="center"/>
        <w:rPr>
          <w:rFonts w:cs="Times New Roman"/>
        </w:rPr>
      </w:pPr>
      <w:r w:rsidRPr="00562562">
        <w:rPr>
          <w:rFonts w:cs="Times New Roman"/>
        </w:rPr>
        <w:t>U Varaždinu, 31. svibnja</w:t>
      </w:r>
      <w:r w:rsidRPr="00562562">
        <w:rPr>
          <w:rFonts w:cs="Times New Roman"/>
        </w:rPr>
        <w:t xml:space="preserve"> 20</w:t>
      </w:r>
      <w:r w:rsidRPr="00562562">
        <w:rPr>
          <w:rFonts w:cs="Times New Roman"/>
        </w:rPr>
        <w:t>17.</w:t>
      </w:r>
    </w:p>
    <w:p w:rsidRDefault="00562562" w:rsidP="00562562" w:rsidR="00562562" w:rsidRPr="00562562">
      <w:pPr>
        <w:spacing w:after="0"/>
        <w:jc w:val="center"/>
        <w:rPr>
          <w:rFonts w:cs="Times New Roman"/>
        </w:rPr>
      </w:pPr>
    </w:p>
    <w:p w:rsidRDefault="00562562" w:rsidP="00562562" w:rsidR="00562562" w:rsidRPr="00562562">
      <w:pPr>
        <w:spacing w:after="0"/>
        <w:jc w:val="center"/>
        <w:rPr>
          <w:rFonts w:cs="Times New Roman"/>
        </w:rPr>
      </w:pPr>
    </w:p>
    <w:p w:rsidRDefault="00562562" w:rsidP="00562562" w:rsidR="00562562" w:rsidRPr="00562562">
      <w:pPr>
        <w:spacing w:after="0"/>
        <w:rPr>
          <w:rFonts w:cs="Mangal"/>
        </w:rPr>
      </w:pPr>
    </w:p>
    <w:p w:rsidRDefault="00562562" w:rsidP="00562562" w:rsidR="00562562" w:rsidRPr="00562562">
      <w:pPr>
        <w:spacing w:after="0"/>
        <w:jc w:val="both"/>
        <w:rPr>
          <w:rFonts w:cs="Times New Roman"/>
        </w:rPr>
      </w:pPr>
      <w:r w:rsidRPr="00562562">
        <w:tab/>
      </w:r>
      <w:r w:rsidRPr="00562562">
        <w:tab/>
      </w:r>
      <w:r w:rsidRPr="00562562">
        <w:tab/>
      </w:r>
      <w:r w:rsidRPr="00562562">
        <w:tab/>
      </w:r>
      <w:r w:rsidRPr="00562562">
        <w:tab/>
      </w:r>
      <w:r w:rsidRPr="00562562">
        <w:tab/>
      </w:r>
      <w:r w:rsidRPr="00562562">
        <w:tab/>
      </w:r>
      <w:r w:rsidRPr="00562562">
        <w:tab/>
      </w:r>
      <w:r w:rsidRPr="00562562">
        <w:tab/>
      </w:r>
      <w:r w:rsidR="00F643D4">
        <w:t xml:space="preserve">    </w:t>
      </w:r>
      <w:bookmarkStart w:name="_GoBack" w:id="0"/>
      <w:bookmarkEnd w:id="0"/>
      <w:r w:rsidRPr="00562562">
        <w:rPr>
          <w:rFonts w:cs="Times New Roman"/>
        </w:rPr>
        <w:t>SUDAC</w:t>
      </w:r>
    </w:p>
    <w:p w:rsidRDefault="00562562" w:rsidP="00562562" w:rsidR="00562562" w:rsidRPr="00562562">
      <w:pPr>
        <w:spacing w:after="0"/>
        <w:ind w:firstLine="708" w:left="5664"/>
        <w:jc w:val="both"/>
        <w:rPr>
          <w:rFonts w:cs="Times New Roman"/>
        </w:rPr>
      </w:pPr>
    </w:p>
    <w:p w:rsidRDefault="00562562" w:rsidP="00562562" w:rsidR="00562562" w:rsidRPr="00562562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</w:t>
      </w:r>
      <w:r w:rsidRPr="00562562">
        <w:rPr>
          <w:rFonts w:cs="Times New Roman"/>
        </w:rPr>
        <w:t>Ksenija Flack-Makitan</w:t>
      </w:r>
      <w:r w:rsidR="00F643D4">
        <w:rPr>
          <w:rFonts w:cs="Times New Roman"/>
        </w:rPr>
        <w:t>, v.r.</w:t>
      </w:r>
    </w:p>
    <w:p w:rsidRDefault="00562562" w:rsidP="00562562" w:rsidR="00562562" w:rsidRPr="00562562">
      <w:pPr>
        <w:spacing w:after="0"/>
        <w:rPr>
          <w:rFonts w:cs="Mangal"/>
        </w:rPr>
      </w:pPr>
    </w:p>
    <w:p w:rsidRDefault="00562562" w:rsidP="00562562" w:rsidR="00562562" w:rsidRPr="00562562">
      <w:pPr>
        <w:spacing w:after="0"/>
      </w:pPr>
    </w:p>
    <w:p w:rsidRDefault="00562562" w:rsidP="00562562" w:rsidR="00562562" w:rsidRPr="00562562">
      <w:pPr>
        <w:spacing w:after="0"/>
      </w:pPr>
    </w:p>
    <w:p w:rsidRDefault="00562562" w:rsidP="00562562" w:rsidR="00562562" w:rsidRPr="00562562">
      <w:pPr>
        <w:spacing w:after="0"/>
      </w:pPr>
    </w:p>
    <w:p w:rsidRDefault="00562562" w:rsidP="00562562" w:rsidR="00562562" w:rsidRPr="00562562">
      <w:pPr>
        <w:spacing w:after="0"/>
        <w:jc w:val="both"/>
      </w:pPr>
    </w:p>
    <w:p w:rsidRDefault="00562562" w:rsidP="00562562" w:rsidR="00562562" w:rsidRPr="00562562">
      <w:pPr>
        <w:spacing w:after="0"/>
        <w:jc w:val="both"/>
      </w:pPr>
      <w:r w:rsidRPr="00562562">
        <w:t>POUKA O PRAVNOM LIJEKU:</w:t>
      </w:r>
    </w:p>
    <w:p w:rsidRDefault="00562562" w:rsidP="00562562" w:rsidR="00562562" w:rsidRPr="00562562">
      <w:pPr>
        <w:spacing w:after="0"/>
        <w:jc w:val="both"/>
      </w:pPr>
      <w:r w:rsidRPr="00562562">
        <w:t>Protiv ovog rješenja posebna žalba nije dopuštena (čl. 278. st. 1. Zakona o parničnom postupku, a u svezi čl. 10. Stečajnog zakona).</w:t>
      </w:r>
    </w:p>
    <w:p w:rsidRDefault="00562562" w:rsidP="00562562" w:rsidR="00562562" w:rsidRPr="00562562">
      <w:pPr>
        <w:spacing w:after="0"/>
        <w:jc w:val="both"/>
      </w:pPr>
    </w:p>
    <w:p w:rsidRDefault="00562562" w:rsidP="00562562" w:rsidR="00562562" w:rsidRPr="00562562">
      <w:pPr>
        <w:spacing w:after="0"/>
        <w:jc w:val="both"/>
      </w:pPr>
    </w:p>
    <w:p w:rsidRDefault="00562562" w:rsidP="00562562" w:rsidR="00562562" w:rsidRPr="00562562">
      <w:pPr>
        <w:spacing w:after="0"/>
        <w:jc w:val="both"/>
        <w:rPr>
          <w:rFonts w:cs="Times New Roman"/>
        </w:rPr>
      </w:pPr>
      <w:r w:rsidRPr="00562562">
        <w:rPr>
          <w:rFonts w:cs="Times New Roman"/>
        </w:rPr>
        <w:t>DNA:</w:t>
      </w:r>
    </w:p>
    <w:p w:rsidRDefault="00562562" w:rsidP="00562562" w:rsidR="00562562" w:rsidRPr="00562562">
      <w:pPr>
        <w:spacing w:after="0"/>
        <w:jc w:val="both"/>
        <w:rPr>
          <w:rFonts w:cs="Times New Roman"/>
        </w:rPr>
      </w:pPr>
    </w:p>
    <w:p w:rsidRDefault="00562562" w:rsidP="00562562" w:rsidR="00562562" w:rsidRPr="0056256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562562">
        <w:rPr>
          <w:rFonts w:cs="Times New Roman"/>
        </w:rPr>
        <w:t xml:space="preserve">Dužnik, MINI AUTO d.o.o., Varaždinska 123, 42205 </w:t>
      </w:r>
      <w:proofErr w:type="spellStart"/>
      <w:r w:rsidRPr="00562562">
        <w:rPr>
          <w:rFonts w:cs="Times New Roman"/>
        </w:rPr>
        <w:t>Nedeljanec</w:t>
      </w:r>
      <w:proofErr w:type="spellEnd"/>
    </w:p>
    <w:p w:rsidRDefault="00562562" w:rsidP="00562562" w:rsidR="00562562" w:rsidRPr="0056256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562562">
        <w:t xml:space="preserve">Direktor dužnika, Miloš </w:t>
      </w:r>
      <w:proofErr w:type="spellStart"/>
      <w:r w:rsidRPr="00562562">
        <w:t>Kefelja</w:t>
      </w:r>
      <w:proofErr w:type="spellEnd"/>
      <w:r w:rsidRPr="00562562">
        <w:t xml:space="preserve">, </w:t>
      </w:r>
      <w:proofErr w:type="spellStart"/>
      <w:r w:rsidRPr="00562562">
        <w:t>Dobriše</w:t>
      </w:r>
      <w:proofErr w:type="spellEnd"/>
      <w:r w:rsidRPr="00562562">
        <w:t xml:space="preserve"> Cesarića 181, 42000 Varaždin</w:t>
      </w:r>
    </w:p>
    <w:p w:rsidRDefault="00562562" w:rsidP="00562562" w:rsidR="00562562" w:rsidRPr="0056256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562562">
        <w:rPr>
          <w:rFonts w:cs="Times New Roman"/>
        </w:rPr>
        <w:t>Financijska agencija Zagreb, Pod</w:t>
      </w:r>
      <w:r w:rsidRPr="00562562">
        <w:rPr>
          <w:rFonts w:cs="Times New Roman"/>
        </w:rPr>
        <w:t>ružnica Varaždin, A. Cesarca 2</w:t>
      </w:r>
    </w:p>
    <w:p w:rsidRDefault="00562562" w:rsidP="00562562" w:rsidR="00562562" w:rsidRPr="00562562">
      <w:pPr>
        <w:numPr>
          <w:ilvl w:val="0"/>
          <w:numId w:val="49"/>
        </w:numPr>
        <w:spacing w:after="0"/>
        <w:jc w:val="both"/>
        <w:rPr>
          <w:rFonts w:cs="Mangal"/>
        </w:rPr>
      </w:pPr>
      <w:r w:rsidRPr="00562562">
        <w:t>Županijsko državno odvjetništvo u Varaždinu, Građansko-upr</w:t>
      </w:r>
      <w:r w:rsidRPr="00562562">
        <w:t>avni odjel Varaždin, B. Radić 2</w:t>
      </w:r>
    </w:p>
    <w:p w:rsidRDefault="00562562" w:rsidP="00562562" w:rsidR="00562562" w:rsidRPr="0056256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562562">
        <w:rPr>
          <w:rFonts w:cs="Times New Roman"/>
        </w:rPr>
        <w:t>E-oglasna ploča suda</w:t>
      </w:r>
    </w:p>
    <w:p w:rsidRDefault="00562562" w:rsidP="00562562" w:rsidR="00562562" w:rsidRPr="00562562">
      <w:pPr>
        <w:spacing w:after="0"/>
        <w:ind w:left="780"/>
        <w:jc w:val="both"/>
        <w:rPr>
          <w:rFonts w:cs="Times New Roman"/>
        </w:rPr>
      </w:pPr>
    </w:p>
    <w:p w:rsidRDefault="00AE649C" w:rsidP="00562562" w:rsidR="00AE649C" w:rsidRPr="00562562">
      <w:pPr>
        <w:pStyle w:val="NormaleSPIS"/>
        <w:spacing w:after="0"/>
      </w:pPr>
    </w:p>
    <w:p w:rsidRDefault="00AB4602" w:rsidP="00562562" w:rsidR="00AE649C" w:rsidRPr="00562562">
      <w:pPr>
        <w:pStyle w:val="NormaleSPIS"/>
        <w:spacing w:after="0"/>
      </w:pPr>
      <w:r w:rsidRPr="0056256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62562" w:rsidR="00AE649C" w:rsidRPr="00562562">
      <w:pPr>
        <w:pStyle w:val="NormaleSPIS"/>
        <w:spacing w:after="0"/>
      </w:pPr>
    </w:p>
    <w:sectPr w:rsidSect="0032366B" w:rsidR="00AE649C" w:rsidRPr="0056256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F2E" w:rsidP="00537B78" w:rsidR="008D6F2E">
      <w:r>
        <w:separator/>
      </w:r>
    </w:p>
  </w:endnote>
  <w:endnote w:id="0" w:type="continuationSeparator">
    <w:p w:rsidRDefault="008D6F2E" w:rsidP="00537B78" w:rsidR="008D6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F2E" w:rsidP="00537B78" w:rsidR="008D6F2E">
      <w:r>
        <w:separator/>
      </w:r>
    </w:p>
  </w:footnote>
  <w:footnote w:id="0" w:type="continuationSeparator">
    <w:p w:rsidRDefault="008D6F2E" w:rsidP="00537B78" w:rsidR="008D6F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562" w:rsidR="008333A9">
    <w:pPr>
      <w:pStyle w:val="Zaglavlje"/>
    </w:pPr>
    <w:r>
      <w:rPr>
        <w:rStyle w:val="PozadinaSvijetloCrvena"/>
        <w:shd w:fill="auto" w:color="auto" w:val="clear"/>
      </w:rPr>
      <w:t>Poslovni broj: 5 St-289/17-3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562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F2E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D4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15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St-289/2017-3</izvorni_sadrzaj>
    <derivirana_varijabla naziv="DomainObject.Oznaka_1">St-289/2017-3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postupka</izvorni_sadrzaj>
    <derivirana_varijabla naziv="DomainObject.Predmet.Opis_1">Prijedlog za otv.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 AUTO društvo s ograničenom odgovornošću za prodaju automobila zastupanog po punomoćniku Miloš Kefelja</izvorni_sadrzaj>
    <derivirana_varijabla naziv="DomainObject.Predmet.ProtustrankaFormated_1">  MINI AUTO društvo s ograničenom odgovornošću za prodaju automobila zastupanog po punomoćniku Miloš Kefelja</derivirana_varijabla>
  </DomainObject.Predmet.ProtustrankaFormated>
  <DomainObject.Predmet.ProtustrankaFormatedOIB>
    <izvorni_sadrzaj>  MINI AUTO društvo s ograničenom odgovornošću za prodaju automobila, OIB 41125284355 zastupanog po punomoćniku Miloš Kefelja</izvorni_sadrzaj>
    <derivirana_varijabla naziv="DomainObject.Predmet.ProtustrankaFormatedOIB_1">  MINI AUTO društvo s ograničenom odgovornošću za prodaju automobila, OIB 41125284355 zastupanog po punomoćniku Miloš Kefelja</derivirana_varijabla>
  </DomainObject.Predmet.ProtustrankaFormatedOIB>
  <DomainObject.Predmet.ProtustrankaFormatedWithAdress>
    <izvorni_sadrzaj> MINI AUTO društvo s ograničenom odgovornošću za prodaju automobila, Varaždinska 123, 42205 Nedeljanec zastupanog po punomoćniku Miloš Kefelja</izvorni_sadrzaj>
    <derivirana_varijabla naziv="DomainObject.Predmet.ProtustrankaFormatedWithAdress_1"> MINI AUTO društvo s ograničenom odgovornošću za prodaju automobila, Varaždinska 123, 42205 Nedeljanec zastupanog po punomoćniku Miloš Kefelja</derivirana_varijabla>
  </DomainObject.Predmet.ProtustrankaFormatedWithAdress>
  <DomainObject.Predmet.ProtustrankaFormatedWithAdressOIB>
    <izvorni_sadrzaj> MINI AUTO društvo s ograničenom odgovornošću za prodaju automobila, OIB 41125284355, Varaždinska 123, 42205 Nedeljanec zastupanog po punomoćniku Miloš Kefelja</izvorni_sadrzaj>
    <derivirana_varijabla naziv="DomainObject.Predmet.ProtustrankaFormatedWithAdressOIB_1"> MINI AUTO društvo s ograničenom odgovornošću za prodaju automobila, OIB 41125284355, Varaždinska 123, 42205 Nedeljanec zastupanog po punomoćniku Miloš Kefelja</derivirana_varijabla>
  </DomainObject.Predmet.ProtustrankaFormatedWithAdressOIB>
  <DomainObject.Predmet.ProtustrankaWithAdress>
    <izvorni_sadrzaj>MINI AUTO društvo s ograničenom odgovornošću za prodaju automobila Varaždinska 123, 42205 Nedeljanec</izvorni_sadrzaj>
    <derivirana_varijabla naziv="DomainObject.Predmet.ProtustrankaWithAdress_1">MINI AUTO društvo s ograničenom odgovornošću za prodaju automobila Varaždinska 123, 42205 Nedeljanec</derivirana_varijabla>
  </DomainObject.Predmet.ProtustrankaWithAdress>
  <DomainObject.Predmet.ProtustrankaWithAdressOIB>
    <izvorni_sadrzaj>MINI AUTO društvo s ograničenom odgovornošću za prodaju automobila, OIB 41125284355, Varaždinska 123, 42205 Nedeljanec</izvorni_sadrzaj>
    <derivirana_varijabla naziv="DomainObject.Predmet.ProtustrankaWithAdressOIB_1">MINI AUTO društvo s ograničenom odgovornošću za prodaju automobila, OIB 41125284355, Varaždinska 123, 42205 Nedeljanec</derivirana_varijabla>
  </DomainObject.Predmet.ProtustrankaWithAdressOIB>
  <DomainObject.Predmet.ProtustrankaNazivFormated>
    <izvorni_sadrzaj>MINI AUTO društvo s ograničenom odgovornošću za prodaju automobila</izvorni_sadrzaj>
    <derivirana_varijabla naziv="DomainObject.Predmet.ProtustrankaNazivFormated_1">MINI AUTO društvo s ograničenom odgovornošću za prodaju automobila</derivirana_varijabla>
  </DomainObject.Predmet.ProtustrankaNazivFormated>
  <DomainObject.Predmet.ProtustrankaNazivFormatedOIB>
    <izvorni_sadrzaj>MINI AUTO društvo s ograničenom odgovornošću za prodaju automobila, OIB 41125284355</izvorni_sadrzaj>
    <derivirana_varijabla naziv="DomainObject.Predmet.ProtustrankaNazivFormatedOIB_1">MINI AUTO društvo s ograničenom odgovornošću za prodaju automobila, OIB 41125284355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19146.94</izvorni_sadrzaj>
    <derivirana_varijabla naziv="DomainObject.Predmet.TrenutnaVrijednost_1">19146.94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MINI AUTO društvo s ograničenom odgovornošću za prodaju automobila zastupanog po punomoćniku Miloš Kefelja</item>
    </izvorni_sadrzaj>
    <derivirana_varijabla naziv="DomainObject.Predmet.ProtuStrankaListFormated_1">
      <item>MINI AUTO društvo s ograničenom odgovornošću za prodaju automobila zastupanog po punomoćniku Miloš Kefelja</item>
    </derivirana_varijabla>
  </DomainObject.Predmet.ProtuStrankaListFormated>
  <DomainObject.Predmet.ProtuStrankaListFormatedOIB>
    <izvorni_sadrzaj>
      <item>MINI AUTO društvo s ograničenom odgovornošću za prodaju automobila, OIB 41125284355 zastupanog po punomoćniku Miloš Kefelja</item>
    </izvorni_sadrzaj>
    <derivirana_varijabla naziv="DomainObject.Predmet.ProtuStrankaListFormatedOIB_1">
      <item>MINI AUTO društvo s ograničenom odgovornošću za prodaju automobila, OIB 41125284355 zastupanog po punomoćniku Miloš Kefelja</item>
    </derivirana_varijabla>
  </DomainObject.Predmet.ProtuStrankaListFormatedOIB>
  <DomainObject.Predmet.ProtuStrankaListFormatedWithAdress>
    <izvorni_sadrzaj>
      <item>MINI AUTO društvo s ograničenom odgovornošću za prodaju automobila, Varaždinska 123, 42205 Nedeljanec zastupanog po punomoćniku Miloš Kefelja</item>
    </izvorni_sadrzaj>
    <derivirana_varijabla naziv="DomainObject.Predmet.ProtuStrankaListFormatedWithAdress_1">
      <item>MINI AUTO društvo s ograničenom odgovornošću za prodaju automobila, Varaždinska 123, 42205 Nedeljanec zastupanog po punomoćniku Miloš Kefelja</item>
    </derivirana_varijabla>
  </DomainObject.Predmet.ProtuStrankaListFormatedWithAdress>
  <DomainObject.Predmet.ProtuStrankaListFormatedWithAdressOIB>
    <izvorni_sadrzaj>
      <item>MINI AUTO društvo s ograničenom odgovornošću za prodaju automobila, OIB 41125284355, Varaždinska 123, 42205 Nedeljanec zastupanog po punomoćniku Miloš Kefelja</item>
    </izvorni_sadrzaj>
    <derivirana_varijabla naziv="DomainObject.Predmet.ProtuStrankaListFormatedWithAdressOIB_1">
      <item>MINI AUTO društvo s ograničenom odgovornošću za prodaju automobila, OIB 41125284355, Varaždinska 123, 42205 Nedeljanec zastupanog po punomoćniku Miloš Kefelja</item>
    </derivirana_varijabla>
  </DomainObject.Predmet.ProtuStrankaListFormatedWithAdressOIB>
  <DomainObject.Predmet.ProtuStrankaListNazivFormated>
    <izvorni_sadrzaj>
      <item>MINI AUTO društvo s ograničenom odgovornošću za prodaju automobila</item>
    </izvorni_sadrzaj>
    <derivirana_varijabla naziv="DomainObject.Predmet.ProtuStrankaListNazivFormated_1">
      <item>MINI AUTO društvo s ograničenom odgovornošću za prodaju automobila</item>
    </derivirana_varijabla>
  </DomainObject.Predmet.ProtuStrankaListNazivFormated>
  <DomainObject.Predmet.ProtuStrankaListNazivFormatedOIB>
    <izvorni_sadrzaj>
      <item>MINI AUTO društvo s ograničenom odgovornošću za prodaju automobila, OIB 41125284355</item>
    </izvorni_sadrzaj>
    <derivirana_varijabla naziv="DomainObject.Predmet.ProtuStrankaListNazivFormatedOIB_1">
      <item>MINI AUTO društvo s ograničenom odgovornošću za prodaju automobila, OIB 41125284355</item>
    </derivirana_varijabla>
  </DomainObject.Predmet.ProtuStrankaListNazivFormatedOIB>
  <DomainObject.Predmet.OstaliListFormated>
    <izvorni_sadrzaj>
      <item>Sudski registar Trgovačkog suda u Varaždinu</item>
      <item>Miloš Kefelja punomoćnik sudionika u postupku MINI AUTO društvo s ograničenom odgovornošću za prodaju automobila</item>
      <item>Županijsko državno odvjetništvo u Varaždinu</item>
    </izvorni_sadrzaj>
    <derivirana_varijabla naziv="DomainObject.Predmet.OstaliListFormated_1">
      <item>Sudski registar Trgovačkog suda u Varaždinu</item>
      <item>Miloš Kefelja punomoćnik sudionika u postupku MINI AUTO društvo s ograničenom odgovornošću za prodaju automobila</item>
      <item>Županijsko državno odvjetništvo u Varaždinu</item>
    </derivirana_varijabla>
  </DomainObject.Predmet.OstaliListFormated>
  <DomainObject.Predmet.OstaliListFormatedOIB>
    <izvorni_sadrzaj>
      <item>Sudski registar Trgovačkog suda u Varaždinu</item>
      <item>Miloš Kefelja, OIB 29582336268 punomoćnik sudionika u postupku MINI AUTO društvo s ograničenom odgovornošću za prodaju automobila</item>
      <item>Županijsko državno odvjetništvo u Varaždinu</item>
    </izvorni_sadrzaj>
    <derivirana_varijabla naziv="DomainObject.Predmet.OstaliListFormatedOIB_1">
      <item>Sudski registar Trgovačkog suda u Varaždinu</item>
      <item>Miloš Kefelja, OIB 29582336268 punomoćnik sudionika u postupku MINI AUTO društvo s ograničenom odgovornošću za prodaju automobila</item>
      <item>Županijsko državno odvjetništvo u Varaždinu</item>
    </derivirana_varijabla>
  </DomainObject.Predmet.OstaliListFormatedOIB>
  <DomainObject.Predmet.OstaliListFormatedWithAdress>
    <izvorni_sadrzaj>
      <item>Sudski registar Trgovačkog suda u Varaždinu, B.Radića 2, 42000 Varaždin</item>
      <item>Miloš Kefelja, Dobriše Cesarića 181, 42000 Varaždin punomoćnik sudionika u postupku MINI AUTO društvo s ograničenom odgovornošću za prodaju automobila</item>
      <item>Županijsko državno odvjetništvo u Varaždinu</item>
    </izvorni_sadrzaj>
    <derivirana_varijabla naziv="DomainObject.Predmet.OstaliListFormatedWithAdress_1">
      <item>Sudski registar Trgovačkog suda u Varaždinu, B.Radića 2, 42000 Varaždin</item>
      <item>Miloš Kefelja, Dobriše Cesarića 181, 42000 Varaždin punomoćnik sudionika u postupku MINI AUTO društvo s ograničenom odgovornošću za prodaju automobila</item>
      <item>Županijsko državno odvjetništvo u Varaždinu</item>
    </derivirana_varijabla>
  </DomainObject.Predmet.OstaliListFormatedWithAdress>
  <DomainObject.Predmet.OstaliListFormatedWithAdressOIB>
    <izvorni_sadrzaj>
      <item>Sudski registar Trgovačkog suda u Varaždinu, B.Radića 2, 42000 Varaždin</item>
      <item>Miloš Kefelja, OIB 29582336268, Dobriše Cesarića 181, 42000 Varaždin punomoćnik sudionika u postupku MINI AUTO društvo s ograničenom odgovornošću za prodaju automobila</item>
      <item>Županijsko državno odvjetništvo u Varaždinu</item>
    </izvorni_sadrzaj>
    <derivirana_varijabla naziv="DomainObject.Predmet.OstaliListFormatedWithAdressOIB_1">
      <item>Sudski registar Trgovačkog suda u Varaždinu, B.Radića 2, 42000 Varaždin</item>
      <item>Miloš Kefelja, OIB 29582336268, Dobriše Cesarića 181, 42000 Varaždin punomoćnik sudionika u postupku MINI AUTO društvo s ograničenom odgovornošću za prodaju automobila</item>
      <item>Županijsko državno odvjetništvo u Varaždinu</item>
    </derivirana_varijabla>
  </DomainObject.Predmet.OstaliListFormatedWithAdressOIB>
  <DomainObject.Predmet.OstaliListNazivFormated>
    <izvorni_sadrzaj>
      <item>Sudski registar Trgovačkog suda u Varaždinu</item>
      <item>Miloš Kefelja</item>
      <item>Županijsko državno odvjetništvo u Varaždinu</item>
    </izvorni_sadrzaj>
    <derivirana_varijabla naziv="DomainObject.Predmet.OstaliListNazivFormated_1">
      <item>Sudski registar Trgovačkog suda u Varaždinu</item>
      <item>Miloš Kefelja</item>
      <item>Županijsko državno odvjetništvo u Varaždinu</item>
    </derivirana_varijabla>
  </DomainObject.Predmet.OstaliListNazivFormated>
  <DomainObject.Predmet.OstaliListNazivFormatedOIB>
    <izvorni_sadrzaj>
      <item>Sudski registar Trgovačkog suda u Varaždinu</item>
      <item>Miloš Kefelja, OIB 29582336268</item>
      <item>Županijsko državno odvjetništvo u Varaždinu</item>
    </izvorni_sadrzaj>
    <derivirana_varijabla naziv="DomainObject.Predmet.OstaliListNazivFormatedOIB_1">
      <item>Sudski registar Trgovačkog suda u Varaždinu</item>
      <item>Miloš Kefelja, OIB 29582336268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St-289/2017-3</izvorni_sadrzaj>
    <derivirana_varijabla naziv="DomainObject.PoslovniBrojDokumenta_1">St-289/2017-3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MINI AUTO društvo s ograničenom odgovornošću za prodaju automobila</izvorni_sadrzaj>
    <derivirana_varijabla naziv="DomainObject.Predmet.ProtustrankaIDrugi_1">MINI AUTO društvo s ograničenom odgovornošću za prodaju automobila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MINI AUTO društvo s ograničenom odgovornošću za prodaju automobila, OIB 41125284355, Varaždinska 123, 42205 Nedeljanec</izvorni_sadrzaj>
    <derivirana_varijabla naziv="DomainObject.Predmet.ProtustrankaIDrugiAdressOIB_1">MINI AUTO društvo s ograničenom odgovornošću za prodaju automobila, OIB 41125284355, Varaždinska 123, 42205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MINI AUTO društvo s ograničenom odgovornošću za prodaju automobila</item>
      <item>Sudski registar Trgovačkog suda u Varaždinu</item>
      <item>Miloš Kefelja</item>
      <item>Županijsko državno odvjetništvo u Varaždinu</item>
    </izvorni_sadrzaj>
    <derivirana_varijabla naziv="DomainObject.Predmet.SudioniciListNaziv_1">
      <item>Financijska agencija</item>
      <item>MINI AUTO društvo s ograničenom odgovornošću za prodaju automobila</item>
      <item>Sudski registar Trgovačkog suda u Varaždinu</item>
      <item>Miloš Kefelja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MINI AUTO društvo s ograničenom odgovornošću za prodaju automobila, OIB 41125284355, Varaždinska 123,42205 Nedeljanec</item>
      <item>Sudski registar Trgovačkog suda u Varaždinu, B.Radića 2,42000 Varaždin</item>
      <item>Miloš Kefelja, OIB 29582336268, Dobriše Cesarića 181,42000 Varaždin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MINI AUTO društvo s ograničenom odgovornošću za prodaju automobila, OIB 41125284355, Varaždinska 123,42205 Nedeljanec</item>
      <item>Sudski registar Trgovačkog suda u Varaždinu, B.Radića 2,42000 Varaždin</item>
      <item>Miloš Kefelja, OIB 29582336268, Dobriše Cesarića 181,42000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27B8A-4A7B-4CA3-A7F5-0B5452B25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2022</properties:Characters>
  <properties:Lines>76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2017-05-31T06:10:00Z</cp:lastPrinted>
  <dcterms:modified xmlns:xsi="http://www.w3.org/2001/XMLSchema-instance" xsi:type="dcterms:W3CDTF">2017-05-31T06:10:00Z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St-289/2017-3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