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0638" w14:paraId="19a0638" w:rsidRDefault="00E845F8" w:rsidR="0080127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41B9A" w:rsidR="000F4502">
      <w:r>
        <w:t>REPUBLIKA HRVATSKA</w:t>
      </w:r>
    </w:p>
    <w:p w:rsidRDefault="00316894" w:rsidR="00316894">
      <w:r>
        <w:t>Trgovački sud u Splitu</w:t>
      </w:r>
    </w:p>
    <w:p w:rsidRDefault="00341B9A" w:rsidP="00E845F8" w:rsidR="00801271">
      <w:r>
        <w:t>Split, Sukoišanska 6</w:t>
      </w:r>
      <w:r w:rsidR="00D17587">
        <w:tab/>
      </w:r>
      <w:r w:rsidR="00D17587">
        <w:tab/>
      </w:r>
      <w:r w:rsidR="00D17587">
        <w:tab/>
      </w:r>
      <w:r w:rsidR="00D17587">
        <w:tab/>
        <w:t xml:space="preserve"> </w:t>
      </w:r>
      <w:r w:rsidR="008846CD">
        <w:t xml:space="preserve">      </w:t>
      </w:r>
      <w:r w:rsidR="00D42569">
        <w:tab/>
      </w:r>
      <w:r w:rsidR="00D42569">
        <w:tab/>
      </w:r>
      <w:r w:rsidR="00316894">
        <w:t xml:space="preserve"> </w:t>
      </w:r>
    </w:p>
    <w:p w:rsidRDefault="00703408" w:rsidP="00B1484A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F94FF4">
        <w:t xml:space="preserve">R J E Š E N J E </w:t>
      </w:r>
    </w:p>
    <w:p w:rsidRDefault="002103DD" w:rsidP="002103DD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3A538B" w:rsidP="008D73D0" w:rsidR="00801271">
      <w:pPr>
        <w:pStyle w:val="Tijeloteksta"/>
      </w:pPr>
      <w:r>
        <w:t xml:space="preserve">               Trgovački sud u Splitu, po sucu ovog suda </w:t>
      </w:r>
      <w:r w:rsidR="009B1C5C">
        <w:t xml:space="preserve">Katarini </w:t>
      </w:r>
      <w:r w:rsidR="00C056DD">
        <w:t>Mikulić</w:t>
      </w:r>
      <w:r>
        <w:t xml:space="preserve">,  kao stečajnom sucu, </w:t>
      </w:r>
      <w:r w:rsidR="00663C3E">
        <w:t xml:space="preserve">u stečajnom postupku </w:t>
      </w:r>
      <w:r w:rsidR="00172918">
        <w:t xml:space="preserve">nad imovinom stečajnog dužnika </w:t>
      </w:r>
      <w:r w:rsidR="000526AD">
        <w:t>IVAN ZEKAN OIB:26930359492 vl. instalaterskog obrta ZEKAN- u stečaju, Makarska, Zrinsko Frankopanska S 7/2</w:t>
      </w:r>
      <w:r w:rsidR="00164612">
        <w:t xml:space="preserve">, </w:t>
      </w:r>
      <w:r w:rsidR="009B1C5C">
        <w:t xml:space="preserve"> dana </w:t>
      </w:r>
      <w:r w:rsidR="00E845F8">
        <w:t xml:space="preserve">5. veljače 2016. godine </w:t>
      </w:r>
    </w:p>
    <w:p w:rsidRDefault="009B169B" w:rsidP="009B169B" w:rsidR="009B169B">
      <w:pPr>
        <w:jc w:val="center"/>
        <w:rPr>
          <w:bCs/>
        </w:rPr>
      </w:pPr>
      <w:r w:rsidRPr="0023283F">
        <w:rPr>
          <w:bCs/>
        </w:rPr>
        <w:t>r i j e š i o      j e</w:t>
      </w:r>
    </w:p>
    <w:p w:rsidRDefault="009B169B" w:rsidP="009B169B" w:rsidR="009B169B">
      <w:pPr>
        <w:jc w:val="center"/>
        <w:rPr>
          <w:bCs/>
        </w:rPr>
      </w:pPr>
    </w:p>
    <w:p w:rsidRDefault="00C056DD" w:rsidP="00C056DD" w:rsidR="00C056DD">
      <w:pPr>
        <w:ind w:hanging="720" w:left="720"/>
        <w:jc w:val="both"/>
      </w:pPr>
      <w:r>
        <w:t>I</w:t>
      </w:r>
      <w:r w:rsidR="008D73D0">
        <w:t>.</w:t>
      </w:r>
      <w:r>
        <w:tab/>
        <w:t xml:space="preserve">Određuje se ročište za skupštinu vjerovnika za dan </w:t>
      </w:r>
      <w:r w:rsidR="00E845F8">
        <w:t>4. ožujka</w:t>
      </w:r>
      <w:r>
        <w:t xml:space="preserve"> </w:t>
      </w:r>
      <w:r w:rsidR="00E845F8">
        <w:t>2016</w:t>
      </w:r>
      <w:r>
        <w:t xml:space="preserve">. godine u </w:t>
      </w:r>
      <w:r w:rsidR="00E845F8">
        <w:t>10.15</w:t>
      </w:r>
      <w:r>
        <w:t xml:space="preserve"> sati, sudnica broj 203/II Trgovačkog suda u Splitu, Sukoišanska br. 6 sa slijedećim dnevnim redom:</w:t>
      </w:r>
    </w:p>
    <w:p w:rsidRDefault="00C056DD" w:rsidP="00C056DD" w:rsidR="00C056DD">
      <w:pPr>
        <w:jc w:val="both"/>
      </w:pPr>
    </w:p>
    <w:p w:rsidRDefault="000526AD" w:rsidP="00C056DD" w:rsidR="008D73D0">
      <w:pPr>
        <w:numPr>
          <w:ilvl w:val="0"/>
          <w:numId w:val="10"/>
        </w:numPr>
        <w:jc w:val="both"/>
      </w:pPr>
      <w:r>
        <w:t xml:space="preserve">Donošenje odluke o </w:t>
      </w:r>
      <w:r w:rsidR="00E845F8">
        <w:t>prodaji</w:t>
      </w:r>
      <w:r w:rsidR="008D73D0">
        <w:t xml:space="preserve"> procijenjenih nekretnina.</w:t>
      </w:r>
    </w:p>
    <w:p w:rsidRDefault="008D73D0" w:rsidP="00C056DD" w:rsidR="008D73D0">
      <w:pPr>
        <w:numPr>
          <w:ilvl w:val="0"/>
          <w:numId w:val="10"/>
        </w:numPr>
        <w:jc w:val="both"/>
      </w:pPr>
      <w:r>
        <w:t>Donošenje odluke o načinu unovčenja opreme (alata) stečajnog dužnika i prodajnoj cijeni istih.</w:t>
      </w:r>
    </w:p>
    <w:p w:rsidRDefault="008D73D0" w:rsidP="00C056DD" w:rsidR="008D73D0">
      <w:pPr>
        <w:numPr>
          <w:ilvl w:val="0"/>
          <w:numId w:val="10"/>
        </w:numPr>
        <w:jc w:val="both"/>
      </w:pPr>
      <w:r>
        <w:t>Donošenje odluke o postupanju u pogledu nedostajućeg osobnog vozila (olupine) u vlasništvu obrta.</w:t>
      </w:r>
    </w:p>
    <w:p w:rsidRDefault="008D73D0" w:rsidP="008D73D0" w:rsidR="00C056DD">
      <w:pPr>
        <w:numPr>
          <w:ilvl w:val="0"/>
          <w:numId w:val="10"/>
        </w:numPr>
        <w:jc w:val="both"/>
      </w:pPr>
      <w:r>
        <w:t xml:space="preserve">Donošenje odluke o davanju u zakup poslovnih prostora u Makarskoj.  </w:t>
      </w:r>
    </w:p>
    <w:p w:rsidRDefault="008D73D0" w:rsidP="008D73D0" w:rsidR="008D73D0">
      <w:pPr>
        <w:numPr>
          <w:ilvl w:val="0"/>
          <w:numId w:val="10"/>
        </w:numPr>
        <w:jc w:val="both"/>
      </w:pPr>
      <w:r>
        <w:t>Razno</w:t>
      </w:r>
    </w:p>
    <w:p w:rsidRDefault="008D73D0" w:rsidP="008D73D0" w:rsidR="008D73D0">
      <w:pPr>
        <w:ind w:left="720"/>
        <w:jc w:val="both"/>
      </w:pPr>
    </w:p>
    <w:p w:rsidRDefault="00C056DD" w:rsidP="00C056DD" w:rsidR="00C056DD">
      <w:pPr>
        <w:jc w:val="both"/>
      </w:pPr>
      <w:r>
        <w:t>II</w:t>
      </w:r>
      <w:r w:rsidR="008D73D0">
        <w:t>.</w:t>
      </w:r>
      <w:r>
        <w:t xml:space="preserve"> </w:t>
      </w:r>
      <w:r>
        <w:tab/>
        <w:t>Na ročište se pozivaju svi vjerovnici stečajnog dužnika.</w:t>
      </w:r>
    </w:p>
    <w:p w:rsidRDefault="00C056DD" w:rsidP="00C056DD" w:rsidR="00C056DD">
      <w:pPr>
        <w:jc w:val="both"/>
      </w:pPr>
    </w:p>
    <w:p w:rsidRDefault="00C056DD" w:rsidP="00C056DD" w:rsidR="00C056DD">
      <w:pPr>
        <w:ind w:hanging="720" w:left="720"/>
        <w:jc w:val="both"/>
      </w:pPr>
      <w:r>
        <w:t>III</w:t>
      </w:r>
      <w:r w:rsidR="008D73D0">
        <w:t>.</w:t>
      </w:r>
      <w:r>
        <w:t xml:space="preserve"> </w:t>
      </w:r>
      <w:r>
        <w:tab/>
        <w:t xml:space="preserve">Ovo će se rješenje će se objaviti na </w:t>
      </w:r>
      <w:r w:rsidR="00AB76AE">
        <w:t>e-</w:t>
      </w:r>
      <w:r>
        <w:t>oglasnoj ploči suda, a što svim vjerovnicima služi kao poziv na zakazano ročište.</w:t>
      </w:r>
    </w:p>
    <w:p w:rsidRDefault="00C056DD" w:rsidP="00C056DD" w:rsidR="00C056DD">
      <w:pPr>
        <w:jc w:val="both"/>
      </w:pPr>
    </w:p>
    <w:p w:rsidRDefault="00C056DD" w:rsidP="00E845F8" w:rsidR="00C056DD">
      <w:pPr>
        <w:jc w:val="center"/>
      </w:pPr>
      <w:r>
        <w:t xml:space="preserve">U Splitu, </w:t>
      </w:r>
      <w:r w:rsidR="00E845F8">
        <w:t>5. veljače 2016</w:t>
      </w:r>
      <w:r w:rsidR="00FE4FEC">
        <w:t xml:space="preserve">. godine </w:t>
      </w:r>
    </w:p>
    <w:p w:rsidRDefault="00E845F8" w:rsidP="00C056DD" w:rsidR="00C056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C056DD" w:rsidP="00C056DD" w:rsidR="00C056DD">
      <w:pPr>
        <w:pStyle w:val="Bezproreda"/>
        <w:rPr>
          <w:rFonts w:hAnsi="Times New Roman" w:ascii="Times New Roman"/>
          <w:sz w:val="24"/>
          <w:szCs w:val="24"/>
        </w:rPr>
      </w:pPr>
    </w:p>
    <w:p w:rsidRDefault="000526AD" w:rsidP="00C056DD" w:rsidR="000526AD" w:rsidRPr="00063A29">
      <w:pPr>
        <w:pStyle w:val="Bezproreda"/>
        <w:rPr>
          <w:rFonts w:hAnsi="Times New Roman" w:ascii="Times New Roman"/>
          <w:sz w:val="24"/>
          <w:szCs w:val="24"/>
        </w:rPr>
      </w:pPr>
    </w:p>
    <w:p w:rsidRDefault="00C056DD" w:rsidP="00172918" w:rsidR="00C056DD" w:rsidRPr="00172918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63A2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 w:rsidRPr="00063A29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</w:p>
    <w:p w:rsidRDefault="00C056DD" w:rsidP="00C056DD" w:rsidR="00C056DD">
      <w:pPr>
        <w:jc w:val="both"/>
      </w:pPr>
      <w:r>
        <w:t>POUKA O PRAVNOM LIJEKU</w:t>
      </w:r>
    </w:p>
    <w:p w:rsidRDefault="00C056DD" w:rsidP="00C056DD" w:rsidR="00C056DD">
      <w:pPr>
        <w:jc w:val="both"/>
      </w:pPr>
      <w:r>
        <w:t>Protiv ovog rješenja nije dopuštena žalba (čl. 42. Stečajnog zakona).</w:t>
      </w:r>
    </w:p>
    <w:p w:rsidRDefault="00E845F8" w:rsidP="00C056DD" w:rsidR="00E845F8">
      <w:pPr>
        <w:jc w:val="both"/>
      </w:pPr>
    </w:p>
    <w:p w:rsidRDefault="00DB435A" w:rsidP="00C056DD" w:rsidR="00C056DD">
      <w:pPr>
        <w:jc w:val="both"/>
      </w:pPr>
      <w:r>
        <w:t>DNA</w:t>
      </w:r>
      <w:r w:rsidR="00C056DD">
        <w:t xml:space="preserve">: </w:t>
      </w:r>
    </w:p>
    <w:p w:rsidRDefault="00C056DD" w:rsidP="00C056DD" w:rsidR="00C056DD">
      <w:pPr>
        <w:jc w:val="both"/>
      </w:pPr>
      <w:r>
        <w:t>-stečajno</w:t>
      </w:r>
      <w:r w:rsidR="00663C3E">
        <w:t>j upraviteljici</w:t>
      </w:r>
    </w:p>
    <w:p w:rsidRDefault="00FD25D8" w:rsidP="00C056DD" w:rsidR="00C056DD">
      <w:pPr>
        <w:jc w:val="both"/>
      </w:pPr>
      <w:r>
        <w:t>- dužniku-pojedincu</w:t>
      </w:r>
    </w:p>
    <w:p w:rsidRDefault="00C056DD" w:rsidP="00C056DD" w:rsidR="00C056DD">
      <w:pPr>
        <w:jc w:val="both"/>
      </w:pPr>
      <w:r>
        <w:t>-</w:t>
      </w:r>
      <w:r w:rsidR="00AB76AE">
        <w:t>e-</w:t>
      </w:r>
      <w:r>
        <w:t>oglasna ploča</w:t>
      </w:r>
    </w:p>
    <w:p w:rsidRDefault="00C056DD" w:rsidP="00C056DD" w:rsidR="00C056DD">
      <w:pPr>
        <w:jc w:val="both"/>
      </w:pPr>
      <w:r>
        <w:t>-u spis</w:t>
      </w:r>
    </w:p>
    <w:p w:rsidRDefault="002744B2" w:rsidP="009F7D91" w:rsidR="002744B2">
      <w:pPr>
        <w:jc w:val="both"/>
      </w:pPr>
    </w:p>
    <w:p w:rsidRDefault="009F7D91" w:rsidP="007D7C7C" w:rsidR="00FE0686">
      <w:pPr>
        <w:jc w:val="both"/>
      </w:pPr>
      <w:r>
        <w:tab/>
      </w:r>
    </w:p>
    <w:p w:rsidRDefault="00FE0686" w:rsidP="00C056DD" w:rsidR="007F07AB">
      <w:pPr>
        <w:jc w:val="both"/>
      </w:pPr>
      <w:r>
        <w:tab/>
      </w:r>
      <w:r w:rsidR="009B169B">
        <w:t xml:space="preserve"> </w:t>
      </w:r>
    </w:p>
    <w:sectPr w:rsidSect="000526AD" w:rsidR="007F07AB">
      <w:headerReference w:type="even" r:id="rId11"/>
      <w:head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068" w:rsidR="002D2068">
      <w:r>
        <w:separator/>
      </w:r>
    </w:p>
  </w:endnote>
  <w:endnote w:id="0" w:type="continuationSeparator">
    <w:p w:rsidRDefault="002D2068" w:rsidR="002D2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068" w:rsidR="002D2068">
      <w:r>
        <w:separator/>
      </w:r>
    </w:p>
  </w:footnote>
  <w:footnote w:id="0" w:type="continuationSeparator">
    <w:p w:rsidRDefault="002D2068" w:rsidR="002D20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107B51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6E9" w:rsidP="00D42569" w:rsidR="004E16E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413218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7D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16E9" w:rsidP="00D42569" w:rsidR="004E16E9" w:rsidRPr="00DB623B">
    <w:pPr>
      <w:pStyle w:val="Zaglavlje"/>
      <w:ind w:right="360"/>
    </w:pPr>
    <w:r>
      <w:tab/>
      <w:t xml:space="preserve">                                                                                          </w:t>
    </w:r>
    <w:r w:rsidR="000A36E4">
      <w:t>4</w:t>
    </w:r>
    <w:r>
      <w:t>. ST-</w:t>
    </w:r>
    <w:r w:rsidR="000A36E4">
      <w:t>169</w:t>
    </w:r>
    <w:r>
      <w:t>/201</w:t>
    </w:r>
    <w:r w:rsidR="000A36E4">
      <w:t>3</w:t>
    </w: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6AD" w:rsidP="000526AD" w:rsidR="000526AD">
    <w:pPr>
      <w:pStyle w:val="Zaglavlje"/>
      <w:jc w:val="right"/>
    </w:pPr>
    <w:r>
      <w:t>4. St-466/2013</w:t>
    </w:r>
  </w:p>
  <w:p w:rsidRDefault="004E16E9" w:rsidR="004E16E9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426E"/>
    <w:rsid w:val="00015E79"/>
    <w:rsid w:val="000162DE"/>
    <w:rsid w:val="000163E5"/>
    <w:rsid w:val="00016722"/>
    <w:rsid w:val="00017544"/>
    <w:rsid w:val="000175E6"/>
    <w:rsid w:val="000214C4"/>
    <w:rsid w:val="0002380D"/>
    <w:rsid w:val="000240D4"/>
    <w:rsid w:val="000255E7"/>
    <w:rsid w:val="000257C6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125C"/>
    <w:rsid w:val="00051A1A"/>
    <w:rsid w:val="0005224C"/>
    <w:rsid w:val="000526AD"/>
    <w:rsid w:val="00053552"/>
    <w:rsid w:val="000536CA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CCC"/>
    <w:rsid w:val="0008157F"/>
    <w:rsid w:val="00081809"/>
    <w:rsid w:val="0008628E"/>
    <w:rsid w:val="00086A97"/>
    <w:rsid w:val="00090486"/>
    <w:rsid w:val="00094623"/>
    <w:rsid w:val="00097B32"/>
    <w:rsid w:val="000A27EA"/>
    <w:rsid w:val="000A36E4"/>
    <w:rsid w:val="000A41F7"/>
    <w:rsid w:val="000A5494"/>
    <w:rsid w:val="000A7020"/>
    <w:rsid w:val="000B00B0"/>
    <w:rsid w:val="000B454D"/>
    <w:rsid w:val="000B5E1B"/>
    <w:rsid w:val="000B68D9"/>
    <w:rsid w:val="000C1FD2"/>
    <w:rsid w:val="000C338F"/>
    <w:rsid w:val="000C378E"/>
    <w:rsid w:val="000C406B"/>
    <w:rsid w:val="000C4356"/>
    <w:rsid w:val="000C7270"/>
    <w:rsid w:val="000D3AD5"/>
    <w:rsid w:val="000D51EE"/>
    <w:rsid w:val="000D5AD6"/>
    <w:rsid w:val="000D7BDC"/>
    <w:rsid w:val="000E1833"/>
    <w:rsid w:val="000E1B53"/>
    <w:rsid w:val="000E1BF5"/>
    <w:rsid w:val="000E3D68"/>
    <w:rsid w:val="000E4505"/>
    <w:rsid w:val="000E4B04"/>
    <w:rsid w:val="000E5F0D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7983"/>
    <w:rsid w:val="00117C17"/>
    <w:rsid w:val="00127FA5"/>
    <w:rsid w:val="00133D16"/>
    <w:rsid w:val="0013544C"/>
    <w:rsid w:val="00135A65"/>
    <w:rsid w:val="00141557"/>
    <w:rsid w:val="0014484E"/>
    <w:rsid w:val="001449FD"/>
    <w:rsid w:val="001479DC"/>
    <w:rsid w:val="001526D4"/>
    <w:rsid w:val="0015574C"/>
    <w:rsid w:val="00157536"/>
    <w:rsid w:val="00157E27"/>
    <w:rsid w:val="0016129E"/>
    <w:rsid w:val="00164612"/>
    <w:rsid w:val="00164C95"/>
    <w:rsid w:val="001661DD"/>
    <w:rsid w:val="00166990"/>
    <w:rsid w:val="00171359"/>
    <w:rsid w:val="001716F6"/>
    <w:rsid w:val="0017267A"/>
    <w:rsid w:val="00172918"/>
    <w:rsid w:val="00173062"/>
    <w:rsid w:val="00173FDD"/>
    <w:rsid w:val="00177377"/>
    <w:rsid w:val="00180B57"/>
    <w:rsid w:val="0018295B"/>
    <w:rsid w:val="00182D10"/>
    <w:rsid w:val="00182F07"/>
    <w:rsid w:val="00184935"/>
    <w:rsid w:val="00184ED8"/>
    <w:rsid w:val="001852BC"/>
    <w:rsid w:val="001901FD"/>
    <w:rsid w:val="00192CEC"/>
    <w:rsid w:val="00194A3B"/>
    <w:rsid w:val="001952A7"/>
    <w:rsid w:val="0019797B"/>
    <w:rsid w:val="001A0A31"/>
    <w:rsid w:val="001A3163"/>
    <w:rsid w:val="001A7D13"/>
    <w:rsid w:val="001B172F"/>
    <w:rsid w:val="001B1C8A"/>
    <w:rsid w:val="001B2DEA"/>
    <w:rsid w:val="001B32F4"/>
    <w:rsid w:val="001B37C9"/>
    <w:rsid w:val="001B505A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7290"/>
    <w:rsid w:val="001F1A56"/>
    <w:rsid w:val="001F40F8"/>
    <w:rsid w:val="001F5DB6"/>
    <w:rsid w:val="001F65A5"/>
    <w:rsid w:val="00201842"/>
    <w:rsid w:val="002077D0"/>
    <w:rsid w:val="002103DD"/>
    <w:rsid w:val="00212E17"/>
    <w:rsid w:val="00216932"/>
    <w:rsid w:val="00223B0C"/>
    <w:rsid w:val="0022533C"/>
    <w:rsid w:val="00226039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E21"/>
    <w:rsid w:val="002522B5"/>
    <w:rsid w:val="002531A1"/>
    <w:rsid w:val="002531D3"/>
    <w:rsid w:val="00253CB0"/>
    <w:rsid w:val="00255880"/>
    <w:rsid w:val="0026015C"/>
    <w:rsid w:val="002633AE"/>
    <w:rsid w:val="00263577"/>
    <w:rsid w:val="00263E5E"/>
    <w:rsid w:val="00264A29"/>
    <w:rsid w:val="002653F5"/>
    <w:rsid w:val="00266702"/>
    <w:rsid w:val="00271C4D"/>
    <w:rsid w:val="0027229E"/>
    <w:rsid w:val="00273C97"/>
    <w:rsid w:val="002744B2"/>
    <w:rsid w:val="00274C24"/>
    <w:rsid w:val="0028021A"/>
    <w:rsid w:val="002833A6"/>
    <w:rsid w:val="00284137"/>
    <w:rsid w:val="00284A4A"/>
    <w:rsid w:val="00286469"/>
    <w:rsid w:val="002932F2"/>
    <w:rsid w:val="002946FA"/>
    <w:rsid w:val="00295286"/>
    <w:rsid w:val="00297403"/>
    <w:rsid w:val="002A1917"/>
    <w:rsid w:val="002A4D29"/>
    <w:rsid w:val="002A7B77"/>
    <w:rsid w:val="002B5327"/>
    <w:rsid w:val="002C1947"/>
    <w:rsid w:val="002C2EF5"/>
    <w:rsid w:val="002C309D"/>
    <w:rsid w:val="002C4442"/>
    <w:rsid w:val="002C5FC3"/>
    <w:rsid w:val="002C76E9"/>
    <w:rsid w:val="002D0407"/>
    <w:rsid w:val="002D158A"/>
    <w:rsid w:val="002D1960"/>
    <w:rsid w:val="002D2068"/>
    <w:rsid w:val="002D30B8"/>
    <w:rsid w:val="002D44C6"/>
    <w:rsid w:val="002D4C40"/>
    <w:rsid w:val="002D7117"/>
    <w:rsid w:val="002E245E"/>
    <w:rsid w:val="002E5C3A"/>
    <w:rsid w:val="002E6067"/>
    <w:rsid w:val="002E6B45"/>
    <w:rsid w:val="002E6E24"/>
    <w:rsid w:val="002F01A5"/>
    <w:rsid w:val="002F15F1"/>
    <w:rsid w:val="002F1828"/>
    <w:rsid w:val="002F241B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5AE9"/>
    <w:rsid w:val="00316894"/>
    <w:rsid w:val="00316C7F"/>
    <w:rsid w:val="003231AA"/>
    <w:rsid w:val="0032625B"/>
    <w:rsid w:val="003270E2"/>
    <w:rsid w:val="0032767A"/>
    <w:rsid w:val="0033056D"/>
    <w:rsid w:val="00341B9A"/>
    <w:rsid w:val="003435DD"/>
    <w:rsid w:val="003465CF"/>
    <w:rsid w:val="00354F3B"/>
    <w:rsid w:val="0036228C"/>
    <w:rsid w:val="00363DDB"/>
    <w:rsid w:val="00364983"/>
    <w:rsid w:val="00366040"/>
    <w:rsid w:val="00372F00"/>
    <w:rsid w:val="003739C8"/>
    <w:rsid w:val="003750F8"/>
    <w:rsid w:val="00377127"/>
    <w:rsid w:val="00381208"/>
    <w:rsid w:val="0038352B"/>
    <w:rsid w:val="00386CCC"/>
    <w:rsid w:val="00387E5F"/>
    <w:rsid w:val="003923EF"/>
    <w:rsid w:val="00396014"/>
    <w:rsid w:val="00397134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E6E"/>
    <w:rsid w:val="003D568B"/>
    <w:rsid w:val="003D5FDD"/>
    <w:rsid w:val="003E001D"/>
    <w:rsid w:val="003E1248"/>
    <w:rsid w:val="003E35F7"/>
    <w:rsid w:val="003E74C2"/>
    <w:rsid w:val="003E7E54"/>
    <w:rsid w:val="003F1ABC"/>
    <w:rsid w:val="003F21E3"/>
    <w:rsid w:val="003F239A"/>
    <w:rsid w:val="003F2DAC"/>
    <w:rsid w:val="003F4653"/>
    <w:rsid w:val="003F4BF3"/>
    <w:rsid w:val="003F6CEB"/>
    <w:rsid w:val="00403087"/>
    <w:rsid w:val="00403600"/>
    <w:rsid w:val="00410912"/>
    <w:rsid w:val="0041093E"/>
    <w:rsid w:val="00412A05"/>
    <w:rsid w:val="00413218"/>
    <w:rsid w:val="00413314"/>
    <w:rsid w:val="004154A4"/>
    <w:rsid w:val="00416552"/>
    <w:rsid w:val="00416E76"/>
    <w:rsid w:val="004235B9"/>
    <w:rsid w:val="00423746"/>
    <w:rsid w:val="00425D95"/>
    <w:rsid w:val="00427DE4"/>
    <w:rsid w:val="0043260D"/>
    <w:rsid w:val="00433E64"/>
    <w:rsid w:val="00433F93"/>
    <w:rsid w:val="00434AF5"/>
    <w:rsid w:val="004447FC"/>
    <w:rsid w:val="004454E7"/>
    <w:rsid w:val="004461F8"/>
    <w:rsid w:val="00450970"/>
    <w:rsid w:val="00450B87"/>
    <w:rsid w:val="00450FC1"/>
    <w:rsid w:val="00452D24"/>
    <w:rsid w:val="0045672A"/>
    <w:rsid w:val="00460058"/>
    <w:rsid w:val="00462D0F"/>
    <w:rsid w:val="00466EB3"/>
    <w:rsid w:val="00471190"/>
    <w:rsid w:val="00474CDC"/>
    <w:rsid w:val="0047589D"/>
    <w:rsid w:val="00475F13"/>
    <w:rsid w:val="00480D40"/>
    <w:rsid w:val="004855E2"/>
    <w:rsid w:val="004952B7"/>
    <w:rsid w:val="004972B4"/>
    <w:rsid w:val="00497427"/>
    <w:rsid w:val="004A55E6"/>
    <w:rsid w:val="004B0393"/>
    <w:rsid w:val="004B4888"/>
    <w:rsid w:val="004B491D"/>
    <w:rsid w:val="004B5140"/>
    <w:rsid w:val="004B6C94"/>
    <w:rsid w:val="004B7022"/>
    <w:rsid w:val="004C0EA6"/>
    <w:rsid w:val="004C1500"/>
    <w:rsid w:val="004C2869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2D1"/>
    <w:rsid w:val="004D7831"/>
    <w:rsid w:val="004D7CBA"/>
    <w:rsid w:val="004E1279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33F9"/>
    <w:rsid w:val="005045B3"/>
    <w:rsid w:val="0051051F"/>
    <w:rsid w:val="00512279"/>
    <w:rsid w:val="0051376B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60A2F"/>
    <w:rsid w:val="005616B9"/>
    <w:rsid w:val="005627C0"/>
    <w:rsid w:val="00563CB7"/>
    <w:rsid w:val="0056429E"/>
    <w:rsid w:val="0056450B"/>
    <w:rsid w:val="00565E8A"/>
    <w:rsid w:val="005677DA"/>
    <w:rsid w:val="00567D7D"/>
    <w:rsid w:val="00567F12"/>
    <w:rsid w:val="00581BBF"/>
    <w:rsid w:val="00582B26"/>
    <w:rsid w:val="00583755"/>
    <w:rsid w:val="00584C9C"/>
    <w:rsid w:val="00585C92"/>
    <w:rsid w:val="00585E8A"/>
    <w:rsid w:val="00587B80"/>
    <w:rsid w:val="00591442"/>
    <w:rsid w:val="00591F7D"/>
    <w:rsid w:val="0059412E"/>
    <w:rsid w:val="00595D3B"/>
    <w:rsid w:val="005A1060"/>
    <w:rsid w:val="005A3CB0"/>
    <w:rsid w:val="005A3F7D"/>
    <w:rsid w:val="005A631E"/>
    <w:rsid w:val="005B49E0"/>
    <w:rsid w:val="005B564B"/>
    <w:rsid w:val="005C240F"/>
    <w:rsid w:val="005C284F"/>
    <w:rsid w:val="005C4389"/>
    <w:rsid w:val="005C523E"/>
    <w:rsid w:val="005C7617"/>
    <w:rsid w:val="005D0BBF"/>
    <w:rsid w:val="005D28F0"/>
    <w:rsid w:val="005D7B11"/>
    <w:rsid w:val="005E10EA"/>
    <w:rsid w:val="005E1F9F"/>
    <w:rsid w:val="005E2759"/>
    <w:rsid w:val="005E512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D6D"/>
    <w:rsid w:val="0061644C"/>
    <w:rsid w:val="00616BE6"/>
    <w:rsid w:val="006202E7"/>
    <w:rsid w:val="00620CE5"/>
    <w:rsid w:val="00622316"/>
    <w:rsid w:val="006223D5"/>
    <w:rsid w:val="00622F9C"/>
    <w:rsid w:val="006231D9"/>
    <w:rsid w:val="006258A1"/>
    <w:rsid w:val="00625B29"/>
    <w:rsid w:val="006264AB"/>
    <w:rsid w:val="00626A9F"/>
    <w:rsid w:val="00627994"/>
    <w:rsid w:val="006316CC"/>
    <w:rsid w:val="00633423"/>
    <w:rsid w:val="00635FCB"/>
    <w:rsid w:val="0063619F"/>
    <w:rsid w:val="00636639"/>
    <w:rsid w:val="00637C2E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3C3E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9D7"/>
    <w:rsid w:val="00677D62"/>
    <w:rsid w:val="00682A53"/>
    <w:rsid w:val="00683384"/>
    <w:rsid w:val="00683975"/>
    <w:rsid w:val="006840BD"/>
    <w:rsid w:val="00684CA3"/>
    <w:rsid w:val="00685558"/>
    <w:rsid w:val="00686255"/>
    <w:rsid w:val="00686FDE"/>
    <w:rsid w:val="006876C4"/>
    <w:rsid w:val="0069644C"/>
    <w:rsid w:val="006972BD"/>
    <w:rsid w:val="006A23E9"/>
    <w:rsid w:val="006A55EC"/>
    <w:rsid w:val="006B0B2F"/>
    <w:rsid w:val="006B0F55"/>
    <w:rsid w:val="006B1A4C"/>
    <w:rsid w:val="006C1ED1"/>
    <w:rsid w:val="006C3FDA"/>
    <w:rsid w:val="006C7781"/>
    <w:rsid w:val="006D0BDD"/>
    <w:rsid w:val="006D2CBF"/>
    <w:rsid w:val="006D532E"/>
    <w:rsid w:val="006E10FE"/>
    <w:rsid w:val="006E401D"/>
    <w:rsid w:val="006E5188"/>
    <w:rsid w:val="006E761C"/>
    <w:rsid w:val="006F2272"/>
    <w:rsid w:val="006F5644"/>
    <w:rsid w:val="006F66F6"/>
    <w:rsid w:val="006F6F93"/>
    <w:rsid w:val="00700517"/>
    <w:rsid w:val="00700D61"/>
    <w:rsid w:val="007031F6"/>
    <w:rsid w:val="00703408"/>
    <w:rsid w:val="00703B2B"/>
    <w:rsid w:val="00705F47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A03"/>
    <w:rsid w:val="0077346F"/>
    <w:rsid w:val="00774033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2381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5000"/>
    <w:rsid w:val="007B6389"/>
    <w:rsid w:val="007B7F03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4A15"/>
    <w:rsid w:val="007F6F29"/>
    <w:rsid w:val="00801271"/>
    <w:rsid w:val="00802BD5"/>
    <w:rsid w:val="0080315E"/>
    <w:rsid w:val="00805CBF"/>
    <w:rsid w:val="00807767"/>
    <w:rsid w:val="00807DDF"/>
    <w:rsid w:val="00810868"/>
    <w:rsid w:val="00813DAA"/>
    <w:rsid w:val="00814B97"/>
    <w:rsid w:val="008170A6"/>
    <w:rsid w:val="00822F05"/>
    <w:rsid w:val="00831AE8"/>
    <w:rsid w:val="0083295D"/>
    <w:rsid w:val="00832A17"/>
    <w:rsid w:val="00832C91"/>
    <w:rsid w:val="00832CC9"/>
    <w:rsid w:val="00833428"/>
    <w:rsid w:val="00835CC3"/>
    <w:rsid w:val="008363E2"/>
    <w:rsid w:val="00837F57"/>
    <w:rsid w:val="008402F1"/>
    <w:rsid w:val="00840E42"/>
    <w:rsid w:val="0084212D"/>
    <w:rsid w:val="0085158E"/>
    <w:rsid w:val="008529E6"/>
    <w:rsid w:val="00854A4D"/>
    <w:rsid w:val="0085680C"/>
    <w:rsid w:val="00862944"/>
    <w:rsid w:val="00863250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6CD"/>
    <w:rsid w:val="008869F2"/>
    <w:rsid w:val="00887061"/>
    <w:rsid w:val="008879D1"/>
    <w:rsid w:val="00887EC8"/>
    <w:rsid w:val="00891050"/>
    <w:rsid w:val="00895F2F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53C7"/>
    <w:rsid w:val="008D0676"/>
    <w:rsid w:val="008D2E77"/>
    <w:rsid w:val="008D6EAE"/>
    <w:rsid w:val="008D73D0"/>
    <w:rsid w:val="008E102D"/>
    <w:rsid w:val="008E2F03"/>
    <w:rsid w:val="008E3217"/>
    <w:rsid w:val="008E325C"/>
    <w:rsid w:val="008E41C3"/>
    <w:rsid w:val="008E4600"/>
    <w:rsid w:val="008E46C6"/>
    <w:rsid w:val="008F17EA"/>
    <w:rsid w:val="008F1A0C"/>
    <w:rsid w:val="008F2395"/>
    <w:rsid w:val="008F4ECE"/>
    <w:rsid w:val="008F562E"/>
    <w:rsid w:val="00900A1B"/>
    <w:rsid w:val="00900C44"/>
    <w:rsid w:val="00900D3B"/>
    <w:rsid w:val="0090538D"/>
    <w:rsid w:val="00905708"/>
    <w:rsid w:val="009063C5"/>
    <w:rsid w:val="0091152B"/>
    <w:rsid w:val="00912A41"/>
    <w:rsid w:val="00912FDE"/>
    <w:rsid w:val="0091770F"/>
    <w:rsid w:val="009226FE"/>
    <w:rsid w:val="00922CF0"/>
    <w:rsid w:val="00924B09"/>
    <w:rsid w:val="00925017"/>
    <w:rsid w:val="0092533B"/>
    <w:rsid w:val="0092557B"/>
    <w:rsid w:val="00927C65"/>
    <w:rsid w:val="009306DA"/>
    <w:rsid w:val="00930E5A"/>
    <w:rsid w:val="00932F24"/>
    <w:rsid w:val="00933722"/>
    <w:rsid w:val="00941348"/>
    <w:rsid w:val="0094336B"/>
    <w:rsid w:val="00943F9F"/>
    <w:rsid w:val="00943FA8"/>
    <w:rsid w:val="009446E9"/>
    <w:rsid w:val="00951BC1"/>
    <w:rsid w:val="0095267D"/>
    <w:rsid w:val="00954C31"/>
    <w:rsid w:val="0095635E"/>
    <w:rsid w:val="00961710"/>
    <w:rsid w:val="009617DB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72A7"/>
    <w:rsid w:val="00990446"/>
    <w:rsid w:val="00992707"/>
    <w:rsid w:val="009930BC"/>
    <w:rsid w:val="0099444B"/>
    <w:rsid w:val="009A7284"/>
    <w:rsid w:val="009A734F"/>
    <w:rsid w:val="009B169B"/>
    <w:rsid w:val="009B1C5C"/>
    <w:rsid w:val="009B23A9"/>
    <w:rsid w:val="009B292A"/>
    <w:rsid w:val="009C4845"/>
    <w:rsid w:val="009C5674"/>
    <w:rsid w:val="009C5C31"/>
    <w:rsid w:val="009C6350"/>
    <w:rsid w:val="009D5064"/>
    <w:rsid w:val="009D6141"/>
    <w:rsid w:val="009D6B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7D91"/>
    <w:rsid w:val="00A00D62"/>
    <w:rsid w:val="00A01881"/>
    <w:rsid w:val="00A06FB8"/>
    <w:rsid w:val="00A11837"/>
    <w:rsid w:val="00A14A3E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40AB5"/>
    <w:rsid w:val="00A4416C"/>
    <w:rsid w:val="00A50F18"/>
    <w:rsid w:val="00A52236"/>
    <w:rsid w:val="00A528F6"/>
    <w:rsid w:val="00A54D6C"/>
    <w:rsid w:val="00A5517E"/>
    <w:rsid w:val="00A67393"/>
    <w:rsid w:val="00A72B34"/>
    <w:rsid w:val="00A73F96"/>
    <w:rsid w:val="00A7651A"/>
    <w:rsid w:val="00A7686F"/>
    <w:rsid w:val="00A77EB1"/>
    <w:rsid w:val="00A82307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414C"/>
    <w:rsid w:val="00AA4E35"/>
    <w:rsid w:val="00AB12FA"/>
    <w:rsid w:val="00AB76AE"/>
    <w:rsid w:val="00AC0829"/>
    <w:rsid w:val="00AC500D"/>
    <w:rsid w:val="00AC533E"/>
    <w:rsid w:val="00AC5932"/>
    <w:rsid w:val="00AC61EA"/>
    <w:rsid w:val="00AD1B24"/>
    <w:rsid w:val="00AD2AC9"/>
    <w:rsid w:val="00AE2C88"/>
    <w:rsid w:val="00AE3969"/>
    <w:rsid w:val="00AE5C72"/>
    <w:rsid w:val="00AF0314"/>
    <w:rsid w:val="00AF5F89"/>
    <w:rsid w:val="00AF6688"/>
    <w:rsid w:val="00B00255"/>
    <w:rsid w:val="00B016B3"/>
    <w:rsid w:val="00B05D22"/>
    <w:rsid w:val="00B05DCB"/>
    <w:rsid w:val="00B0626E"/>
    <w:rsid w:val="00B065C7"/>
    <w:rsid w:val="00B11059"/>
    <w:rsid w:val="00B1484A"/>
    <w:rsid w:val="00B17D89"/>
    <w:rsid w:val="00B17E78"/>
    <w:rsid w:val="00B2037F"/>
    <w:rsid w:val="00B20F16"/>
    <w:rsid w:val="00B21D4B"/>
    <w:rsid w:val="00B257B2"/>
    <w:rsid w:val="00B33071"/>
    <w:rsid w:val="00B34517"/>
    <w:rsid w:val="00B35632"/>
    <w:rsid w:val="00B37C68"/>
    <w:rsid w:val="00B40EB7"/>
    <w:rsid w:val="00B43F9C"/>
    <w:rsid w:val="00B44915"/>
    <w:rsid w:val="00B45731"/>
    <w:rsid w:val="00B566B6"/>
    <w:rsid w:val="00B60BBD"/>
    <w:rsid w:val="00B61179"/>
    <w:rsid w:val="00B62BF2"/>
    <w:rsid w:val="00B67EF9"/>
    <w:rsid w:val="00B71242"/>
    <w:rsid w:val="00B73204"/>
    <w:rsid w:val="00B821B0"/>
    <w:rsid w:val="00B83209"/>
    <w:rsid w:val="00B8385E"/>
    <w:rsid w:val="00B83CCE"/>
    <w:rsid w:val="00B841B9"/>
    <w:rsid w:val="00B8548E"/>
    <w:rsid w:val="00B92BE6"/>
    <w:rsid w:val="00B94915"/>
    <w:rsid w:val="00B96CA7"/>
    <w:rsid w:val="00BA34C9"/>
    <w:rsid w:val="00BA3692"/>
    <w:rsid w:val="00BA496A"/>
    <w:rsid w:val="00BA7660"/>
    <w:rsid w:val="00BB2056"/>
    <w:rsid w:val="00BB2C21"/>
    <w:rsid w:val="00BC108C"/>
    <w:rsid w:val="00BC51AA"/>
    <w:rsid w:val="00BC71E6"/>
    <w:rsid w:val="00BD193C"/>
    <w:rsid w:val="00BD5418"/>
    <w:rsid w:val="00BD54C3"/>
    <w:rsid w:val="00BD57F3"/>
    <w:rsid w:val="00BD6D22"/>
    <w:rsid w:val="00BD7648"/>
    <w:rsid w:val="00BE42F4"/>
    <w:rsid w:val="00BE52A3"/>
    <w:rsid w:val="00BF7584"/>
    <w:rsid w:val="00BF7748"/>
    <w:rsid w:val="00C04084"/>
    <w:rsid w:val="00C056DD"/>
    <w:rsid w:val="00C10C06"/>
    <w:rsid w:val="00C124AF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70AC0"/>
    <w:rsid w:val="00C7391E"/>
    <w:rsid w:val="00C75CB2"/>
    <w:rsid w:val="00C7654A"/>
    <w:rsid w:val="00C76891"/>
    <w:rsid w:val="00C76C1C"/>
    <w:rsid w:val="00C82277"/>
    <w:rsid w:val="00C82ABA"/>
    <w:rsid w:val="00C85B9E"/>
    <w:rsid w:val="00C919E0"/>
    <w:rsid w:val="00C94999"/>
    <w:rsid w:val="00C957AC"/>
    <w:rsid w:val="00C973C4"/>
    <w:rsid w:val="00C97D2A"/>
    <w:rsid w:val="00CA1975"/>
    <w:rsid w:val="00CA49AE"/>
    <w:rsid w:val="00CA4ADF"/>
    <w:rsid w:val="00CA500F"/>
    <w:rsid w:val="00CA5BE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4035D"/>
    <w:rsid w:val="00D404F5"/>
    <w:rsid w:val="00D40FD7"/>
    <w:rsid w:val="00D4122F"/>
    <w:rsid w:val="00D42569"/>
    <w:rsid w:val="00D46D70"/>
    <w:rsid w:val="00D55E17"/>
    <w:rsid w:val="00D563CF"/>
    <w:rsid w:val="00D565AB"/>
    <w:rsid w:val="00D57B89"/>
    <w:rsid w:val="00D65AD4"/>
    <w:rsid w:val="00D66C72"/>
    <w:rsid w:val="00D674C9"/>
    <w:rsid w:val="00D70586"/>
    <w:rsid w:val="00D72BC3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4C5D"/>
    <w:rsid w:val="00D975E9"/>
    <w:rsid w:val="00DA0633"/>
    <w:rsid w:val="00DA1778"/>
    <w:rsid w:val="00DA2A25"/>
    <w:rsid w:val="00DA6CEC"/>
    <w:rsid w:val="00DA73D9"/>
    <w:rsid w:val="00DA7BF0"/>
    <w:rsid w:val="00DB06A0"/>
    <w:rsid w:val="00DB2DB8"/>
    <w:rsid w:val="00DB2F3A"/>
    <w:rsid w:val="00DB31AE"/>
    <w:rsid w:val="00DB435A"/>
    <w:rsid w:val="00DB623B"/>
    <w:rsid w:val="00DB6DB9"/>
    <w:rsid w:val="00DB7935"/>
    <w:rsid w:val="00DC02BD"/>
    <w:rsid w:val="00DC263A"/>
    <w:rsid w:val="00DC30C6"/>
    <w:rsid w:val="00DD2FF8"/>
    <w:rsid w:val="00DD4579"/>
    <w:rsid w:val="00DD4B1E"/>
    <w:rsid w:val="00DD5DCF"/>
    <w:rsid w:val="00DD6691"/>
    <w:rsid w:val="00DD732B"/>
    <w:rsid w:val="00DE0F66"/>
    <w:rsid w:val="00DE1E42"/>
    <w:rsid w:val="00DE4E7D"/>
    <w:rsid w:val="00DE6AE0"/>
    <w:rsid w:val="00DF14E1"/>
    <w:rsid w:val="00DF2F56"/>
    <w:rsid w:val="00DF6107"/>
    <w:rsid w:val="00DF6265"/>
    <w:rsid w:val="00DF6B31"/>
    <w:rsid w:val="00DF70CD"/>
    <w:rsid w:val="00E030F5"/>
    <w:rsid w:val="00E03198"/>
    <w:rsid w:val="00E05BD1"/>
    <w:rsid w:val="00E10731"/>
    <w:rsid w:val="00E133D4"/>
    <w:rsid w:val="00E13991"/>
    <w:rsid w:val="00E14563"/>
    <w:rsid w:val="00E14792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1C70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9EA"/>
    <w:rsid w:val="00E63DB0"/>
    <w:rsid w:val="00E6758D"/>
    <w:rsid w:val="00E76954"/>
    <w:rsid w:val="00E83874"/>
    <w:rsid w:val="00E845F8"/>
    <w:rsid w:val="00E84874"/>
    <w:rsid w:val="00E91505"/>
    <w:rsid w:val="00EA0D47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76B8"/>
    <w:rsid w:val="00EC0AB8"/>
    <w:rsid w:val="00EC2876"/>
    <w:rsid w:val="00EC2D47"/>
    <w:rsid w:val="00EC5FE2"/>
    <w:rsid w:val="00ED28AE"/>
    <w:rsid w:val="00ED3855"/>
    <w:rsid w:val="00ED61EE"/>
    <w:rsid w:val="00ED6A27"/>
    <w:rsid w:val="00EE2910"/>
    <w:rsid w:val="00EE29E3"/>
    <w:rsid w:val="00EE4836"/>
    <w:rsid w:val="00EE61D3"/>
    <w:rsid w:val="00EE78EB"/>
    <w:rsid w:val="00EF0550"/>
    <w:rsid w:val="00EF16D0"/>
    <w:rsid w:val="00EF18E1"/>
    <w:rsid w:val="00EF4898"/>
    <w:rsid w:val="00EF6E80"/>
    <w:rsid w:val="00F018A0"/>
    <w:rsid w:val="00F01A8A"/>
    <w:rsid w:val="00F02483"/>
    <w:rsid w:val="00F04770"/>
    <w:rsid w:val="00F05321"/>
    <w:rsid w:val="00F07039"/>
    <w:rsid w:val="00F11FC3"/>
    <w:rsid w:val="00F1299E"/>
    <w:rsid w:val="00F14DD4"/>
    <w:rsid w:val="00F15138"/>
    <w:rsid w:val="00F1586E"/>
    <w:rsid w:val="00F172FF"/>
    <w:rsid w:val="00F22AA1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72BF3"/>
    <w:rsid w:val="00F734EC"/>
    <w:rsid w:val="00F75D2B"/>
    <w:rsid w:val="00F8137A"/>
    <w:rsid w:val="00F81B12"/>
    <w:rsid w:val="00F8302B"/>
    <w:rsid w:val="00F84103"/>
    <w:rsid w:val="00F84796"/>
    <w:rsid w:val="00F85B21"/>
    <w:rsid w:val="00F9181A"/>
    <w:rsid w:val="00F9292C"/>
    <w:rsid w:val="00F94FF4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5150"/>
    <w:rsid w:val="00FC606D"/>
    <w:rsid w:val="00FD1695"/>
    <w:rsid w:val="00FD25D8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E4FEC"/>
    <w:rsid w:val="00FF1152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526A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7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D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D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D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D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526A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7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D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D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D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D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2013.</izvorni_sadrzaj>
    <derivirana_varijabla naziv="DomainObject.Predmet.DatumOsnivanja_1">17.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ZEKAN</izvorni_sadrzaj>
    <derivirana_varijabla naziv="DomainObject.Predmet.ProtustrankaFormated_1">  IVAN ZEKAN</derivirana_varijabla>
  </DomainObject.Predmet.ProtustrankaFormated>
  <DomainObject.Predmet.ProtustrankaFormatedOIB>
    <izvorni_sadrzaj>  IVAN ZEKAN, OIB 26930359492</izvorni_sadrzaj>
    <derivirana_varijabla naziv="DomainObject.Predmet.ProtustrankaFormatedOIB_1">  IVAN ZEKAN, OIB 26930359492</derivirana_varijabla>
  </DomainObject.Predmet.ProtustrankaFormatedOIB>
  <DomainObject.Predmet.ProtustrankaFormatedWithAdress>
    <izvorni_sadrzaj> IVAN ZEKAN, Z.FRANKOPANSKA 30, 21300 Makarska</izvorni_sadrzaj>
    <derivirana_varijabla naziv="DomainObject.Predmet.ProtustrankaFormatedWithAdress_1"> IVAN ZEKAN, Z.FRANKOPANSKA 30, 21300 Makarska</derivirana_varijabla>
  </DomainObject.Predmet.ProtustrankaFormatedWithAdress>
  <DomainObject.Predmet.ProtustrankaFormatedWithAdressOIB>
    <izvorni_sadrzaj> IVAN ZEKAN, OIB 26930359492, Z.FRANKOPANSKA 30, 21300 Makarska</izvorni_sadrzaj>
    <derivirana_varijabla naziv="DomainObject.Predmet.ProtustrankaFormatedWithAdressOIB_1"> IVAN ZEKAN, OIB 26930359492, Z.FRANKOPANSKA 30, 21300 Makarska</derivirana_varijabla>
  </DomainObject.Predmet.ProtustrankaFormatedWithAdressOIB>
  <DomainObject.Predmet.ProtustrankaWithAdress>
    <izvorni_sadrzaj>IVAN ZEKAN Z.FRANKOPANSKA 30, 21300 Makarska</izvorni_sadrzaj>
    <derivirana_varijabla naziv="DomainObject.Predmet.ProtustrankaWithAdress_1">IVAN ZEKAN Z.FRANKOPANSKA 30, 21300 Makarska</derivirana_varijabla>
  </DomainObject.Predmet.ProtustrankaWithAdress>
  <DomainObject.Predmet.ProtustrankaWithAdressOIB>
    <izvorni_sadrzaj>IVAN ZEKAN, OIB 26930359492, Z.FRANKOPANSKA 30, 21300 Makarska</izvorni_sadrzaj>
    <derivirana_varijabla naziv="DomainObject.Predmet.ProtustrankaWithAdressOIB_1">IVAN ZEKAN, OIB 26930359492, Z.FRANKOPANSKA 30, 21300 Makarska</derivirana_varijabla>
  </DomainObject.Predmet.ProtustrankaWithAdressOIB>
  <DomainObject.Predmet.ProtustrankaNazivFormated>
    <izvorni_sadrzaj>IVAN ZEKAN</izvorni_sadrzaj>
    <derivirana_varijabla naziv="DomainObject.Predmet.ProtustrankaNazivFormated_1">IVAN ZEKAN</derivirana_varijabla>
  </DomainObject.Predmet.ProtustrankaNazivFormated>
  <DomainObject.Predmet.ProtustrankaNazivFormatedOIB>
    <izvorni_sadrzaj>IVAN ZEKAN, OIB 26930359492</izvorni_sadrzaj>
    <derivirana_varijabla naziv="DomainObject.Predmet.ProtustrankaNazivFormatedOIB_1">IVAN ZEKAN, OIB 26930359492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Ministarstvo financija RH zastupanog po punomoćniku Županijsko državno odvjetništvu u Splitu; Toni Majstorović; Vedran Radić; FINANCIJSKA AGENCIJA; BRAMAT, za trgovinu i građevinarstvo, društvo s ograničenom odgovornošću; Dario Velić</izvorni_sadrzaj>
    <derivirana_varijabla naziv="DomainObject.Predmet.StrankaFormated_1">  Fina Split; Ministarstvo financija RH zastupanog po punomoćniku Županijsko državno odvjetništvu u Splitu; Toni Majstorović; Vedran Radić; FINANCIJSKA AGENCIJA; BRAMAT, za trgovinu i građevinarstvo, društvo s ograničenom odgovornošću; Dario Velić</derivirana_varijabla>
  </DomainObject.Predmet.StrankaFormated>
  <DomainObject.Predmet.StrankaFormatedOIB>
    <izvorni_sadrzaj>  Fina Split; Ministarstvo financija RH, OIB 18683136487 zastupanog po punomoćniku Županijsko državno odvjetništvu u Splitu; Toni Majstorović; Vedran Radić; FINANCIJSKA AGENCIJA, OIB 85821130368; BRAMAT, za trgovinu i građevinarstvo, društvo s ograničenom odgovornošću, OIB 69537009375; Dario Velić, OIB 43238147041</izvorni_sadrzaj>
    <derivirana_varijabla naziv="DomainObject.Predmet.StrankaFormatedOIB_1">  Fina Split; Ministarstvo financija RH, OIB 18683136487 zastupanog po punomoćniku Županijsko državno odvjetništvu u Splitu; Toni Majstorović; Vedran Radić; FINANCIJSKA AGENCIJA, OIB 85821130368; BRAMAT, za trgovinu i građevinarstvo, društvo s ograničenom odgovornošću, OIB 69537009375; Dario Velić, OIB 43238147041</derivirana_varijabla>
  </DomainObject.Predmet.StrankaFormatedOIB>
  <DomainObject.Predmet.StrankaFormatedWithAdress>
    <izvorni_sadrzaj> Fina Split, Mažuran.šetalište 24b, 21000 Split; Ministarstvo financija RH, Katančićeva 5, 10000 Zagreb zastupanog po punomoćniku Županijsko državno odvjetništvu u Splitu; Toni Majstorović; Vedran Radić, V. Brdo 30, 21300 Makarska; FINANCIJSKA AGENCIJA, Vrtni put 3, 10000 Zagreb; BRAMAT, za trgovinu i građevinarstvo, društvo s ograničenom odgovornošću, Jadranska Ul. 4, 21300 Makarska; Dario Velić, Stomarica 27, 21320 Brela</izvorni_sadrzaj>
    <derivirana_varijabla naziv="DomainObject.Predmet.StrankaFormatedWithAdress_1"> Fina Split, Mažuran.šetalište 24b, 21000 Split; Ministarstvo financija RH, Katančićeva 5, 10000 Zagreb zastupanog po punomoćniku Županijsko državno odvjetništvu u Splitu; Toni Majstorović; Vedran Radić, V. Brdo 30, 21300 Makarska; FINANCIJSKA AGENCIJA, Vrtni put 3, 10000 Zagreb; BRAMAT, za trgovinu i građevinarstvo, društvo s ograničenom odgovornošću, Jadranska Ul. 4, 21300 Makarska; Dario Velić, Stomarica 27, 21320 Brela</derivirana_varijabla>
  </DomainObject.Predmet.StrankaFormatedWithAdress>
  <DomainObject.Predmet.StrankaFormatedWithAdressOIB>
    <izvorni_sadrzaj> Fina Split, Mažuran.šetalište 24b, 21000 Split; Ministarstvo financija RH, OIB 18683136487, Katančićeva 5, 10000 Zagreb zastupanog po punomoćniku Županijsko državno odvjetništvu u Splitu; Toni Majstorović; Vedran Radić, V. Brdo 30, 21300 Makarska; FINANCIJSKA AGENCIJA, OIB 85821130368, Vrtni put 3, 10000 Zagreb; BRAMAT, za trgovinu i građevinarstvo, društvo s ograničenom odgovornošću, OIB 69537009375, Jadranska Ul. 4, 21300 Makarska; Dario Velić, OIB 43238147041, Stomarica 27, 21320 Brela</izvorni_sadrzaj>
    <derivirana_varijabla naziv="DomainObject.Predmet.StrankaFormatedWithAdressOIB_1"> Fina Split, Mažuran.šetalište 24b, 21000 Split; Ministarstvo financija RH, OIB 18683136487, Katančićeva 5, 10000 Zagreb zastupanog po punomoćniku Županijsko državno odvjetništvu u Splitu; Toni Majstorović; Vedran Radić, V. Brdo 30, 21300 Makarska; FINANCIJSKA AGENCIJA, OIB 85821130368, Vrtni put 3, 10000 Zagreb; BRAMAT, za trgovinu i građevinarstvo, društvo s ograničenom odgovornošću, OIB 69537009375, Jadranska Ul. 4, 21300 Makarska; Dario Velić, OIB 43238147041, Stomarica 27, 21320 Brela</derivirana_varijabla>
  </DomainObject.Predmet.StrankaFormatedWithAdressOIB>
  <DomainObject.Predmet.StrankaWithAdress>
    <izvorni_sadrzaj>Fina Split Mažuran.šetalište 24b,21000 Split,Ministarstvo financija RH Katančićeva 5,10000 Zagreb,Toni Majstorović ,Vedran Radić V. Brdo 30,21300 Makarska,FINANCIJSKA AGENCIJA Vrtni put 3,10000 Zagreb,BRAMAT, za trgovinu i građevinarstvo, društvo s ograničenom odgovornošću Jadranska Ul. 4,21300 Makarska,Dario Velić Stomarica 27,21320 Brela</izvorni_sadrzaj>
    <derivirana_varijabla naziv="DomainObject.Predmet.StrankaWithAdress_1">Fina Split Mažuran.šetalište 24b,21000 Split,Ministarstvo financija RH Katančićeva 5,10000 Zagreb,Toni Majstorović ,Vedran Radić V. Brdo 30,21300 Makarska,FINANCIJSKA AGENCIJA Vrtni put 3,10000 Zagreb,BRAMAT, za trgovinu i građevinarstvo, društvo s ograničenom odgovornošću Jadranska Ul. 4,21300 Makarska,Dario Velić Stomarica 27,21320 Brela</derivirana_varijabla>
  </DomainObject.Predmet.StrankaWithAdress>
  <DomainObject.Predmet.StrankaWithAdressOIB>
    <izvorni_sadrzaj>Fina Split, Mažuran.šetalište 24b,21000 Split,Ministarstvo financija RH, OIB 18683136487, Katančićeva 5,10000 Zagreb,Toni Majstorović,Vedran Radić, V. Brdo 30,21300 Makarska,FINANCIJSKA AGENCIJA, OIB 85821130368, Vrtni put 3,10000 Zagreb,BRAMAT, za trgovinu i građevinarstvo, društvo s ograničenom odgovornošću, OIB 69537009375, Jadranska Ul. 4,21300 Makarska,Dario Velić, OIB 43238147041, Stomarica 27,21320 Brela</izvorni_sadrzaj>
    <derivirana_varijabla naziv="DomainObject.Predmet.StrankaWithAdressOIB_1">Fina Split, Mažuran.šetalište 24b,21000 Split,Ministarstvo financija RH, OIB 18683136487, Katančićeva 5,10000 Zagreb,Toni Majstorović,Vedran Radić, V. Brdo 30,21300 Makarska,FINANCIJSKA AGENCIJA, OIB 85821130368, Vrtni put 3,10000 Zagreb,BRAMAT, za trgovinu i građevinarstvo, društvo s ograničenom odgovornošću, OIB 69537009375, Jadranska Ul. 4,21300 Makarska,Dario Velić, OIB 43238147041, Stomarica 27,21320 Brela</derivirana_varijabla>
  </DomainObject.Predmet.StrankaWithAdressOIB>
  <DomainObject.Predmet.StrankaNazivFormated>
    <izvorni_sadrzaj>Fina Split,Ministarstvo financija RH,Toni Majstorović,Vedran Radić,FINANCIJSKA AGENCIJA,BRAMAT, za trgovinu i građevinarstvo, društvo s ograničenom odgovornošću,Dario Velić</izvorni_sadrzaj>
    <derivirana_varijabla naziv="DomainObject.Predmet.StrankaNazivFormated_1">Fina Split,Ministarstvo financija RH,Toni Majstorović,Vedran Radić,FINANCIJSKA AGENCIJA,BRAMAT, za trgovinu i građevinarstvo, društvo s ograničenom odgovornošću,Dario Velić</derivirana_varijabla>
  </DomainObject.Predmet.StrankaNazivFormated>
  <DomainObject.Predmet.StrankaNazivFormatedOIB>
    <izvorni_sadrzaj>Fina Split,Ministarstvo financija RH, OIB 18683136487,Toni Majstorović,Vedran Radić,FINANCIJSKA AGENCIJA, OIB 85821130368,BRAMAT, za trgovinu i građevinarstvo, društvo s ograničenom odgovornošću, OIB 69537009375,Dario Velić, OIB 43238147041</izvorni_sadrzaj>
    <derivirana_varijabla naziv="DomainObject.Predmet.StrankaNazivFormatedOIB_1">Fina Split,Ministarstvo financija RH, OIB 18683136487,Toni Majstorović,Vedran Radić,FINANCIJSKA AGENCIJA, OIB 85821130368,BRAMAT, za trgovinu i građevinarstvo, društvo s ograničenom odgovornošću, OIB 69537009375,Dario Velić, OIB 43238147041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  <item>Ministarstvo financija RH zastupanog po punomoćniku Županijsko državno odvjetništvu u Splitu</item>
      <item>Toni Majstorović</item>
      <item>Vedran Radić</item>
      <item>FINANCIJSKA AGENCIJA</item>
      <item>BRAMAT, za trgovinu i građevinarstvo, društvo s ograničenom odgovornošću</item>
      <item>Dario Velić</item>
    </izvorni_sadrzaj>
    <derivirana_varijabla naziv="DomainObject.Predmet.StrankaListFormated_1">
      <item>Fina Split</item>
      <item>Ministarstvo financija RH zastupanog po punomoćniku Županijsko državno odvjetništvu u Splitu</item>
      <item>Toni Majstorović</item>
      <item>Vedran Radić</item>
      <item>FINANCIJSKA AGENCIJA</item>
      <item>BRAMAT, za trgovinu i građevinarstvo, društvo s ograničenom odgovornošću</item>
      <item>Dario Velić</item>
    </derivirana_varijabla>
  </DomainObject.Predmet.StrankaListFormated>
  <DomainObject.Predmet.StrankaListFormatedOIB>
    <izvorni_sadrzaj>
      <item>Fina Split</item>
      <item>Ministarstvo financija RH, OIB 18683136487 zastupanog po punomoćniku Županijsko državno odvjetništvu u Splitu</item>
      <item>Toni Majstorović</item>
      <item>Vedran Radić</item>
      <item>FINANCIJSKA AGENCIJA, OIB 85821130368</item>
      <item>BRAMAT, za trgovinu i građevinarstvo, društvo s ograničenom odgovornošću, OIB 69537009375</item>
      <item>Dario Velić, OIB 43238147041</item>
    </izvorni_sadrzaj>
    <derivirana_varijabla naziv="DomainObject.Predmet.StrankaListFormatedOIB_1">
      <item>Fina Split</item>
      <item>Ministarstvo financija RH, OIB 18683136487 zastupanog po punomoćniku Županijsko državno odvjetništvu u Splitu</item>
      <item>Toni Majstorović</item>
      <item>Vedran Radić</item>
      <item>FINANCIJSKA AGENCIJA, OIB 85821130368</item>
      <item>BRAMAT, za trgovinu i građevinarstvo, društvo s ograničenom odgovornošću, OIB 69537009375</item>
      <item>Dario Velić, OIB 43238147041</item>
    </derivirana_varijabla>
  </DomainObject.Predmet.StrankaListFormatedOIB>
  <DomainObject.Predmet.StrankaListFormatedWithAdress>
    <izvorni_sadrzaj>
      <item>Fina Split, Mažuran.šetalište 24b, 21000 Split</item>
      <item>Ministarstvo financija RH, Katančićeva 5, 10000 Zagreb zastupanog po punomoćniku Županijsko državno odvjetništvu u Splitu</item>
      <item>Toni Majstorović</item>
      <item>Vedran Radić, V. Brdo 30, 21300 Makarska</item>
      <item>FINANCIJSKA AGENCIJA, Vrtni put 3, 10000 Zagreb</item>
      <item>BRAMAT, za trgovinu i građevinarstvo, društvo s ograničenom odgovornošću, Jadranska Ul. 4, 21300 Makarska</item>
      <item>Dario Velić, Stomarica 27, 21320 Brela</item>
    </izvorni_sadrzaj>
    <derivirana_varijabla naziv="DomainObject.Predmet.StrankaListFormatedWithAdress_1">
      <item>Fina Split, Mažuran.šetalište 24b, 21000 Split</item>
      <item>Ministarstvo financija RH, Katančićeva 5, 10000 Zagreb zastupanog po punomoćniku Županijsko državno odvjetništvu u Splitu</item>
      <item>Toni Majstorović</item>
      <item>Vedran Radić, V. Brdo 30, 21300 Makarska</item>
      <item>FINANCIJSKA AGENCIJA, Vrtni put 3, 10000 Zagreb</item>
      <item>BRAMAT, za trgovinu i građevinarstvo, društvo s ograničenom odgovornošću, Jadranska Ul. 4, 21300 Makarska</item>
      <item>Dario Velić, Stomarica 27, 21320 Brela</item>
    </derivirana_varijabla>
  </DomainObject.Predmet.StrankaListFormatedWithAdress>
  <DomainObject.Predmet.StrankaListFormatedWithAdressOIB>
    <izvorni_sadrzaj>
      <item>Fina Split, Mažuran.šetalište 24b, 21000 Split</item>
      <item>Ministarstvo financija RH, OIB 18683136487, Katančićeva 5, 10000 Zagreb zastupanog po punomoćniku Županijsko državno odvjetništvu u Splitu</item>
      <item>Toni Majstorović</item>
      <item>Vedran Radić, V. Brdo 30, 21300 Makarska</item>
      <item>FINANCIJSKA AGENCIJA, OIB 85821130368, Vrtni put 3, 10000 Zagreb</item>
      <item>BRAMAT, za trgovinu i građevinarstvo, društvo s ograničenom odgovornošću, OIB 69537009375, Jadranska Ul. 4, 21300 Makarska</item>
      <item>Dario Velić, OIB 43238147041, Stomarica 27, 21320 Brela</item>
    </izvorni_sadrzaj>
    <derivirana_varijabla naziv="DomainObject.Predmet.StrankaListFormatedWithAdressOIB_1">
      <item>Fina Split, Mažuran.šetalište 24b, 21000 Split</item>
      <item>Ministarstvo financija RH, OIB 18683136487, Katančićeva 5, 10000 Zagreb zastupanog po punomoćniku Županijsko državno odvjetništvu u Splitu</item>
      <item>Toni Majstorović</item>
      <item>Vedran Radić, V. Brdo 30, 21300 Makarska</item>
      <item>FINANCIJSKA AGENCIJA, OIB 85821130368, Vrtni put 3, 10000 Zagreb</item>
      <item>BRAMAT, za trgovinu i građevinarstvo, društvo s ograničenom odgovornošću, OIB 69537009375, Jadranska Ul. 4, 21300 Makarska</item>
      <item>Dario Velić, OIB 43238147041, Stomarica 27, 21320 Brela</item>
    </derivirana_varijabla>
  </DomainObject.Predmet.StrankaListFormatedWithAdressOIB>
  <DomainObject.Predmet.StrankaListNazivFormated>
    <izvorni_sadrzaj>
      <item>Fina Split</item>
      <item>Ministarstvo financija RH</item>
      <item>Toni Majstorović</item>
      <item>Vedran Radić</item>
      <item>FINANCIJSKA AGENCIJA</item>
      <item>BRAMAT, za trgovinu i građevinarstvo, društvo s ograničenom odgovornošću</item>
      <item>Dario Velić</item>
    </izvorni_sadrzaj>
    <derivirana_varijabla naziv="DomainObject.Predmet.StrankaListNazivFormated_1">
      <item>Fina Split</item>
      <item>Ministarstvo financija RH</item>
      <item>Toni Majstorović</item>
      <item>Vedran Radić</item>
      <item>FINANCIJSKA AGENCIJA</item>
      <item>BRAMAT, za trgovinu i građevinarstvo, društvo s ograničenom odgovornošću</item>
      <item>Dario Velić</item>
    </derivirana_varijabla>
  </DomainObject.Predmet.StrankaListNazivFormated>
  <DomainObject.Predmet.StrankaListNazivFormatedOIB>
    <izvorni_sadrzaj>
      <item>Fina Split</item>
      <item>Ministarstvo financija RH, OIB 18683136487</item>
      <item>Toni Majstorović</item>
      <item>Vedran Radić</item>
      <item>FINANCIJSKA AGENCIJA, OIB 85821130368</item>
      <item>BRAMAT, za trgovinu i građevinarstvo, društvo s ograničenom odgovornošću, OIB 69537009375</item>
      <item>Dario Velić, OIB 43238147041</item>
    </izvorni_sadrzaj>
    <derivirana_varijabla naziv="DomainObject.Predmet.StrankaListNazivFormatedOIB_1">
      <item>Fina Split</item>
      <item>Ministarstvo financija RH, OIB 18683136487</item>
      <item>Toni Majstorović</item>
      <item>Vedran Radić</item>
      <item>FINANCIJSKA AGENCIJA, OIB 85821130368</item>
      <item>BRAMAT, za trgovinu i građevinarstvo, društvo s ograničenom odgovornošću, OIB 69537009375</item>
      <item>Dario Velić, OIB 43238147041</item>
    </derivirana_varijabla>
  </DomainObject.Predmet.StrankaListNazivFormatedOIB>
  <DomainObject.Predmet.ProtuStrankaListFormated>
    <izvorni_sadrzaj>
      <item>IVAN ZEKAN</item>
    </izvorni_sadrzaj>
    <derivirana_varijabla naziv="DomainObject.Predmet.ProtuStrankaListFormated_1">
      <item>IVAN ZEKAN</item>
    </derivirana_varijabla>
  </DomainObject.Predmet.ProtuStrankaListFormated>
  <DomainObject.Predmet.ProtuStrankaListFormatedOIB>
    <izvorni_sadrzaj>
      <item>IVAN ZEKAN, OIB 26930359492</item>
    </izvorni_sadrzaj>
    <derivirana_varijabla naziv="DomainObject.Predmet.ProtuStrankaListFormatedOIB_1">
      <item>IVAN ZEKAN, OIB 26930359492</item>
    </derivirana_varijabla>
  </DomainObject.Predmet.ProtuStrankaListFormatedOIB>
  <DomainObject.Predmet.ProtuStrankaListFormatedWithAdress>
    <izvorni_sadrzaj>
      <item>IVAN ZEKAN, Z.FRANKOPANSKA 30, 21300 Makarska</item>
    </izvorni_sadrzaj>
    <derivirana_varijabla naziv="DomainObject.Predmet.ProtuStrankaListFormatedWithAdress_1">
      <item>IVAN ZEKAN, Z.FRANKOPANSKA 30, 21300 Makarska</item>
    </derivirana_varijabla>
  </DomainObject.Predmet.ProtuStrankaListFormatedWithAdress>
  <DomainObject.Predmet.ProtuStrankaListFormatedWithAdressOIB>
    <izvorni_sadrzaj>
      <item>IVAN ZEKAN, OIB 26930359492, Z.FRANKOPANSKA 30, 21300 Makarska</item>
    </izvorni_sadrzaj>
    <derivirana_varijabla naziv="DomainObject.Predmet.ProtuStrankaListFormatedWithAdressOIB_1">
      <item>IVAN ZEKAN, OIB 26930359492, Z.FRANKOPANSKA 30, 21300 Makarska</item>
    </derivirana_varijabla>
  </DomainObject.Predmet.ProtuStrankaListFormatedWithAdressOIB>
  <DomainObject.Predmet.ProtuStrankaListNazivFormated>
    <izvorni_sadrzaj>
      <item>IVAN ZEKAN</item>
    </izvorni_sadrzaj>
    <derivirana_varijabla naziv="DomainObject.Predmet.ProtuStrankaListNazivFormated_1">
      <item>IVAN ZEKAN</item>
    </derivirana_varijabla>
  </DomainObject.Predmet.ProtuStrankaListNazivFormated>
  <DomainObject.Predmet.ProtuStrankaListNazivFormatedOIB>
    <izvorni_sadrzaj>
      <item>IVAN ZEKAN, OIB 26930359492</item>
    </izvorni_sadrzaj>
    <derivirana_varijabla naziv="DomainObject.Predmet.ProtuStrankaListNazivFormatedOIB_1">
      <item>IVAN ZEKAN, OIB 26930359492</item>
    </derivirana_varijabla>
  </DomainObject.Predmet.ProtuStrankaListNazivFormatedOIB>
  <DomainObject.Predmet.OstaliListFormated>
    <izvorni_sadrzaj>
      <item>Mira Hajdić</item>
      <item>Županijsko državno odvjetništvu u Splitu punomoćnik sudionika u postupku Ministarstvo financija RH</item>
    </izvorni_sadrzaj>
    <derivirana_varijabla naziv="DomainObject.Predmet.OstaliListFormated_1">
      <item>Mira Hajdić</item>
      <item>Županijsko državno odvjetništvu u Splitu punomoćnik sudionika u postupku Ministarstvo financija RH</item>
    </derivirana_varijabla>
  </DomainObject.Predmet.OstaliListFormated>
  <DomainObject.Predmet.OstaliListFormatedOIB>
    <izvorni_sadrzaj>
      <item>Mira Hajdić, OIB 33624188331</item>
      <item>Županijsko državno odvjetništvu u Splitu punomoćnik sudionika u postupku Ministarstvo financija RH</item>
    </izvorni_sadrzaj>
    <derivirana_varijabla naziv="DomainObject.Predmet.OstaliListFormatedOIB_1">
      <item>Mira Hajdić, OIB 33624188331</item>
      <item>Županijsko državno odvjetništvu u Splitu punomoćnik sudionika u postupku Ministarstvo financija RH</item>
    </derivirana_varijabla>
  </DomainObject.Predmet.OstaliListFormatedOIB>
  <DomainObject.Predmet.OstaliListFormatedWithAdress>
    <izvorni_sadrzaj>
      <item>Mira Hajdić, Smiljanićeva 2, 21000 Split</item>
      <item>Županijsko državno odvjetništvu u Splitu, Gundulićeva 29a, 21000 Split punomoćnik sudionika u postupku Ministarstvo financija RH</item>
    </izvorni_sadrzaj>
    <derivirana_varijabla naziv="DomainObject.Predmet.OstaliListFormatedWithAdress_1">
      <item>Mira Hajdić, Smiljanićeva 2, 21000 Split</item>
      <item>Županijsko državno odvjetništvu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Mira Hajdić, OIB 33624188331, Smiljanićeva 2, 21000 Split</item>
      <item>Županijsko državno odvjetništvu u Splitu, Gundulićeva 29a, 21000 Split punomoćnik sudionika u postupku Ministarstvo financija RH</item>
    </izvorni_sadrzaj>
    <derivirana_varijabla naziv="DomainObject.Predmet.OstaliListFormatedWithAdressOIB_1">
      <item>Mira Hajdić, OIB 33624188331, Smiljanićeva 2, 21000 Split</item>
      <item>Županijsko državno odvjetništvu u Splitu, Gundulićeva 29a, 21000 Split punomoćnik sudionika u postupku Ministarstvo financija RH</item>
    </derivirana_varijabla>
  </DomainObject.Predmet.OstaliListFormatedWithAdressOIB>
  <DomainObject.Predmet.OstaliListNazivFormated>
    <izvorni_sadrzaj>
      <item>Mira Hajdić</item>
      <item>Županijsko državno odvjetništvu u Splitu</item>
    </izvorni_sadrzaj>
    <derivirana_varijabla naziv="DomainObject.Predmet.OstaliListNazivFormated_1">
      <item>Mira Hajdić</item>
      <item>Županijsko državno odvjetništvu u Splitu</item>
    </derivirana_varijabla>
  </DomainObject.Predmet.OstaliListNazivFormated>
  <DomainObject.Predmet.OstaliListNazivFormatedOIB>
    <izvorni_sadrzaj>
      <item>Mira Hajdić, OIB 33624188331</item>
      <item>Županijsko državno odvjetništvu u Splitu</item>
    </izvorni_sadrzaj>
    <derivirana_varijabla naziv="DomainObject.Predmet.OstaliListNazivFormatedOIB_1">
      <item>Mira Hajdić, OIB 33624188331</item>
      <item>Županijsko državno odvjetništvu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IVAN ZEKAN</izvorni_sadrzaj>
    <derivirana_varijabla naziv="DomainObject.Predmet.ProtustrankaIDrugi_1">IVAN ZEKAN</derivirana_varijabla>
  </DomainObject.Predmet.ProtustrankaIDrugi>
  <DomainObject.Predmet.StrankaIDrugiAdressOIB>
    <izvorni_sadrzaj>Fina Split, Mažuran.šetalište 24b, 21000 Split i dr.</izvorni_sadrzaj>
    <derivirana_varijabla naziv="DomainObject.Predmet.StrankaIDrugiAdressOIB_1">Fina Split, Mažuran.šetalište 24b, 21000 Split i dr.</derivirana_varijabla>
  </DomainObject.Predmet.StrankaIDrugiAdressOIB>
  <DomainObject.Predmet.ProtustrankaIDrugiAdressOIB>
    <izvorni_sadrzaj>IVAN ZEKAN, OIB 26930359492, Z.FRANKOPANSKA 30, 21300 Makarska</izvorni_sadrzaj>
    <derivirana_varijabla naziv="DomainObject.Predmet.ProtustrankaIDrugiAdressOIB_1">IVAN ZEKAN, OIB 26930359492, Z.FRANKOPANSKA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IVAN ZEKAN</item>
      <item>Mira Hajdić</item>
      <item>Ministarstvo financija RH</item>
      <item>Županijsko državno odvjetništvu u Splitu</item>
      <item>Toni Majstorović</item>
      <item>Vedran Radić</item>
      <item>FINANCIJSKA AGENCIJA</item>
      <item>BRAMAT, za trgovinu i građevinarstvo, društvo s ograničenom odgovornošću</item>
      <item>Dario Velić</item>
    </izvorni_sadrzaj>
    <derivirana_varijabla naziv="DomainObject.Predmet.SudioniciListNaziv_1">
      <item>Fina Split</item>
      <item>IVAN ZEKAN</item>
      <item>Mira Hajdić</item>
      <item>Ministarstvo financija RH</item>
      <item>Županijsko državno odvjetništvu u Splitu</item>
      <item>Toni Majstorović</item>
      <item>Vedran Radić</item>
      <item>FINANCIJSKA AGENCIJA</item>
      <item>BRAMAT, za trgovinu i građevinarstvo, društvo s ograničenom odgovornošću</item>
      <item>Dario Velić</item>
    </derivirana_varijabla>
  </DomainObject.Predmet.SudioniciListNaziv>
  <DomainObject.Predmet.SudioniciListAdressOIB>
    <izvorni_sadrzaj>
      <item>Fina Split, Mažuran.šetalište 24b,21000 Split</item>
      <item>IVAN ZEKAN, OIB 26930359492, Z.FRANKOPANSKA 30,21300 Makarska</item>
      <item>Mira Hajdić, OIB 33624188331, Smiljanićeva 2,21000 Split</item>
      <item>Ministarstvo financija RH, OIB 18683136487, Katančićeva 5,10000 Zagreb</item>
      <item>Županijsko državno odvjetništvu u Splitu, Gundulićeva 29a,21000 Split</item>
      <item>Toni Majstorović</item>
      <item>Vedran Radić, V. Brdo 30,21300 Makarska</item>
      <item>FINANCIJSKA AGENCIJA, OIB 85821130368, Vrtni put 3,10000 Zagreb</item>
      <item>BRAMAT, za trgovinu i građevinarstvo, društvo s ograničenom odgovornošću, OIB 69537009375, Jadranska Ul. 4,21300 Makarska</item>
      <item>Dario Velić, OIB 43238147041, Stomarica 27,21320 Brela</item>
    </izvorni_sadrzaj>
    <derivirana_varijabla naziv="DomainObject.Predmet.SudioniciListAdressOIB_1">
      <item>Fina Split, Mažuran.šetalište 24b,21000 Split</item>
      <item>IVAN ZEKAN, OIB 26930359492, Z.FRANKOPANSKA 30,21300 Makarska</item>
      <item>Mira Hajdić, OIB 33624188331, Smiljanićeva 2,21000 Split</item>
      <item>Ministarstvo financija RH, OIB 18683136487, Katančićeva 5,10000 Zagreb</item>
      <item>Županijsko državno odvjetništvu u Splitu, Gundulićeva 29a,21000 Split</item>
      <item>Toni Majstorović</item>
      <item>Vedran Radić, V. Brdo 30,21300 Makarska</item>
      <item>FINANCIJSKA AGENCIJA, OIB 85821130368, Vrtni put 3,10000 Zagreb</item>
      <item>BRAMAT, za trgovinu i građevinarstvo, društvo s ograničenom odgovornošću, OIB 69537009375, Jadranska Ul. 4,21300 Makarska</item>
      <item>Dario Velić, OIB 43238147041, Stomarica 27,21320 Brela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26930359492</item>
      <item>, OIB 33624188331</item>
      <item>, OIB 18683136487</item>
      <item>, OIB null</item>
      <item>, OIB null</item>
      <item>, OIB null</item>
      <item>, OIB 85821130368</item>
      <item>, OIB 69537009375</item>
      <item>, OIB 43238147041</item>
    </izvorni_sadrzaj>
    <derivirana_varijabla naziv="DomainObject.Predmet.SudioniciListNazivOIB_1">
      <item>, OIB null</item>
      <item>, OIB 26930359492</item>
      <item>, OIB 33624188331</item>
      <item>, OIB 18683136487</item>
      <item>, OIB null</item>
      <item>, OIB null</item>
      <item>, OIB null</item>
      <item>, OIB 85821130368</item>
      <item>, OIB 69537009375</item>
      <item>, OIB 43238147041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51293F-EBDC-4360-8613-08F4DD81E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206</properties:Words>
  <properties:Characters>1090</properties:Characters>
  <properties:Lines>45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2015-09-23T12:10:00Z</dcterms:created>
  <dc:creator>basici</dc:creator>
  <cp:lastModifiedBy>Katarina Mikulić</cp:lastModifiedBy>
  <cp:lastPrinted>2016-02-05T07:12:00Z</cp:lastPrinted>
  <dcterms:modified xmlns:xsi="http://www.w3.org/2001/XMLSchema-instance" xsi:type="dcterms:W3CDTF">2016-02-05T08:00:00Z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