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4644" w14:paraId="4df4644" w:rsidRDefault="008615FD" w:rsidP="008615FD" w:rsidR="008615FD">
      <w:pPr>
        <w15:collapsed w:val="false"/>
        <w:rPr>
          <w:rStyle w:val="Naglaeno"/>
        </w:rPr>
      </w:pPr>
      <w:bookmarkStart w:name="_GoBack" w:id="0"/>
      <w:bookmarkEnd w:id="0"/>
      <w:r w:rsidRPr="00DF77CF">
        <w:rPr>
          <w:rStyle w:val="Naglaeno"/>
        </w:rPr>
        <w:t xml:space="preserve">             </w:t>
      </w:r>
      <w:r w:rsidR="00574060" w:rsidRPr="00DF77C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4902" w:rsidP="008615FD" w:rsidR="008D4902" w:rsidRPr="00DF77CF"/>
    <w:p w:rsidRDefault="008615FD" w:rsidP="008615FD" w:rsidR="008615FD" w:rsidRPr="00DF77CF">
      <w:pPr>
        <w:ind w:hanging="720" w:left="360"/>
      </w:pPr>
      <w:r w:rsidRPr="00DF77CF">
        <w:t xml:space="preserve">     </w:t>
      </w:r>
      <w:r w:rsidR="00A8162D" w:rsidRPr="00DF77CF">
        <w:t xml:space="preserve">   </w:t>
      </w:r>
      <w:r w:rsidRPr="00DF77CF">
        <w:t>REPUBLIKA HRVATSKA</w:t>
      </w:r>
    </w:p>
    <w:p w:rsidRDefault="008615FD" w:rsidP="008A4695" w:rsidR="008615FD" w:rsidRPr="00DF77CF">
      <w:pPr>
        <w:ind w:hanging="720" w:left="360"/>
      </w:pPr>
      <w:r w:rsidRPr="00DF77CF">
        <w:t xml:space="preserve">     TRGOVAČKI SUD U OSIJEKU</w:t>
      </w:r>
    </w:p>
    <w:p w:rsidRDefault="00D27785" w:rsidP="008615FD" w:rsidR="00D27785"/>
    <w:p w:rsidRDefault="008D4902" w:rsidP="008615FD" w:rsidR="008D4902"/>
    <w:p w:rsidRDefault="008D4902" w:rsidP="008615FD" w:rsidR="008D4902" w:rsidRPr="00DF77CF"/>
    <w:p w:rsidRDefault="009B4A86" w:rsidP="00D27785" w:rsidR="00D27785" w:rsidRPr="00DF77CF">
      <w:pPr>
        <w:pStyle w:val="Naslov1"/>
        <w:rPr>
          <w:b w:val="false"/>
          <w:lang w:val="hr-HR"/>
        </w:rPr>
      </w:pPr>
      <w:r w:rsidRPr="00DF77CF">
        <w:rPr>
          <w:b w:val="false"/>
          <w:lang w:val="hr-HR"/>
        </w:rPr>
        <w:t>U  I M E  R E P U B L I K E  H R V A T S K E</w:t>
      </w:r>
    </w:p>
    <w:p w:rsidRDefault="009B4A86" w:rsidP="006D694B" w:rsidR="009B4A86" w:rsidRPr="00DF77CF">
      <w:pPr>
        <w:pStyle w:val="Naslov1"/>
        <w:rPr>
          <w:b w:val="false"/>
          <w:lang w:val="hr-HR"/>
        </w:rPr>
      </w:pPr>
      <w:r w:rsidRPr="00DF77CF">
        <w:rPr>
          <w:b w:val="false"/>
          <w:lang w:val="hr-HR"/>
        </w:rPr>
        <w:t>R J E Š E N J E</w:t>
      </w:r>
    </w:p>
    <w:p w:rsidRDefault="009B4A86" w:rsidP="00FE3F69" w:rsidR="009B4A86" w:rsidRPr="00DF77CF">
      <w:pPr>
        <w:rPr>
          <w:b/>
          <w:bCs/>
        </w:rPr>
      </w:pPr>
    </w:p>
    <w:p w:rsidRDefault="00967F67" w:rsidP="00FE3F69" w:rsidR="00967F67" w:rsidRPr="00DF77CF">
      <w:pPr>
        <w:rPr>
          <w:b/>
          <w:bCs/>
        </w:rPr>
      </w:pPr>
    </w:p>
    <w:p w:rsidRDefault="006C693C" w:rsidP="006C693C" w:rsidR="006C693C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REPUBLIKA HRVATSKA Ministarstvo financija, Porezna uprava, Područni ured Vukovar, OIB: 18683136487, zastupana po Županijskom državnom odvjetništvu u Vukovaru za otvaranje stečajnog postupka nad dužnikom AGRO LOZANČIĆ d.o.o., Vukovar, </w:t>
      </w:r>
      <w:proofErr w:type="spellStart"/>
      <w:r>
        <w:t>Lipovački</w:t>
      </w:r>
      <w:proofErr w:type="spellEnd"/>
      <w:r>
        <w:t xml:space="preserve"> put 34, MBS: 030153616, OIB: 34566496071, dana 9. listopada 2018. godine</w:t>
      </w:r>
    </w:p>
    <w:p w:rsidRDefault="006C693C" w:rsidP="006C693C" w:rsidR="006C693C">
      <w:pPr>
        <w:ind w:firstLine="708"/>
        <w:jc w:val="both"/>
      </w:pPr>
    </w:p>
    <w:p w:rsidRDefault="00967F67" w:rsidP="004514A1" w:rsidR="00967F67">
      <w:pPr>
        <w:ind w:firstLine="708"/>
        <w:jc w:val="both"/>
      </w:pPr>
    </w:p>
    <w:p w:rsidRDefault="008D4902" w:rsidP="004514A1" w:rsidR="008D4902" w:rsidRPr="00DF77CF">
      <w:pPr>
        <w:ind w:firstLine="708"/>
        <w:jc w:val="both"/>
      </w:pPr>
    </w:p>
    <w:p w:rsidRDefault="00BF557C" w:rsidP="00BF557C" w:rsidR="00BF557C" w:rsidRPr="00DF77CF">
      <w:pPr>
        <w:jc w:val="center"/>
      </w:pPr>
      <w:r w:rsidRPr="00DF77CF">
        <w:t>r i j e š i o   j e</w:t>
      </w:r>
    </w:p>
    <w:p w:rsidRDefault="007E604B" w:rsidP="00BF557C" w:rsidR="007E604B">
      <w:pPr>
        <w:jc w:val="both"/>
      </w:pPr>
    </w:p>
    <w:p w:rsidRDefault="008D4902" w:rsidP="00BF557C" w:rsidR="008D4902" w:rsidRPr="00DF77CF">
      <w:pPr>
        <w:jc w:val="both"/>
      </w:pPr>
    </w:p>
    <w:p w:rsidRDefault="00967F67" w:rsidP="00BF557C" w:rsidR="00967F67" w:rsidRPr="00DF77CF">
      <w:pPr>
        <w:jc w:val="both"/>
      </w:pPr>
    </w:p>
    <w:p w:rsidRDefault="00763814" w:rsidP="00044AA2" w:rsidR="00BF557C" w:rsidRPr="00DF77CF">
      <w:pPr>
        <w:ind w:firstLine="708"/>
        <w:jc w:val="both"/>
      </w:pPr>
      <w:r w:rsidRPr="00DF77CF">
        <w:t xml:space="preserve">I  </w:t>
      </w:r>
      <w:r w:rsidR="00BF557C" w:rsidRPr="00DF77CF">
        <w:t xml:space="preserve">OBUSTAVLJA SE stečajni postupak nad dužnikom </w:t>
      </w:r>
      <w:r w:rsidR="006C693C">
        <w:t xml:space="preserve">AGRO LOZANČIĆ d.o.o., Vukovar, </w:t>
      </w:r>
      <w:proofErr w:type="spellStart"/>
      <w:r w:rsidR="006C693C">
        <w:t>Lipovački</w:t>
      </w:r>
      <w:proofErr w:type="spellEnd"/>
      <w:r w:rsidR="006C693C">
        <w:t xml:space="preserve"> put 34, MBS: 030153616, OIB: 34566496071</w:t>
      </w:r>
      <w:r w:rsidR="00BF557C" w:rsidRPr="00DF77CF">
        <w:t xml:space="preserve">. </w:t>
      </w:r>
    </w:p>
    <w:p w:rsidRDefault="00763814" w:rsidP="00044AA2" w:rsidR="00763814" w:rsidRPr="00DF77CF">
      <w:pPr>
        <w:ind w:firstLine="708"/>
        <w:jc w:val="both"/>
      </w:pPr>
    </w:p>
    <w:p w:rsidRDefault="00D57D40" w:rsidP="004514A1" w:rsidR="00BF557C" w:rsidRPr="00DF77CF">
      <w:pPr>
        <w:ind w:firstLine="708"/>
        <w:jc w:val="both"/>
      </w:pPr>
      <w:r w:rsidRPr="00DF77CF">
        <w:t xml:space="preserve">II. Troškove provedenog prethodnog postupka u iznosu od </w:t>
      </w:r>
      <w:r w:rsidR="00B04659" w:rsidRPr="00DF77CF">
        <w:t>3</w:t>
      </w:r>
      <w:r w:rsidRPr="00DF77CF">
        <w:t xml:space="preserve">.500,00 kn dužan je naknaditi dužnik. </w:t>
      </w:r>
    </w:p>
    <w:p w:rsidRDefault="00967F67" w:rsidP="004514A1" w:rsidR="00967F67">
      <w:pPr>
        <w:ind w:firstLine="708"/>
        <w:jc w:val="both"/>
      </w:pPr>
    </w:p>
    <w:p w:rsidRDefault="008D4902" w:rsidP="004514A1" w:rsidR="008D4902" w:rsidRPr="00DF77CF">
      <w:pPr>
        <w:ind w:firstLine="708"/>
        <w:jc w:val="both"/>
      </w:pPr>
    </w:p>
    <w:p w:rsidRDefault="00BF557C" w:rsidP="00BF557C" w:rsidR="00BF557C" w:rsidRPr="00DF77CF">
      <w:pPr>
        <w:jc w:val="center"/>
      </w:pPr>
      <w:r w:rsidRPr="00DF77CF">
        <w:t>Obrazloženje</w:t>
      </w:r>
    </w:p>
    <w:p w:rsidRDefault="00BF557C" w:rsidP="006130AF" w:rsidR="00BF557C"/>
    <w:p w:rsidRDefault="008D4902" w:rsidP="006130AF" w:rsidR="008D4902" w:rsidRPr="00DF77CF"/>
    <w:p w:rsidRDefault="00967F67" w:rsidP="006130AF" w:rsidR="00967F67" w:rsidRPr="00DF77CF"/>
    <w:p w:rsidRDefault="00C15B8E" w:rsidP="00C15B8E" w:rsidR="00C15B8E">
      <w:pPr>
        <w:ind w:firstLine="708"/>
        <w:jc w:val="both"/>
      </w:pPr>
      <w:r>
        <w:t xml:space="preserve">Dana 27. listopada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 xml:space="preserve">. broj 04-06-17-5164 od 26. listopada 2017. godine, za provedbu skraćenog stečajnog postupka nad dužnikom AGRO LOZANČIĆ d.o.o., Vukovar, </w:t>
      </w:r>
      <w:proofErr w:type="spellStart"/>
      <w:r>
        <w:t>Lipovački</w:t>
      </w:r>
      <w:proofErr w:type="spellEnd"/>
      <w:r>
        <w:t xml:space="preserve"> put 34, MBS: 030153616, OIB: 34566496071. </w:t>
      </w:r>
    </w:p>
    <w:p w:rsidRDefault="00C15B8E" w:rsidP="00C15B8E" w:rsidR="00C15B8E">
      <w:pPr>
        <w:ind w:firstLine="708"/>
        <w:jc w:val="both"/>
      </w:pPr>
    </w:p>
    <w:p w:rsidRDefault="00C15B8E" w:rsidP="00C15B8E" w:rsidR="00C15B8E">
      <w:pPr>
        <w:ind w:firstLine="708"/>
        <w:jc w:val="both"/>
      </w:pPr>
      <w:r>
        <w:t>U zahtjevu je navela da na dan 26. listopada 2017. godine dužnik u Očevidniku redoslijeda osnova za plaćanje ima evidentirane neizvršene osnove za plaćanje u neprekinutom razdoblju od 120 dana, u ukupnom iznosu od 51.952,08 kn, u koji iznos je uračunata kamata i naknada FINE za provedbe ovrhe na novčanim sredstvima dužnika. Navodi da dužnik nema zaposlenih radnika.</w:t>
      </w:r>
    </w:p>
    <w:p w:rsidRDefault="00C15B8E" w:rsidP="00C15B8E" w:rsidR="00C15B8E">
      <w:pPr>
        <w:jc w:val="both"/>
      </w:pPr>
    </w:p>
    <w:p w:rsidRDefault="00C15B8E" w:rsidP="00C15B8E" w:rsidR="00C15B8E">
      <w:pPr>
        <w:ind w:firstLine="708"/>
        <w:jc w:val="both"/>
      </w:pPr>
      <w:r>
        <w:lastRenderedPageBreak/>
        <w:t xml:space="preserve">FINA je dostavila popis računa i oročenih novčanih sredstava dužnika na dan 25. listopada 2017. godine te u svom podnesku od 26. listopada 2017. godine navodi da dužnik na dan 25. listopada 2017. godine u Jedinstvenom registru računa ima otvorene sljedeće račune i  oročena novčana sredstva HR8025000091101422756 </w:t>
      </w:r>
      <w:proofErr w:type="spellStart"/>
      <w:r>
        <w:t>Addiko</w:t>
      </w:r>
      <w:proofErr w:type="spellEnd"/>
      <w:r>
        <w:t xml:space="preserve"> Bank d.d., te da na temelju čl. 112. st. 5. SZ-a dužnik na dan 25. listopada 2017. na ime predujma za namirenje troškova stečajnog postupka nema zaplijenjena novčana sredstva.</w:t>
      </w:r>
    </w:p>
    <w:p w:rsidRDefault="00C15B8E" w:rsidP="00C15B8E" w:rsidR="00C15B8E">
      <w:pPr>
        <w:jc w:val="both"/>
      </w:pPr>
    </w:p>
    <w:p w:rsidRDefault="00C15B8E" w:rsidP="00C15B8E" w:rsidR="00C15B8E">
      <w:pPr>
        <w:ind w:firstLine="708"/>
        <w:jc w:val="both"/>
      </w:pPr>
      <w:r>
        <w:t>Trgovački sud u Osijeku je dana 6. studenog 2017. godine objavio oglas na mrežnoj stranici e-Oglasna ploča sudova pod poslovnim brojem 13 St-1531/17-3 od 6. studenog 2017. godine sukladno čl. 430</w:t>
      </w:r>
      <w:r>
        <w:rPr>
          <w:color w:val="000000"/>
        </w:rPr>
        <w:t>. Stečajnog zakona (Narodne novine 71/15</w:t>
      </w:r>
      <w:r w:rsidR="004936B8">
        <w:rPr>
          <w:color w:val="000000"/>
        </w:rPr>
        <w:t>; u daljnjem tekstu SZ-a</w:t>
      </w:r>
      <w:r>
        <w:rPr>
          <w:color w:val="000000"/>
        </w:rPr>
        <w:t xml:space="preserve">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C15B8E" w:rsidP="00C15B8E" w:rsidR="00C15B8E">
      <w:pPr>
        <w:ind w:firstLine="708"/>
        <w:jc w:val="both"/>
      </w:pPr>
    </w:p>
    <w:p w:rsidRDefault="00C15B8E" w:rsidP="00C15B8E" w:rsidR="00C15B8E">
      <w:pPr>
        <w:ind w:firstLine="708"/>
        <w:jc w:val="both"/>
      </w:pPr>
      <w:r>
        <w:t xml:space="preserve">Podneskom zaprimljenim, kod ovog suda dana 14. studenog 2017. godine, vjerovnik REPUBLIKA HRVATSKA Ministarstvo financija, Porezna uprava, Područni ured Vukovar, OIB: 18683136487, zastupana po Županijskom državnom odvjetništvu u Vukovaru, podnijela je prijedlog za otvaranjem stečajnog postupka nad dužnikom AGRO LOZANČIĆ d.o.o., Vukovar, </w:t>
      </w:r>
      <w:proofErr w:type="spellStart"/>
      <w:r>
        <w:t>Lipovački</w:t>
      </w:r>
      <w:proofErr w:type="spellEnd"/>
      <w:r>
        <w:t xml:space="preserve"> put 34, MBS: 030153616, OIB: 34566496071, uz koji prijedlog je dostavila dokaz o postojanju svoje tražbine i postojanju stečajnog razloga iz članka 6. stav 2. Stečajnog zakona: nesposobnosti za plaćanje.   </w:t>
      </w:r>
    </w:p>
    <w:p w:rsidRDefault="00C15B8E" w:rsidP="00C15B8E" w:rsidR="00C15B8E">
      <w:pPr>
        <w:ind w:firstLine="708"/>
        <w:jc w:val="both"/>
      </w:pPr>
    </w:p>
    <w:p w:rsidRDefault="00C15B8E" w:rsidP="00C15B8E" w:rsidR="00C15B8E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967F67" w:rsidP="00C15B8E" w:rsidR="00967F67" w:rsidRPr="00DF77CF">
      <w:pPr>
        <w:jc w:val="both"/>
      </w:pPr>
    </w:p>
    <w:p w:rsidRDefault="00967F67" w:rsidP="003A76CA" w:rsidR="00967F67" w:rsidRPr="00DF77CF">
      <w:pPr>
        <w:pStyle w:val="Tijeloteksta"/>
        <w:ind w:firstLine="708"/>
        <w:rPr>
          <w:sz w:val="24"/>
        </w:rPr>
      </w:pPr>
      <w:r w:rsidRPr="00DF77CF">
        <w:rPr>
          <w:color w:val="000000"/>
          <w:sz w:val="24"/>
        </w:rPr>
        <w:t xml:space="preserve">Sud je utvrdio da je predlagatelj ovlašten za podnošenje predmetnoga prijedloga u skladu s čl. 110. st. 1. </w:t>
      </w:r>
      <w:r w:rsidR="004936B8">
        <w:rPr>
          <w:sz w:val="24"/>
        </w:rPr>
        <w:t>Stečajnog zakona (Narodne novine</w:t>
      </w:r>
      <w:r w:rsidR="003A76CA" w:rsidRPr="00DF77CF">
        <w:rPr>
          <w:sz w:val="24"/>
        </w:rPr>
        <w:t xml:space="preserve"> broj 71/15 i 104/17)</w:t>
      </w:r>
      <w:r w:rsidRPr="00DF77CF">
        <w:rPr>
          <w:color w:val="000000"/>
          <w:sz w:val="24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61629A" w:rsidP="00591FC4" w:rsidR="0061629A" w:rsidRPr="00DF77CF">
      <w:pPr>
        <w:jc w:val="both"/>
      </w:pPr>
    </w:p>
    <w:p w:rsidRDefault="003A76CA" w:rsidP="00BF557C" w:rsidR="003A76CA" w:rsidRPr="00DF77CF">
      <w:pPr>
        <w:ind w:firstLine="720"/>
        <w:jc w:val="both"/>
      </w:pPr>
      <w:r w:rsidRPr="00334456">
        <w:t xml:space="preserve">Na ročištu održanom kod ovoga suda dana </w:t>
      </w:r>
      <w:r w:rsidR="004936B8">
        <w:t>27. rujna</w:t>
      </w:r>
      <w:r w:rsidRPr="00334456">
        <w:t xml:space="preserve"> 2018. godine </w:t>
      </w:r>
      <w:r w:rsidR="004F1C43">
        <w:t>prokurist stečajnog dužnika dostavi</w:t>
      </w:r>
      <w:r w:rsidR="00334456">
        <w:t>o</w:t>
      </w:r>
      <w:r w:rsidR="00591FC4" w:rsidRPr="00334456">
        <w:t xml:space="preserve"> je </w:t>
      </w:r>
      <w:r w:rsidR="004F1C43">
        <w:t xml:space="preserve">u spis Očevidnik FINE o redoslijedu plaćanja sa obračunatom kamatom </w:t>
      </w:r>
      <w:r w:rsidRPr="00334456">
        <w:t xml:space="preserve">dužnika </w:t>
      </w:r>
      <w:r w:rsidR="004F1C43">
        <w:t xml:space="preserve">AGRO LOZANČIĆ d.o.o., Vukovar, </w:t>
      </w:r>
      <w:proofErr w:type="spellStart"/>
      <w:r w:rsidR="004F1C43">
        <w:t>Lipovački</w:t>
      </w:r>
      <w:proofErr w:type="spellEnd"/>
      <w:r w:rsidR="004F1C43">
        <w:t xml:space="preserve"> put 34, MBS: 030153616, OIB: 34566496071</w:t>
      </w:r>
      <w:r w:rsidR="004F1C43" w:rsidRPr="00334456">
        <w:t xml:space="preserve"> </w:t>
      </w:r>
      <w:r w:rsidR="00925A8D" w:rsidRPr="00334456">
        <w:t xml:space="preserve">od </w:t>
      </w:r>
      <w:r w:rsidR="004F1C43">
        <w:t>25. rujna</w:t>
      </w:r>
      <w:r w:rsidR="00925A8D" w:rsidRPr="00334456">
        <w:t xml:space="preserve"> 2018. </w:t>
      </w:r>
      <w:r w:rsidRPr="00334456">
        <w:t>iz koje</w:t>
      </w:r>
      <w:r w:rsidR="004F1C43">
        <w:t>g</w:t>
      </w:r>
      <w:r w:rsidRPr="00334456">
        <w:t xml:space="preserve"> je vidljivo da </w:t>
      </w:r>
      <w:r w:rsidR="00394177" w:rsidRPr="00334456">
        <w:t xml:space="preserve">je </w:t>
      </w:r>
      <w:r w:rsidR="004F1C43">
        <w:t>stanje blokade</w:t>
      </w:r>
      <w:r w:rsidRPr="00334456">
        <w:t xml:space="preserve"> 0,00 kn.</w:t>
      </w:r>
    </w:p>
    <w:p w:rsidRDefault="00591FC4" w:rsidP="00925A8D" w:rsidR="00591FC4" w:rsidRPr="00DF77CF">
      <w:pPr>
        <w:jc w:val="both"/>
      </w:pPr>
    </w:p>
    <w:p w:rsidRDefault="00591FC4" w:rsidP="00FC5C99" w:rsidR="009B4A86" w:rsidRPr="00DF77CF">
      <w:pPr>
        <w:ind w:firstLine="720"/>
        <w:jc w:val="both"/>
      </w:pPr>
      <w:r w:rsidRPr="00DF77CF">
        <w:t xml:space="preserve">Sud je izvršio uvid u spis i dokumente u spisu i to </w:t>
      </w:r>
      <w:r w:rsidR="004F1C43">
        <w:t xml:space="preserve">Očevidnik FINE o redoslijedu plaćanja sa obračunatom kamatom </w:t>
      </w:r>
      <w:r w:rsidR="004F1C43" w:rsidRPr="00334456">
        <w:t xml:space="preserve">dužnika </w:t>
      </w:r>
      <w:r w:rsidR="004F1C43">
        <w:t xml:space="preserve">AGRO LOZANČIĆ d.o.o., Vukovar, </w:t>
      </w:r>
      <w:proofErr w:type="spellStart"/>
      <w:r w:rsidR="004F1C43">
        <w:t>Lipovački</w:t>
      </w:r>
      <w:proofErr w:type="spellEnd"/>
      <w:r w:rsidR="004F1C43">
        <w:t xml:space="preserve"> put 34, MBS: 030153616, OIB: 34566496071</w:t>
      </w:r>
      <w:r w:rsidR="004F1C43" w:rsidRPr="00334456">
        <w:t xml:space="preserve"> od </w:t>
      </w:r>
      <w:r w:rsidR="004F1C43">
        <w:t>25. rujna</w:t>
      </w:r>
      <w:r w:rsidR="004F1C43" w:rsidRPr="00334456">
        <w:t xml:space="preserve"> 2018. </w:t>
      </w:r>
      <w:r w:rsidRPr="00352B1A">
        <w:t>te utvrdio da je dužnik postao sposoban za</w:t>
      </w:r>
      <w:r w:rsidRPr="00DF77CF">
        <w:t xml:space="preserve"> plaćanje pa je odlučio kao u izreci temeljem odredbe čl. 128. st. 9. SZ-a. </w:t>
      </w:r>
      <w:r w:rsidR="004F1C43">
        <w:t xml:space="preserve"> </w:t>
      </w:r>
    </w:p>
    <w:p w:rsidRDefault="00D57D40" w:rsidP="00FC5C99" w:rsidR="00D57D40" w:rsidRPr="00DF77CF">
      <w:pPr>
        <w:ind w:firstLine="720"/>
        <w:jc w:val="both"/>
      </w:pPr>
    </w:p>
    <w:p w:rsidRDefault="00D57D40" w:rsidP="00D57D40" w:rsidR="00D57D40">
      <w:pPr>
        <w:ind w:firstLine="720"/>
        <w:jc w:val="both"/>
      </w:pPr>
      <w:r w:rsidRPr="00DF77CF">
        <w:t>Budući da je dužnik do završetka prethodnoga postu</w:t>
      </w:r>
      <w:r w:rsidR="00352B1A">
        <w:t>pka postao sposoban za plaćanje</w:t>
      </w:r>
      <w:r w:rsidRPr="00DF77CF">
        <w:t xml:space="preserve"> sud je skladu s čl. 128. st. 9. SZ-a obustavio postupak, a troškove provedenog postupka koje u </w:t>
      </w:r>
      <w:r w:rsidRPr="00DF77CF">
        <w:lastRenderedPageBreak/>
        <w:t xml:space="preserve">skladu s čl. 114. st. 1. SZ-a čini iznos predujma od 3.500,00 kn za nagradu privremenom stečajnom upravitelju dužan je naknaditi dužnik. </w:t>
      </w:r>
    </w:p>
    <w:p w:rsidRDefault="00352B1A" w:rsidP="00D57D40" w:rsidR="00352B1A" w:rsidRPr="00DF77CF">
      <w:pPr>
        <w:ind w:firstLine="720"/>
        <w:jc w:val="both"/>
      </w:pPr>
    </w:p>
    <w:p w:rsidRDefault="00D57D40" w:rsidP="00FC5C99" w:rsidR="00D57D40" w:rsidRPr="00DF77CF">
      <w:pPr>
        <w:ind w:firstLine="720"/>
        <w:jc w:val="both"/>
      </w:pPr>
    </w:p>
    <w:p w:rsidRDefault="009B4A86" w:rsidP="006130AF" w:rsidR="00DF77CF" w:rsidRPr="00DF77CF">
      <w:pPr>
        <w:jc w:val="center"/>
        <w:rPr>
          <w:bCs/>
        </w:rPr>
      </w:pPr>
      <w:r w:rsidRPr="00DF77CF">
        <w:rPr>
          <w:bCs/>
        </w:rPr>
        <w:t xml:space="preserve">U Osijeku </w:t>
      </w:r>
      <w:r w:rsidR="004F1C43">
        <w:rPr>
          <w:bCs/>
        </w:rPr>
        <w:t>9. listopada</w:t>
      </w:r>
      <w:r w:rsidRPr="00DF77CF">
        <w:rPr>
          <w:bCs/>
        </w:rPr>
        <w:t xml:space="preserve"> 201</w:t>
      </w:r>
      <w:r w:rsidR="00655387" w:rsidRPr="00DF77CF">
        <w:rPr>
          <w:bCs/>
        </w:rPr>
        <w:t>8</w:t>
      </w:r>
      <w:r w:rsidRPr="00DF77CF">
        <w:rPr>
          <w:bCs/>
        </w:rPr>
        <w:t xml:space="preserve">.       </w:t>
      </w:r>
    </w:p>
    <w:p w:rsidRDefault="009B4A86" w:rsidP="006130AF" w:rsidR="009B4A86" w:rsidRPr="00DF77CF">
      <w:pPr>
        <w:jc w:val="center"/>
        <w:rPr>
          <w:bCs/>
        </w:rPr>
      </w:pPr>
      <w:r w:rsidRPr="00DF77CF">
        <w:rPr>
          <w:bCs/>
        </w:rPr>
        <w:t xml:space="preserve">         </w:t>
      </w:r>
    </w:p>
    <w:p w:rsidRDefault="00D30FEE" w:rsidP="009B4A86" w:rsidR="009B4A86" w:rsidRPr="00DF77CF">
      <w:pPr>
        <w:ind w:left="5580"/>
        <w:jc w:val="center"/>
      </w:pPr>
      <w:r w:rsidRPr="00DF77CF">
        <w:rPr>
          <w:bCs/>
        </w:rPr>
        <w:t>STEČAJNI SUDAC</w:t>
      </w:r>
    </w:p>
    <w:p w:rsidRDefault="009B4A86" w:rsidP="00FE3F69" w:rsidR="00CD7F07" w:rsidRPr="00DF77CF">
      <w:pPr>
        <w:ind w:left="5580"/>
        <w:jc w:val="center"/>
      </w:pPr>
      <w:r w:rsidRPr="00DF77CF">
        <w:t>mr.</w:t>
      </w:r>
      <w:r w:rsidR="00FE3F69" w:rsidRPr="00DF77CF">
        <w:t xml:space="preserve"> </w:t>
      </w:r>
      <w:r w:rsidRPr="00DF77CF">
        <w:t>sc. Boris Vuković</w:t>
      </w:r>
    </w:p>
    <w:p w:rsidRDefault="00DF77CF" w:rsidP="00FE3F69" w:rsidR="00DF77CF" w:rsidRPr="00DF77CF">
      <w:pPr>
        <w:ind w:left="5580"/>
        <w:jc w:val="center"/>
      </w:pPr>
    </w:p>
    <w:p w:rsidRDefault="00DF77CF" w:rsidP="00FE3F69" w:rsidR="00DF77CF" w:rsidRPr="00DF77CF">
      <w:pPr>
        <w:ind w:left="5580"/>
        <w:jc w:val="center"/>
      </w:pPr>
    </w:p>
    <w:p w:rsidRDefault="00B47E69" w:rsidP="006130AF" w:rsidR="00B47E69" w:rsidRPr="00DF77CF"/>
    <w:p w:rsidRDefault="00CD7F07" w:rsidP="00FE3F69" w:rsidR="006130AF" w:rsidRPr="00DF77CF">
      <w:r w:rsidRPr="00DF77CF">
        <w:t>Zapisničar</w:t>
      </w:r>
      <w:r w:rsidR="00B56265">
        <w:t xml:space="preserve">: </w:t>
      </w:r>
      <w:r w:rsidRPr="00DF77CF">
        <w:t xml:space="preserve"> Danijela Špeletić</w:t>
      </w:r>
    </w:p>
    <w:p w:rsidRDefault="006130AF" w:rsidP="00FE3F69" w:rsidR="006130AF"/>
    <w:p w:rsidRDefault="00397B8E" w:rsidP="00FE3F69" w:rsidR="00397B8E" w:rsidRPr="00DF77CF"/>
    <w:p w:rsidRDefault="00FC5C99" w:rsidP="00BF557C" w:rsidR="00BF557C" w:rsidRPr="00DF77CF">
      <w:pPr>
        <w:jc w:val="both"/>
      </w:pPr>
      <w:r w:rsidRPr="00DF77CF">
        <w:t>UPUTA</w:t>
      </w:r>
      <w:r w:rsidR="00BF557C" w:rsidRPr="00DF77CF">
        <w:t xml:space="preserve"> O PRAVNOM LIJEKU:</w:t>
      </w:r>
    </w:p>
    <w:p w:rsidRDefault="00BF557C" w:rsidP="00BF557C" w:rsidR="00BF557C" w:rsidRPr="00DF77CF">
      <w:pPr>
        <w:jc w:val="both"/>
      </w:pPr>
      <w:r w:rsidRPr="00DF77CF"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DF77CF">
      <w:pPr>
        <w:ind w:left="5580"/>
        <w:jc w:val="center"/>
      </w:pPr>
    </w:p>
    <w:p w:rsidRDefault="009B4A86" w:rsidP="00D1116B" w:rsidR="009B4A86" w:rsidRPr="00DF77CF">
      <w:pPr>
        <w:rPr>
          <w:bCs/>
        </w:rPr>
      </w:pPr>
    </w:p>
    <w:p w:rsidRDefault="009B4A86" w:rsidP="009B4A86" w:rsidR="009B4A86" w:rsidRPr="00DF77CF">
      <w:pPr>
        <w:rPr>
          <w:bCs/>
        </w:rPr>
      </w:pPr>
      <w:r w:rsidRPr="00DF77CF">
        <w:rPr>
          <w:bCs/>
        </w:rPr>
        <w:t>DNA:</w:t>
      </w:r>
    </w:p>
    <w:p w:rsidRDefault="00DC697C" w:rsidP="00DC697C" w:rsidR="00DC697C" w:rsidRPr="00DC697C">
      <w:pPr>
        <w:pStyle w:val="Tijeloteksta"/>
        <w:rPr>
          <w:bCs/>
          <w:sz w:val="24"/>
        </w:rPr>
      </w:pPr>
      <w:r w:rsidRPr="00DC697C">
        <w:rPr>
          <w:bCs/>
          <w:sz w:val="24"/>
        </w:rPr>
        <w:t>-predlagatelju po ŽDO GUO u Vukovaru</w:t>
      </w:r>
    </w:p>
    <w:p w:rsidRDefault="00DC697C" w:rsidP="00DC697C" w:rsidR="00DC697C">
      <w:pPr>
        <w:pStyle w:val="Tijeloteksta"/>
      </w:pPr>
      <w:r w:rsidRPr="00DC697C">
        <w:rPr>
          <w:bCs/>
          <w:sz w:val="24"/>
        </w:rPr>
        <w:t>-dužniku</w:t>
      </w:r>
      <w:r>
        <w:rPr>
          <w:bCs/>
          <w:sz w:val="24"/>
        </w:rPr>
        <w:t xml:space="preserve"> </w:t>
      </w:r>
      <w:r>
        <w:t xml:space="preserve">AGRO LOZANČIĆ d.o.o., Vukovar, </w:t>
      </w:r>
      <w:proofErr w:type="spellStart"/>
      <w:r>
        <w:t>Lipovački</w:t>
      </w:r>
      <w:proofErr w:type="spellEnd"/>
      <w:r>
        <w:t xml:space="preserve"> put 34</w:t>
      </w:r>
    </w:p>
    <w:p w:rsidRDefault="00DC697C" w:rsidP="00DC697C" w:rsidR="00DC697C" w:rsidRPr="00DC697C">
      <w:pPr>
        <w:jc w:val="both"/>
      </w:pPr>
      <w:r w:rsidRPr="00DC697C">
        <w:rPr>
          <w:bCs/>
        </w:rPr>
        <w:t xml:space="preserve">-privremenom </w:t>
      </w:r>
      <w:proofErr w:type="spellStart"/>
      <w:r w:rsidRPr="00DC697C">
        <w:rPr>
          <w:bCs/>
        </w:rPr>
        <w:t>steč</w:t>
      </w:r>
      <w:proofErr w:type="spellEnd"/>
      <w:r w:rsidRPr="00DC697C">
        <w:rPr>
          <w:bCs/>
        </w:rPr>
        <w:t>. upravitelju</w:t>
      </w:r>
      <w:r>
        <w:rPr>
          <w:bCs/>
        </w:rPr>
        <w:t xml:space="preserve"> </w:t>
      </w:r>
      <w:r>
        <w:t>Kati Rašić, Vinkovci, S. S. Kranjčevića 3</w:t>
      </w:r>
      <w:r>
        <w:rPr>
          <w:bCs/>
        </w:rPr>
        <w:t>1</w:t>
      </w:r>
    </w:p>
    <w:p w:rsidRDefault="00DC697C" w:rsidP="00DC697C" w:rsidR="00DC697C" w:rsidRPr="00DC697C">
      <w:pPr>
        <w:pStyle w:val="Tijeloteksta"/>
        <w:rPr>
          <w:bCs/>
          <w:sz w:val="24"/>
        </w:rPr>
      </w:pPr>
      <w:r w:rsidRPr="00DC697C">
        <w:rPr>
          <w:bCs/>
          <w:sz w:val="24"/>
        </w:rPr>
        <w:t>-</w:t>
      </w:r>
      <w:proofErr w:type="spellStart"/>
      <w:r w:rsidRPr="00DC697C">
        <w:rPr>
          <w:bCs/>
          <w:sz w:val="24"/>
        </w:rPr>
        <w:t>eOgl</w:t>
      </w:r>
      <w:proofErr w:type="spellEnd"/>
      <w:r w:rsidRPr="00DC697C">
        <w:rPr>
          <w:bCs/>
          <w:sz w:val="24"/>
        </w:rPr>
        <w:t>. ploča</w:t>
      </w:r>
    </w:p>
    <w:p w:rsidRDefault="00DC697C" w:rsidP="00DC697C" w:rsidR="00DC697C" w:rsidRPr="00DC697C">
      <w:pPr>
        <w:pStyle w:val="Tijeloteksta"/>
        <w:rPr>
          <w:bCs/>
          <w:sz w:val="24"/>
        </w:rPr>
      </w:pPr>
      <w:r w:rsidRPr="00DC697C">
        <w:rPr>
          <w:bCs/>
          <w:sz w:val="24"/>
        </w:rPr>
        <w:t xml:space="preserve">-riješeno obustavom </w:t>
      </w:r>
    </w:p>
    <w:p w:rsidRDefault="00DC697C" w:rsidP="00DC697C" w:rsidR="008615FD" w:rsidRPr="00DF77CF">
      <w:pPr>
        <w:pStyle w:val="Tijeloteksta"/>
        <w:jc w:val="left"/>
        <w:rPr>
          <w:sz w:val="24"/>
        </w:rPr>
      </w:pPr>
      <w:r w:rsidRPr="00DC697C">
        <w:rPr>
          <w:bCs/>
          <w:sz w:val="24"/>
        </w:rPr>
        <w:t>-kal 12.11.</w:t>
      </w:r>
      <w:r>
        <w:rPr>
          <w:bCs/>
          <w:sz w:val="24"/>
        </w:rPr>
        <w:t>20</w:t>
      </w:r>
      <w:r w:rsidRPr="00DC697C">
        <w:rPr>
          <w:bCs/>
          <w:sz w:val="24"/>
        </w:rPr>
        <w:t>18</w:t>
      </w:r>
      <w:r w:rsidR="0049454C">
        <w:rPr>
          <w:bCs/>
          <w:sz w:val="24"/>
        </w:rPr>
        <w:t>.</w:t>
      </w: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/>
    <w:p w:rsidRDefault="008615FD" w:rsidP="008615FD" w:rsidR="008615FD" w:rsidRPr="00DF77CF">
      <w:pPr>
        <w:pStyle w:val="Tijeloteksta"/>
        <w:jc w:val="left"/>
        <w:rPr>
          <w:sz w:val="24"/>
        </w:rPr>
      </w:pP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  <w:t xml:space="preserve"> </w:t>
      </w:r>
      <w:r w:rsidRPr="00DF77C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  <w:r w:rsidRPr="00DF77CF">
        <w:rPr>
          <w:sz w:val="24"/>
        </w:rPr>
        <w:t xml:space="preserve">                                                                                                                                </w:t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</w:p>
    <w:p w:rsidRDefault="008615FD" w:rsidP="008615FD" w:rsidR="008615FD" w:rsidRPr="00DF77CF">
      <w:pPr>
        <w:pStyle w:val="Tijeloteksta"/>
        <w:jc w:val="left"/>
        <w:rPr>
          <w:sz w:val="24"/>
        </w:rPr>
      </w:pP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  <w:t xml:space="preserve">   </w:t>
      </w:r>
      <w:r w:rsidRPr="00DF77C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6D3C3F" w:rsidP="008615FD" w:rsidR="006D3C3F" w:rsidRPr="00DF77CF"/>
    <w:sectPr w:rsidSect="00606835" w:rsidR="006D3C3F" w:rsidRPr="00DF77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FCC" w:rsidR="00355FCC">
      <w:r>
        <w:separator/>
      </w:r>
    </w:p>
  </w:endnote>
  <w:endnote w:id="0" w:type="continuationSeparator">
    <w:p w:rsidRDefault="00355FCC" w:rsidR="00355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FCC" w:rsidR="00355FCC">
      <w:r>
        <w:separator/>
      </w:r>
    </w:p>
  </w:footnote>
  <w:footnote w:id="0" w:type="continuationSeparator">
    <w:p w:rsidRDefault="00355FCC" w:rsidR="00355F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2DB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12719" w:rsidR="0071271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7F38DE">
      <w:t>7 St-1700/17-19</w:t>
    </w:r>
  </w:p>
  <w:p w:rsidRDefault="00AB090C" w:rsidP="0038135F" w:rsidR="00AB090C">
    <w:pPr>
      <w:jc w:val="right"/>
    </w:pPr>
  </w:p>
  <w:p w:rsidRDefault="00AB090C" w:rsidP="0038135F" w:rsidR="00AB090C">
    <w:pPr>
      <w:jc w:val="right"/>
    </w:pPr>
  </w:p>
  <w:p w:rsidRDefault="00AB090C" w:rsidP="0038135F" w:rsidR="00AB090C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7F38DE" w:rsidR="007F38D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F38DE">
      <w:t>7 St-1700/17-19</w:t>
    </w:r>
  </w:p>
  <w:p w:rsidRDefault="00B74FDD" w:rsidP="00B74FDD" w:rsidR="00B74FDD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4FED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259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3B3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2104"/>
    <w:rsid w:val="00183590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A7998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3E0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076C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66C"/>
    <w:rsid w:val="0032279A"/>
    <w:rsid w:val="003273A5"/>
    <w:rsid w:val="00327789"/>
    <w:rsid w:val="00330D15"/>
    <w:rsid w:val="003310B6"/>
    <w:rsid w:val="00331161"/>
    <w:rsid w:val="00333978"/>
    <w:rsid w:val="00334456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B1A"/>
    <w:rsid w:val="00354DDB"/>
    <w:rsid w:val="00354DDD"/>
    <w:rsid w:val="003559E6"/>
    <w:rsid w:val="00355FCC"/>
    <w:rsid w:val="00356E09"/>
    <w:rsid w:val="0035711D"/>
    <w:rsid w:val="003576DA"/>
    <w:rsid w:val="0036126D"/>
    <w:rsid w:val="003619EE"/>
    <w:rsid w:val="00362003"/>
    <w:rsid w:val="00364362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177"/>
    <w:rsid w:val="00394C6C"/>
    <w:rsid w:val="00397B8E"/>
    <w:rsid w:val="00397F89"/>
    <w:rsid w:val="003A1B4C"/>
    <w:rsid w:val="003A248A"/>
    <w:rsid w:val="003A42A9"/>
    <w:rsid w:val="003A59E5"/>
    <w:rsid w:val="003A76CA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4A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36B8"/>
    <w:rsid w:val="0049454C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BF2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C4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FC4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0AF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387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DD3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693C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2719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04B"/>
    <w:rsid w:val="007E668E"/>
    <w:rsid w:val="007E6CAD"/>
    <w:rsid w:val="007E7BD4"/>
    <w:rsid w:val="007F0127"/>
    <w:rsid w:val="007F0BCB"/>
    <w:rsid w:val="007F18BD"/>
    <w:rsid w:val="007F2C1D"/>
    <w:rsid w:val="007F38DE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3EBD"/>
    <w:rsid w:val="00834F01"/>
    <w:rsid w:val="0083503E"/>
    <w:rsid w:val="008355A9"/>
    <w:rsid w:val="00837C5B"/>
    <w:rsid w:val="00841584"/>
    <w:rsid w:val="008419D8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2DBF"/>
    <w:rsid w:val="008A309F"/>
    <w:rsid w:val="008A342E"/>
    <w:rsid w:val="008A4695"/>
    <w:rsid w:val="008A49B4"/>
    <w:rsid w:val="008A6A08"/>
    <w:rsid w:val="008A6B6C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84A"/>
    <w:rsid w:val="008D4902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A8D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67F67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3B3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18D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90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2B35"/>
    <w:rsid w:val="00B04659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56265"/>
    <w:rsid w:val="00B57EA1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4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5B8E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92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7D40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6D72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697C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DF77CF"/>
    <w:rsid w:val="00E0027F"/>
    <w:rsid w:val="00E00C42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3BD3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C5C99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1271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8A2D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A2DB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A2DB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DB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DB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1271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8A2D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A2DB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A2DB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DB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DB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24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9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8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41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4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39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9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61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40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45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42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829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167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7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9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5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956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1700</izvorni_sadrzaj>
    <derivirana_varijabla naziv="DomainObject.Predmet.Broj_1">1700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St-1700/2017</izvorni_sadrzaj>
    <derivirana_varijabla naziv="DomainObject.Predmet.OznakaBroj_1">St-1700/2017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LOZANČIĆ društvo s ograničenom odgovornošću za poljoprivrednu proizvodnju i usluge zastupanog po punomoćniku Blaženka Lozančić</izvorni_sadrzaj>
    <derivirana_varijabla naziv="DomainObject.Predmet.ProtustrankaFormated_1">  AGRO LOZANČIĆ društvo s ograničenom odgovornošću za poljoprivrednu proizvodnju i usluge zastupanog po punomoćniku Blaženka Lozančić</derivirana_varijabla>
  </DomainObject.Predmet.ProtustrankaFormated>
  <DomainObject.Predmet.ProtustrankaFormatedOIB>
    <izvorni_sadrzaj>  AGRO LOZANČIĆ društvo s ograničenom odgovornošću za poljoprivrednu proizvodnju i usluge, OIB 34566496071 zastupanog po punomoćniku Blaženka Lozančić</izvorni_sadrzaj>
    <derivirana_varijabla naziv="DomainObject.Predmet.ProtustrankaFormatedOIB_1">  AGRO LOZANČIĆ društvo s ograničenom odgovornošću za poljoprivrednu proizvodnju i usluge, OIB 34566496071 zastupanog po punomoćniku Blaženka Lozančić</derivirana_varijabla>
  </DomainObject.Predmet.ProtustrankaFormatedOIB>
  <DomainObject.Predmet.ProtustrankaFormatedWithAdress>
    <izvorni_sadrzaj> AGRO LOZANČIĆ društvo s ograničenom odgovornošću za poljoprivrednu proizvodnju i usluge, Lipovački put 34, 32000 Vukovar zastupanog po punomoćniku Blaženka Lozančić</izvorni_sadrzaj>
    <derivirana_varijabla naziv="DomainObject.Predmet.ProtustrankaFormatedWithAdress_1"> AGRO LOZANČIĆ društvo s ograničenom odgovornošću za poljoprivrednu proizvodnju i usluge, Lipovački put 34, 32000 Vukovar zastupanog po punomoćniku Blaženka Lozančić</derivirana_varijabla>
  </DomainObject.Predmet.ProtustrankaFormatedWithAdress>
  <DomainObject.Predmet.ProtustrankaFormatedWithAdressOIB>
    <izvorni_sadrzaj> AGRO LOZANČIĆ društvo s ograničenom odgovornošću za poljoprivrednu proizvodnju i usluge, OIB 34566496071, Lipovački put 34, 32000 Vukovar zastupanog po punomoćniku Blaženka Lozančić</izvorni_sadrzaj>
    <derivirana_varijabla naziv="DomainObject.Predmet.ProtustrankaFormatedWithAdressOIB_1"> AGRO LOZANČIĆ društvo s ograničenom odgovornošću za poljoprivrednu proizvodnju i usluge, OIB 34566496071, Lipovački put 34, 32000 Vukovar zastupanog po punomoćniku Blaženka Lozančić</derivirana_varijabla>
  </DomainObject.Predmet.ProtustrankaFormatedWithAdressOIB>
  <DomainObject.Predmet.ProtustrankaWithAdress>
    <izvorni_sadrzaj>AGRO LOZANČIĆ društvo s ograničenom odgovornošću za poljoprivrednu proizvodnju i usluge Lipovački put 34, 32000 Vukovar</izvorni_sadrzaj>
    <derivirana_varijabla naziv="DomainObject.Predmet.ProtustrankaWithAdress_1">AGRO LOZANČIĆ društvo s ograničenom odgovornošću za poljoprivrednu proizvodnju i usluge Lipovački put 34, 32000 Vukovar</derivirana_varijabla>
  </DomainObject.Predmet.ProtustrankaWithAdress>
  <DomainObject.Predmet.ProtustrankaWithAdressOIB>
    <izvorni_sadrzaj>AGRO LOZANČIĆ društvo s ograničenom odgovornošću za poljoprivrednu proizvodnju i usluge, OIB 34566496071, Lipovački put 34, 32000 Vukovar</izvorni_sadrzaj>
    <derivirana_varijabla naziv="DomainObject.Predmet.ProtustrankaWithAdressOIB_1">AGRO LOZANČIĆ društvo s ograničenom odgovornošću za poljoprivrednu proizvodnju i usluge, OIB 34566496071, Lipovački put 34, 32000 Vukovar</derivirana_varijabla>
  </DomainObject.Predmet.ProtustrankaWithAdressOIB>
  <DomainObject.Predmet.ProtustrankaNazivFormated>
    <izvorni_sadrzaj>AGRO LOZANČIĆ društvo s ograničenom odgovornošću za poljoprivrednu proizvodnju i usluge</izvorni_sadrzaj>
    <derivirana_varijabla naziv="DomainObject.Predmet.ProtustrankaNazivFormated_1">AGRO LOZANČIĆ društvo s ograničenom odgovornošću za poljoprivrednu proizvodnju i usluge</derivirana_varijabla>
  </DomainObject.Predmet.ProtustrankaNazivFormated>
  <DomainObject.Predmet.ProtustrankaNazivFormatedOIB>
    <izvorni_sadrzaj>AGRO LOZANČIĆ društvo s ograničenom odgovornošću za poljoprivrednu proizvodnju i usluge, OIB 34566496071</izvorni_sadrzaj>
    <derivirana_varijabla naziv="DomainObject.Predmet.ProtustrankaNazivFormatedOIB_1">AGRO LOZANČIĆ društvo s ograničenom odgovornošću za poljoprivrednu proizvodnju i usluge, OIB 34566496071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Vukovaru</izvorni_sadrzaj>
    <derivirana_varijabla naziv="DomainObject.Predmet.StrankaFormated_1">  RH MF POREZNA UPRAVA zastupanog po punomoćniku Županijsko državno odvjetništvo u Vukovaru</derivirana_varijabla>
  </DomainObject.Predmet.StrankaFormated>
  <DomainObject.Predmet.StrankaFormatedOIB>
    <izvorni_sadrzaj>  RH MF POREZNA UPRAVA, OIB 18683136487 zastupanog po punomoćniku Županijsko državno odvjetništvo u Vukovaru</izvorni_sadrzaj>
    <derivirana_varijabla naziv="DomainObject.Predmet.StrankaFormatedOIB_1">  RH MF POREZNA UPRAVA, OIB 18683136487 zastupanog po punomoćniku Županijsko državno odvjetništvo u Vukovaru</derivirana_varijabla>
  </DomainObject.Predmet.StrankaFormatedOIB>
  <DomainObject.Predmet.StrankaFormatedWithAdress>
    <izvorni_sadrzaj> RH MF POREZNA UPRAVA zastupanog po punomoćniku Županijsko državno odvjetništvo u Vukovaru</izvorni_sadrzaj>
    <derivirana_varijabla naziv="DomainObject.Predmet.StrankaFormatedWithAdress_1"> RH MF POREZNA UPRAVA zastupanog po punomoćniku Županijsko državno odvjetništvo u Vukovaru</derivirana_varijabla>
  </DomainObject.Predmet.StrankaFormatedWithAdress>
  <DomainObject.Predmet.StrankaFormatedWithAdressOIB>
    <izvorni_sadrzaj> RH MF POREZNA UPRAVA, OIB 18683136487 zastupanog po punomoćniku Županijsko državno odvjetništvo u Vukovaru</izvorni_sadrzaj>
    <derivirana_varijabla naziv="DomainObject.Predmet.StrankaFormatedWithAdressOIB_1"> RH MF POREZNA UPRAVA, OIB 18683136487 zastupanog po punomoćniku Županijsko državno odvjetništvo u Vukovaru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Vukovaru</item>
    </izvorni_sadrzaj>
    <derivirana_varijabla naziv="DomainObject.Predmet.StrankaListFormated_1">
      <item>RH MF POREZNA UPRAVA zastupanog po punomoćniku Županijsko državno odvjetništvo u Vukovaru</item>
    </derivirana_varijabla>
  </DomainObject.Predmet.StrankaListFormated>
  <DomainObject.Predmet.StrankaListFormatedOIB>
    <izvorni_sadrzaj>
      <item>RH MF POREZNA UPRAVA, OIB 18683136487 zastupanog po punomoćniku Županijsko državno odvjetništvo u Vukovaru</item>
    </izvorni_sadrzaj>
    <derivirana_varijabla naziv="DomainObject.Predmet.StrankaListFormatedOIB_1">
      <item>RH MF POREZNA UPRAVA, OIB 18683136487 zastupanog po punomoćniku Županijsko državno odvjetništvo u Vukovaru</item>
    </derivirana_varijabla>
  </DomainObject.Predmet.StrankaListFormatedOIB>
  <DomainObject.Predmet.StrankaListFormatedWithAdress>
    <izvorni_sadrzaj>
      <item>RH MF POREZNA UPRAVA zastupanog po punomoćniku Županijsko državno odvjetništvo u Vukovaru</item>
    </izvorni_sadrzaj>
    <derivirana_varijabla naziv="DomainObject.Predmet.StrankaListFormatedWithAdress_1">
      <item>RH MF POREZNA UPRAVA zastupanog po punomoćniku Županijsko državno odvjetništvo u Vukovaru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Vukovaru</item>
    </izvorni_sadrzaj>
    <derivirana_varijabla naziv="DomainObject.Predmet.StrankaListFormatedWithAdressOIB_1">
      <item>RH MF POREZNA UPRAVA, OIB 18683136487 zastupanog po punomoćniku Županijsko državno odvjetništvo u Vukovaru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AGRO LOZANČIĆ društvo s ograničenom odgovornošću za poljoprivrednu proizvodnju i usluge zastupanog po punomoćniku Blaženka Lozančić</item>
    </izvorni_sadrzaj>
    <derivirana_varijabla naziv="DomainObject.Predmet.ProtuStrankaListFormated_1">
      <item>AGRO LOZANČIĆ društvo s ograničenom odgovornošću za poljoprivrednu proizvodnju i usluge zastupanog po punomoćniku Blaženka Lozančić</item>
    </derivirana_varijabla>
  </DomainObject.Predmet.ProtuStrankaListFormated>
  <DomainObject.Predmet.ProtuStrankaListFormatedOIB>
    <izvorni_sadrzaj>
      <item>AGRO LOZANČIĆ društvo s ograničenom odgovornošću za poljoprivrednu proizvodnju i usluge, OIB 34566496071 zastupanog po punomoćniku Blaženka Lozančić</item>
    </izvorni_sadrzaj>
    <derivirana_varijabla naziv="DomainObject.Predmet.ProtuStrankaListFormatedOIB_1">
      <item>AGRO LOZANČIĆ društvo s ograničenom odgovornošću za poljoprivrednu proizvodnju i usluge, OIB 34566496071 zastupanog po punomoćniku Blaženka Lozančić</item>
    </derivirana_varijabla>
  </DomainObject.Predmet.ProtuStrankaListFormatedOIB>
  <DomainObject.Predmet.ProtuStrankaListFormatedWithAdress>
    <izvorni_sadrzaj>
      <item>AGRO LOZANČIĆ društvo s ograničenom odgovornošću za poljoprivrednu proizvodnju i usluge, Lipovački put 34, 32000 Vukovar zastupanog po punomoćniku Blaženka Lozančić</item>
    </izvorni_sadrzaj>
    <derivirana_varijabla naziv="DomainObject.Predmet.ProtuStrankaListFormatedWithAdress_1">
      <item>AGRO LOZANČIĆ društvo s ograničenom odgovornošću za poljoprivrednu proizvodnju i usluge, Lipovački put 34, 32000 Vukovar zastupanog po punomoćniku Blaženka Lozančić</item>
    </derivirana_varijabla>
  </DomainObject.Predmet.ProtuStrankaListFormatedWithAdress>
  <DomainObject.Predmet.ProtuStrankaListFormatedWithAdressOIB>
    <izvorni_sadrzaj>
      <item>AGRO LOZANČIĆ društvo s ograničenom odgovornošću za poljoprivrednu proizvodnju i usluge, OIB 34566496071, Lipovački put 34, 32000 Vukovar zastupanog po punomoćniku Blaženka Lozančić</item>
    </izvorni_sadrzaj>
    <derivirana_varijabla naziv="DomainObject.Predmet.ProtuStrankaListFormatedWithAdressOIB_1">
      <item>AGRO LOZANČIĆ društvo s ograničenom odgovornošću za poljoprivrednu proizvodnju i usluge, OIB 34566496071, Lipovački put 34, 32000 Vukovar zastupanog po punomoćniku Blaženka Lozančić</item>
    </derivirana_varijabla>
  </DomainObject.Predmet.ProtuStrankaListFormatedWithAdressOIB>
  <DomainObject.Predmet.ProtuStrankaListNazivFormated>
    <izvorni_sadrzaj>
      <item>AGRO LOZANČIĆ društvo s ograničenom odgovornošću za poljoprivrednu proizvodnju i usluge</item>
    </izvorni_sadrzaj>
    <derivirana_varijabla naziv="DomainObject.Predmet.ProtuStrankaListNazivFormated_1">
      <item>AGRO LOZANČIĆ društvo s ograničenom odgovornošću za poljoprivrednu proizvodnju i usluge</item>
    </derivirana_varijabla>
  </DomainObject.Predmet.ProtuStrankaListNazivFormated>
  <DomainObject.Predmet.ProtuStrankaListNazivFormatedOIB>
    <izvorni_sadrzaj>
      <item>AGRO LOZANČIĆ društvo s ograničenom odgovornošću za poljoprivrednu proizvodnju i usluge, OIB 34566496071</item>
    </izvorni_sadrzaj>
    <derivirana_varijabla naziv="DomainObject.Predmet.ProtuStrankaListNazivFormatedOIB_1">
      <item>AGRO LOZANČIĆ društvo s ograničenom odgovornošću za poljoprivrednu proizvodnju i usluge, OIB 34566496071</item>
    </derivirana_varijabla>
  </DomainObject.Predmet.ProtuStrankaListNazivFormatedOIB>
  <DomainObject.Predmet.OstaliListFormated>
    <izvorni_sadrzaj>
      <item>Županijsko državno odvjetništvo u Vukovaru punomoćnik sudionika u postupku RH MF POREZNA UPRAVA</item>
      <item>Blaženka Lozančić punomoćnica sudionika u postupku AGRO LOZANČIĆ društvo s ograničenom odgovornošću za poljoprivrednu proizvodnju i usluge</item>
      <item>Ante Lozančić</item>
    </izvorni_sadrzaj>
    <derivirana_varijabla naziv="DomainObject.Predmet.OstaliListFormated_1">
      <item>Županijsko državno odvjetništvo u Vukovaru punomoćnik sudionika u postupku RH MF POREZNA UPRAVA</item>
      <item>Blaženka Lozančić punomoćnica sudionika u postupku AGRO LOZANČIĆ društvo s ograničenom odgovornošću za poljoprivrednu proizvodnju i usluge</item>
      <item>Ante Lozančić</item>
    </derivirana_varijabla>
  </DomainObject.Predmet.OstaliListFormated>
  <DomainObject.Predmet.OstaliListFormatedOIB>
    <izvorni_sadrzaj>
      <item>Županijsko državno odvjetništvo u Vukovaru, OIB 81618487055 punomoćnik sudionika u postupku RH MF POREZNA UPRAVA</item>
      <item>Blaženka Lozančić, OIB 17519181171 punomoćnica sudionika u postupku AGRO LOZANČIĆ društvo s ograničenom odgovornošću za poljoprivrednu proizvodnju i usluge</item>
      <item>Ante Lozančić</item>
    </izvorni_sadrzaj>
    <derivirana_varijabla naziv="DomainObject.Predmet.OstaliListFormatedOIB_1">
      <item>Županijsko državno odvjetništvo u Vukovaru, OIB 81618487055 punomoćnik sudionika u postupku RH MF POREZNA UPRAVA</item>
      <item>Blaženka Lozančić, OIB 17519181171 punomoćnica sudionika u postupku AGRO LOZANČIĆ društvo s ograničenom odgovornošću za poljoprivrednu proizvodnju i usluge</item>
      <item>Ante Lozančić</item>
    </derivirana_varijabla>
  </DomainObject.Predmet.OstaliListFormatedOIB>
  <DomainObject.Predmet.OstaliListFormatedWithAdress>
    <izvorni_sadrzaj>
      <item>Županijsko državno odvjetništvo u Vukovaru, Ulica Andrije Hebranga 2, 32000 Vukovar punomoćnik sudionika u postupku RH MF POREZNA UPRAVA</item>
      <item>Blaženka Lozančić, Lipovački Put 34, 32000 Vukovar punomoćnica sudionika u postupku AGRO LOZANČIĆ društvo s ograničenom odgovornošću za poljoprivrednu proizvodnju i usluge</item>
      <item>Ante Lozančić</item>
    </izvorni_sadrzaj>
    <derivirana_varijabla naziv="DomainObject.Predmet.OstaliListFormatedWithAdress_1">
      <item>Županijsko državno odvjetništvo u Vukovaru, Ulica Andrije Hebranga 2, 32000 Vukovar punomoćnik sudionika u postupku RH MF POREZNA UPRAVA</item>
      <item>Blaženka Lozančić, Lipovački Put 34, 32000 Vukovar punomoćnica sudionika u postupku AGRO LOZANČIĆ društvo s ograničenom odgovornošću za poljoprivrednu proizvodnju i usluge</item>
      <item>Ante Lozančić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 punomoćnik sudionika u postupku RH MF POREZNA UPRAVA</item>
      <item>Blaženka Lozančić, OIB 17519181171, Lipovački Put 34, 32000 Vukovar punomoćnica sudionika u postupku AGRO LOZANČIĆ društvo s ograničenom odgovornošću za poljoprivrednu proizvodnju i usluge</item>
      <item>Ante Lozančić</item>
    </izvorni_sadrzaj>
    <derivirana_varijabla naziv="DomainObject.Predmet.OstaliListFormatedWithAdressOIB_1">
      <item>Županijsko državno odvjetništvo u Vukovaru, OIB 81618487055, Ulica Andrije Hebranga 2, 32000 Vukovar punomoćnik sudionika u postupku RH MF POREZNA UPRAVA</item>
      <item>Blaženka Lozančić, OIB 17519181171, Lipovački Put 34, 32000 Vukovar punomoćnica sudionika u postupku AGRO LOZANČIĆ društvo s ograničenom odgovornošću za poljoprivrednu proizvodnju i usluge</item>
      <item>Ante Lozančić</item>
    </derivirana_varijabla>
  </DomainObject.Predmet.OstaliListFormatedWithAdressOIB>
  <DomainObject.Predmet.OstaliListNazivFormated>
    <izvorni_sadrzaj>
      <item>Županijsko državno odvjetništvo u Vukovaru</item>
      <item>Blaženka Lozančić</item>
      <item>Ante Lozančić</item>
    </izvorni_sadrzaj>
    <derivirana_varijabla naziv="DomainObject.Predmet.OstaliListNazivFormated_1">
      <item>Županijsko državno odvjetništvo u Vukovaru</item>
      <item>Blaženka Lozančić</item>
      <item>Ante Lozančić</item>
    </derivirana_varijabla>
  </DomainObject.Predmet.OstaliListNazivFormated>
  <DomainObject.Predmet.OstaliListNazivFormatedOIB>
    <izvorni_sadrzaj>
      <item>Županijsko državno odvjetništvo u Vukovaru, OIB 81618487055</item>
      <item>Blaženka Lozančić, OIB 17519181171</item>
      <item>Ante Lozančić</item>
    </izvorni_sadrzaj>
    <derivirana_varijabla naziv="DomainObject.Predmet.OstaliListNazivFormatedOIB_1">
      <item>Županijsko državno odvjetništvo u Vukovaru, OIB 81618487055</item>
      <item>Blaženka Lozančić, OIB 17519181171</item>
      <item>Ante Lozančić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AGRO LOZANČIĆ društvo s ograničenom odgovornošću za poljoprivrednu proizvodnju i usluge</izvorni_sadrzaj>
    <derivirana_varijabla naziv="DomainObject.Predmet.ProtustrankaIDrugi_1">AGRO LOZANČIĆ društvo s ograničenom odgovornošću za poljoprivrednu proizvodnju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AGRO LOZANČIĆ društvo s ograničenom odgovornošću za poljoprivrednu proizvodnju i usluge, OIB 34566496071, Lipovački put 34, 32000 Vukovar</izvorni_sadrzaj>
    <derivirana_varijabla naziv="DomainObject.Predmet.ProtustrankaIDrugiAdressOIB_1">AGRO LOZANČIĆ društvo s ograničenom odgovornošću za poljoprivrednu proizvodnju i usluge, OIB 34566496071, Lipovački put 34,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LOZANČIĆ društvo s ograničenom odgovornošću za poljoprivrednu proizvodnju i usluge</item>
      <item>RH MF POREZNA UPRAVA</item>
      <item>Županijsko državno odvjetništvo u Vukovaru</item>
      <item>Blaženka Lozančić</item>
      <item>Ante Lozančić</item>
    </izvorni_sadrzaj>
    <derivirana_varijabla naziv="DomainObject.Predmet.SudioniciListNaziv_1">
      <item>AGRO LOZANČIĆ društvo s ograničenom odgovornošću za poljoprivrednu proizvodnju i usluge</item>
      <item>RH MF POREZNA UPRAVA</item>
      <item>Županijsko državno odvjetništvo u Vukovaru</item>
      <item>Blaženka Lozančić</item>
      <item>Ante Lozančić</item>
    </derivirana_varijabla>
  </DomainObject.Predmet.SudioniciListNaziv>
  <DomainObject.Predmet.SudioniciListAdressOIB>
    <izvorni_sadrzaj>
      <item>AGRO LOZANČIĆ društvo s ograničenom odgovornošću za poljoprivrednu proizvodnju i usluge, OIB 34566496071, Lipovački put 34,32000 Vukovar</item>
      <item>RH MF POREZNA UPRAVA, OIB 18683136487</item>
      <item>Županijsko državno odvjetništvo u Vukovaru, OIB 81618487055, Ulica Andrije Hebranga 2,32000 Vukovar</item>
      <item>Blaženka Lozančić, OIB 17519181171, Lipovački Put 34,32000 Vukovar</item>
      <item>Ante Lozančić</item>
    </izvorni_sadrzaj>
    <derivirana_varijabla naziv="DomainObject.Predmet.SudioniciListAdressOIB_1">
      <item>AGRO LOZANČIĆ društvo s ograničenom odgovornošću za poljoprivrednu proizvodnju i usluge, OIB 34566496071, Lipovački put 34,32000 Vukovar</item>
      <item>RH MF POREZNA UPRAVA, OIB 18683136487</item>
      <item>Županijsko državno odvjetništvo u Vukovaru, OIB 81618487055, Ulica Andrije Hebranga 2,32000 Vukovar</item>
      <item>Blaženka Lozančić, OIB 17519181171, Lipovački Put 34,32000 Vukovar</item>
      <item>Ante Lozančić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34566496071</item>
      <item>, OIB 18683136487</item>
      <item>, OIB 81618487055</item>
      <item>, OIB 17519181171</item>
      <item>, OIB null</item>
    </izvorni_sadrzaj>
    <derivirana_varijabla naziv="DomainObject.Predmet.SudioniciListNazivOIB_1">
      <item>, OIB 34566496071</item>
      <item>, OIB 18683136487</item>
      <item>, OIB 81618487055</item>
      <item>, OIB 17519181171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7. veljače 2018.</izvorni_sadrzaj>
    <derivirana_varijabla naziv="DomainObject.PredzadnjaOdlukaIzPredmeta.DatumDonosenjaOdluke_1">7. veljače 2018.</derivirana_varijabla>
  </DomainObject.PredzadnjaOdlukaIzPredmeta.DatumDonosenjaOdluke>
  <DomainObject.PredzadnjaOdlukaIzPredmeta.Oznaka>
    <izvorni_sadrzaj>St-1700/2017-12</izvorni_sadrzaj>
    <derivirana_varijabla naziv="DomainObject.PredzadnjaOdlukaIzPredmeta.Oznaka_1">St-1700/2017-12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C907BC-22BC-4F61-AD43-CEAE02B60E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843</properties:Words>
  <properties:Characters>4609</properties:Characters>
  <properties:Lines>185</properties:Lines>
  <properties:Paragraphs>32</properties:Paragraphs>
  <properties:TotalTime>493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2017-03-06T10:12:00Z</cp:lastPrinted>
  <dcterms:modified xmlns:xsi="http://www.w3.org/2001/XMLSchema-instance" xsi:type="dcterms:W3CDTF">2018-10-09T11:34:00Z</dcterms:modified>
  <cp:revision>483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(1700-17 (-19) AGRO LOZANČIĆ.docx)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