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fd80" w14:paraId="665fd80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115450">
        <w:t>592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115450">
        <w:t>FASADA d.o.o., Sitno Donje, Nova II 6, OIB: 49446093690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9F2C4B">
        <w:t>29. prosinca 2015.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115450">
        <w:t>FASADA d.o.o., Sitno Donje, Nova II 6, OIB: 49446093690</w:t>
      </w:r>
      <w:r w:rsidR="007046CC">
        <w:t xml:space="preserve">, sa danom </w:t>
      </w:r>
      <w:r w:rsidR="009F2C4B">
        <w:t>29. prosinca 2015. godine</w:t>
      </w:r>
      <w:r w:rsidR="007046CC">
        <w:t xml:space="preserve">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CC1F41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CC1F41">
        <w:t>Ivan Gjurašić iz Zagreba, Petrinjska 28, OIB: 66025260916.</w:t>
      </w:r>
    </w:p>
    <w:p w:rsidRDefault="00CC1F41" w:rsidP="00CC1F41" w:rsidR="00CC1F41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115450">
        <w:t>FASADA d.o.o., Sitno Donje, Nova II 6, OIB: 49446093690</w:t>
      </w:r>
      <w:r>
        <w:t xml:space="preserve">, sa danom </w:t>
      </w:r>
      <w:r w:rsidR="009F2C4B">
        <w:t>29. prosinca 2015.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5351AF">
        <w:t>0</w:t>
      </w:r>
      <w:r w:rsidR="00390330">
        <w:t>9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115450">
        <w:t>FASADA d.o.o., Sitno Donje, Nova II 6, OIB: 49446093690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115450">
        <w:t>592</w:t>
      </w:r>
      <w:r>
        <w:t>/2015</w:t>
      </w:r>
      <w:r w:rsidR="007046CC">
        <w:t xml:space="preserve"> od dana </w:t>
      </w:r>
      <w:r w:rsidR="005351AF">
        <w:t>10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9F2C4B" w:rsidP="00A4361C" w:rsidR="007046CC">
      <w:pPr>
        <w:ind w:firstLine="708"/>
        <w:jc w:val="both"/>
      </w:pPr>
      <w:r>
        <w:t>Navedeni oglas objavljen</w:t>
      </w:r>
      <w:r w:rsidR="007046CC">
        <w:t xml:space="preserve"> je </w:t>
      </w:r>
      <w:r w:rsidR="00A4361C">
        <w:t>na e-oglasnoj ploči suda dana</w:t>
      </w:r>
      <w:r w:rsidR="00347B56">
        <w:t xml:space="preserve"> </w:t>
      </w:r>
      <w:r w:rsidR="005351AF">
        <w:t>10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9F2C4B">
        <w:t>29. prosinca 2015.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D9E" w:rsidP="00EB4DE6" w:rsidR="000C4D9E">
      <w:r>
        <w:separator/>
      </w:r>
    </w:p>
  </w:endnote>
  <w:endnote w:id="0" w:type="continuationSeparator">
    <w:p w:rsidRDefault="000C4D9E" w:rsidP="00EB4DE6" w:rsidR="000C4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D9E" w:rsidP="00EB4DE6" w:rsidR="000C4D9E">
      <w:r>
        <w:separator/>
      </w:r>
    </w:p>
  </w:footnote>
  <w:footnote w:id="0" w:type="continuationSeparator">
    <w:p w:rsidRDefault="000C4D9E" w:rsidP="00EB4DE6" w:rsidR="000C4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7118B">
      <w:rPr>
        <w:noProof/>
      </w:rPr>
      <w:t>2</w:t>
    </w:r>
    <w:r>
      <w:fldChar w:fldCharType="end"/>
    </w:r>
    <w:r>
      <w:t xml:space="preserve">                            </w:t>
    </w:r>
    <w:r w:rsidR="00115450">
      <w:t xml:space="preserve">                        9 St-592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5E82"/>
    <w:rsid w:val="000562B5"/>
    <w:rsid w:val="00091785"/>
    <w:rsid w:val="000C4D9E"/>
    <w:rsid w:val="000F68AC"/>
    <w:rsid w:val="00115450"/>
    <w:rsid w:val="00122CE6"/>
    <w:rsid w:val="00123BCB"/>
    <w:rsid w:val="0012595C"/>
    <w:rsid w:val="0015754B"/>
    <w:rsid w:val="00167A45"/>
    <w:rsid w:val="0017049D"/>
    <w:rsid w:val="001A052D"/>
    <w:rsid w:val="001A1043"/>
    <w:rsid w:val="001F5F1A"/>
    <w:rsid w:val="00221738"/>
    <w:rsid w:val="00245AAE"/>
    <w:rsid w:val="00270605"/>
    <w:rsid w:val="002A3D3A"/>
    <w:rsid w:val="002A577B"/>
    <w:rsid w:val="003038A0"/>
    <w:rsid w:val="00347B56"/>
    <w:rsid w:val="00353ACD"/>
    <w:rsid w:val="00353B20"/>
    <w:rsid w:val="00390330"/>
    <w:rsid w:val="004D127C"/>
    <w:rsid w:val="004D1A15"/>
    <w:rsid w:val="004E0233"/>
    <w:rsid w:val="00512737"/>
    <w:rsid w:val="00527C04"/>
    <w:rsid w:val="005351AF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E5648"/>
    <w:rsid w:val="007046CC"/>
    <w:rsid w:val="00744774"/>
    <w:rsid w:val="00760461"/>
    <w:rsid w:val="00765CC8"/>
    <w:rsid w:val="0077118B"/>
    <w:rsid w:val="007917D2"/>
    <w:rsid w:val="00791DC6"/>
    <w:rsid w:val="007A66B7"/>
    <w:rsid w:val="007A70EC"/>
    <w:rsid w:val="007B2B5B"/>
    <w:rsid w:val="008068F2"/>
    <w:rsid w:val="008074FB"/>
    <w:rsid w:val="0083216F"/>
    <w:rsid w:val="0084509E"/>
    <w:rsid w:val="0085146B"/>
    <w:rsid w:val="00867989"/>
    <w:rsid w:val="008B03EF"/>
    <w:rsid w:val="008B163C"/>
    <w:rsid w:val="008B205A"/>
    <w:rsid w:val="008F39F8"/>
    <w:rsid w:val="009229A6"/>
    <w:rsid w:val="009461B4"/>
    <w:rsid w:val="009D1154"/>
    <w:rsid w:val="009F2C4B"/>
    <w:rsid w:val="009F4ED6"/>
    <w:rsid w:val="00A05719"/>
    <w:rsid w:val="00A127AE"/>
    <w:rsid w:val="00A30D2E"/>
    <w:rsid w:val="00A4361C"/>
    <w:rsid w:val="00AC5066"/>
    <w:rsid w:val="00AE6B36"/>
    <w:rsid w:val="00B63933"/>
    <w:rsid w:val="00B73BD2"/>
    <w:rsid w:val="00BC66C4"/>
    <w:rsid w:val="00BF0B58"/>
    <w:rsid w:val="00C07A69"/>
    <w:rsid w:val="00C36B21"/>
    <w:rsid w:val="00C63B34"/>
    <w:rsid w:val="00C84E3C"/>
    <w:rsid w:val="00C86E8D"/>
    <w:rsid w:val="00CB4E78"/>
    <w:rsid w:val="00CC19DD"/>
    <w:rsid w:val="00CC1F41"/>
    <w:rsid w:val="00CD2D78"/>
    <w:rsid w:val="00D1011D"/>
    <w:rsid w:val="00D140B1"/>
    <w:rsid w:val="00D3065F"/>
    <w:rsid w:val="00E113E9"/>
    <w:rsid w:val="00E1175B"/>
    <w:rsid w:val="00E83EE3"/>
    <w:rsid w:val="00EB4DE6"/>
    <w:rsid w:val="00EC15DD"/>
    <w:rsid w:val="00F2096A"/>
    <w:rsid w:val="00F85021"/>
    <w:rsid w:val="00FB5B87"/>
    <w:rsid w:val="00FC21B3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5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0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0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0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0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5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0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0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0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0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St-592/2015</izvorni_sadrzaj>
    <derivirana_varijabla naziv="DomainObject.Predmet.OznakaBroj_1">St-592/2015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d.o.o. za usluge</izvorni_sadrzaj>
    <derivirana_varijabla naziv="DomainObject.Predmet.ProtustrankaFormated_1">  FASADA d.o.o. za usluge</derivirana_varijabla>
  </DomainObject.Predmet.ProtustrankaFormated>
  <DomainObject.Predmet.ProtustrankaFormatedOIB>
    <izvorni_sadrzaj>  FASADA d.o.o. za usluge, OIB 49446093690</izvorni_sadrzaj>
    <derivirana_varijabla naziv="DomainObject.Predmet.ProtustrankaFormatedOIB_1">  FASADA d.o.o. za usluge, OIB 49446093690</derivirana_varijabla>
  </DomainObject.Predmet.ProtustrankaFormatedOIB>
  <DomainObject.Predmet.ProtustrankaFormatedWithAdress>
    <izvorni_sadrzaj> FASADA d.o.o. za usluge, Nova II 6. , 22205 Sitno Donje</izvorni_sadrzaj>
    <derivirana_varijabla naziv="DomainObject.Predmet.ProtustrankaFormatedWithAdress_1"> FASADA d.o.o. za usluge, Nova II 6. , 22205 Sitno Donje</derivirana_varijabla>
  </DomainObject.Predmet.ProtustrankaFormatedWithAdress>
  <DomainObject.Predmet.ProtustrankaFormatedWithAdressOIB>
    <izvorni_sadrzaj> FASADA d.o.o. za usluge, OIB 49446093690, Nova II 6. , 22205 Sitno Donje</izvorni_sadrzaj>
    <derivirana_varijabla naziv="DomainObject.Predmet.ProtustrankaFormatedWithAdressOIB_1"> FASADA d.o.o. za usluge, OIB 49446093690, Nova II 6. , 22205 Sitno Donje</derivirana_varijabla>
  </DomainObject.Predmet.ProtustrankaFormatedWithAdressOIB>
  <DomainObject.Predmet.ProtustrankaWithAdress>
    <izvorni_sadrzaj>FASADA d.o.o. za usluge Nova II 6. , 22205 Sitno Donje</izvorni_sadrzaj>
    <derivirana_varijabla naziv="DomainObject.Predmet.ProtustrankaWithAdress_1">FASADA d.o.o. za usluge Nova II 6. , 22205 Sitno Donje</derivirana_varijabla>
  </DomainObject.Predmet.ProtustrankaWithAdress>
  <DomainObject.Predmet.ProtustrankaWithAdressOIB>
    <izvorni_sadrzaj>FASADA d.o.o. za usluge, OIB 49446093690, Nova II 6. , 22205 Sitno Donje</izvorni_sadrzaj>
    <derivirana_varijabla naziv="DomainObject.Predmet.ProtustrankaWithAdressOIB_1">FASADA d.o.o. za usluge, OIB 49446093690, Nova II 6. , 22205 Sitno Donje</derivirana_varijabla>
  </DomainObject.Predmet.ProtustrankaWithAdressOIB>
  <DomainObject.Predmet.ProtustrankaNazivFormated>
    <izvorni_sadrzaj>FASADA d.o.o. za usluge</izvorni_sadrzaj>
    <derivirana_varijabla naziv="DomainObject.Predmet.ProtustrankaNazivFormated_1">FASADA d.o.o. za usluge</derivirana_varijabla>
  </DomainObject.Predmet.ProtustrankaNazivFormated>
  <DomainObject.Predmet.ProtustrankaNazivFormatedOIB>
    <izvorni_sadrzaj>FASADA d.o.o. za usluge, OIB 49446093690</izvorni_sadrzaj>
    <derivirana_varijabla naziv="DomainObject.Predmet.ProtustrankaNazivFormatedOIB_1">FASADA d.o.o. za usluge, OIB 49446093690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FASADA d.o.o. za usluge</item>
    </izvorni_sadrzaj>
    <derivirana_varijabla naziv="DomainObject.Predmet.ProtuStrankaListFormated_1">
      <item>FASADA d.o.o. za usluge</item>
    </derivirana_varijabla>
  </DomainObject.Predmet.ProtuStrankaListFormated>
  <DomainObject.Predmet.ProtuStrankaListFormatedOIB>
    <izvorni_sadrzaj>
      <item>FASADA d.o.o. za usluge, OIB 49446093690</item>
    </izvorni_sadrzaj>
    <derivirana_varijabla naziv="DomainObject.Predmet.ProtuStrankaListFormatedOIB_1">
      <item>FASADA d.o.o. za usluge, OIB 49446093690</item>
    </derivirana_varijabla>
  </DomainObject.Predmet.ProtuStrankaListFormatedOIB>
  <DomainObject.Predmet.ProtuStrankaListFormatedWithAdress>
    <izvorni_sadrzaj>
      <item>FASADA d.o.o. za usluge, Nova II 6. , 22205 Sitno Donje</item>
    </izvorni_sadrzaj>
    <derivirana_varijabla naziv="DomainObject.Predmet.ProtuStrankaListFormatedWithAdress_1">
      <item>FASADA d.o.o. za usluge, Nova II 6. , 22205 Sitno Donje</item>
    </derivirana_varijabla>
  </DomainObject.Predmet.ProtuStrankaListFormatedWithAdress>
  <DomainObject.Predmet.ProtuStrankaListFormatedWithAdressOIB>
    <izvorni_sadrzaj>
      <item>FASADA d.o.o. za usluge, OIB 49446093690, Nova II 6. , 22205 Sitno Donje</item>
    </izvorni_sadrzaj>
    <derivirana_varijabla naziv="DomainObject.Predmet.ProtuStrankaListFormatedWithAdressOIB_1">
      <item>FASADA d.o.o. za usluge, OIB 49446093690, Nova II 6. , 22205 Sitno Donje</item>
    </derivirana_varijabla>
  </DomainObject.Predmet.ProtuStrankaListFormatedWithAdressOIB>
  <DomainObject.Predmet.ProtuStrankaListNazivFormated>
    <izvorni_sadrzaj>
      <item>FASADA d.o.o. za usluge</item>
    </izvorni_sadrzaj>
    <derivirana_varijabla naziv="DomainObject.Predmet.ProtuStrankaListNazivFormated_1">
      <item>FASADA d.o.o. za usluge</item>
    </derivirana_varijabla>
  </DomainObject.Predmet.ProtuStrankaListNazivFormated>
  <DomainObject.Predmet.ProtuStrankaListNazivFormatedOIB>
    <izvorni_sadrzaj>
      <item>FASADA d.o.o. za usluge, OIB 49446093690</item>
    </izvorni_sadrzaj>
    <derivirana_varijabla naziv="DomainObject.Predmet.ProtuStrankaListNazivFormatedOIB_1">
      <item>FASADA d.o.o. za usluge, OIB 49446093690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FASADA d.o.o. za usluge</izvorni_sadrzaj>
    <derivirana_varijabla naziv="DomainObject.Predmet.ProtustrankaIDrugi_1">FASADA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FASADA d.o.o. za usluge, OIB 49446093690, Nova II 6. , 22205 Sitno Donje</izvorni_sadrzaj>
    <derivirana_varijabla naziv="DomainObject.Predmet.ProtustrankaIDrugiAdressOIB_1">FASADA d.o.o. za usluge, OIB 49446093690, Nova II 6. , 22205 Sitno Donje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FASADA d.o.o. za usluge</item>
    </izvorni_sadrzaj>
    <derivirana_varijabla naziv="DomainObject.Predmet.SudioniciListNaziv_1">
      <item>FINA - Podružnica Šibenik</item>
      <item>FASADA d.o.o. za usluge</item>
    </derivirana_varijabla>
  </DomainObject.Predmet.SudioniciListNaziv>
  <DomainObject.Predmet.SudioniciListAdressOIB>
    <izvorni_sadrzaj>
      <item>FINA - Podružnica Šibenik, OIB 85821130368, Perivoj L. Marune 1,22000 Šibenik</item>
      <item>FASADA d.o.o. za usluge, OIB 49446093690, Nova II 6. ,22205 Sitno Donje</item>
    </izvorni_sadrzaj>
    <derivirana_varijabla naziv="DomainObject.Predmet.SudioniciListAdressOIB_1">
      <item>FINA - Podružnica Šibenik, OIB 85821130368, Perivoj L. Marune 1,22000 Šibenik</item>
      <item>FASADA d.o.o. za usluge, OIB 49446093690, Nova II 6. ,22205 Sitno Donje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49446093690</item>
    </izvorni_sadrzaj>
    <derivirana_varijabla naziv="DomainObject.Predmet.SudioniciListNazivOIB_1">
      <item>, OIB 85821130368</item>
      <item>, OIB 49446093690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458</properties:Words>
  <properties:Characters>2457</properties:Characters>
  <properties:Lines>92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2015-12-29T08:11:00Z</dcterms:created>
  <dc:creator>mgulin1</dc:creator>
  <cp:keywords/>
  <cp:lastModifiedBy>Katarina Benić</cp:lastModifiedBy>
  <cp:lastPrinted>2015-12-29T09:21:00Z</cp:lastPrinted>
  <dcterms:modified xmlns:xsi="http://www.w3.org/2001/XMLSchema-instance" xsi:type="dcterms:W3CDTF">2015-12-29T09:21:00Z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