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1e2e" w14:paraId="83d1e2e"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Topoloveca, Topolovec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Topoloveca, Topolovec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EOS Matrix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Euroherc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KBC Zagreb, OIB: 46377257342, Kišpatićeva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Topoloveca, Topolovec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DF5512">
      <w:rPr>
        <w:rFonts w:cs="Times New Roman" w:hAnsi="Times New Roman" w:ascii="Times New Roman"/>
        <w:sz w:val="24"/>
        <w:szCs w:val="24"/>
      </w:rPr>
      <w:t>Sp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3C1730"/>
    <w:rsid w:val="003E7E31"/>
    <w:rsid w:val="0045391F"/>
    <w:rsid w:val="00473D63"/>
    <w:rsid w:val="004A0316"/>
    <w:rsid w:val="004B2B70"/>
    <w:rsid w:val="00512076"/>
    <w:rsid w:val="005125F9"/>
    <w:rsid w:val="00537279"/>
    <w:rsid w:val="00566135"/>
    <w:rsid w:val="005A0EF5"/>
    <w:rsid w:val="00660313"/>
    <w:rsid w:val="006B265E"/>
    <w:rsid w:val="007961A5"/>
    <w:rsid w:val="007E22D0"/>
    <w:rsid w:val="008478D3"/>
    <w:rsid w:val="0086692E"/>
    <w:rsid w:val="008975F9"/>
    <w:rsid w:val="008F4A58"/>
    <w:rsid w:val="00945ECB"/>
    <w:rsid w:val="009F6BC7"/>
    <w:rsid w:val="00AA7C12"/>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478D3"/>
    <w:rPr>
      <w:color w:val="808080"/>
      <w:bdr w:space="0" w:sz="0" w:color="auto" w:val="none"/>
      <w:shd w:fill="auto" w:color="auto" w:val="clear"/>
    </w:rPr>
  </w:style>
  <w:style w:customStyle="true" w:styleId="eSPISCCParagraphDefaultFont" w:type="character">
    <w:name w:val="eSPIS_CC_Paragraph Default Font"/>
    <w:basedOn w:val="FontStyle41"/>
    <w:rsid w:val="008478D3"/>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478D3"/>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478D3"/>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478D3"/>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478D3"/>
    <w:rPr>
      <w:color w:val="808080"/>
      <w:bdr w:color="auto" w:space="0" w:sz="0" w:val="none"/>
      <w:shd w:color="auto" w:fill="auto" w:val="clear"/>
    </w:rPr>
  </w:style>
  <w:style w:customStyle="1" w:styleId="eSPISCCParagraphDefaultFont" w:type="character">
    <w:name w:val="eSPIS_CC_Paragraph Default Font"/>
    <w:basedOn w:val="FontStyle41"/>
    <w:rsid w:val="008478D3"/>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478D3"/>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478D3"/>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478D3"/>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KLINIČKI BOLNIČKI CENTAR ZAGREB</vt:lpwstr>
  </prop:property>
  <prop:property name="CC_coloring" pid="4" fmtid="{D5CDD505-2E9C-101B-9397-08002B2CF9AE}">
    <vt:bool>false</vt:bool>
  </prop:property>
  <prop:property name="BrojStranica" pid="5" fmtid="{D5CDD505-2E9C-101B-9397-08002B2CF9AE}">
    <vt:i4>2</vt:i4>
  </prop:property>
</prop:Properties>
</file>