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9ccf" w14:paraId="46f9cc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16A69">
        <w:t>5</w:t>
      </w:r>
      <w:r w:rsidR="00AD4B8E">
        <w:t>58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D4B8E">
        <w:t xml:space="preserve"> </w:t>
      </w:r>
      <w:proofErr w:type="spellStart"/>
      <w:r w:rsidR="00AD4B8E">
        <w:t>INFOPROCES</w:t>
      </w:r>
      <w:proofErr w:type="spellEnd"/>
      <w:r w:rsidR="00AD4B8E">
        <w:t xml:space="preserve"> KVALIFIKACIJE j.d.o.o. za usluge Zagreb, </w:t>
      </w:r>
      <w:proofErr w:type="spellStart"/>
      <w:r w:rsidR="00AD4B8E">
        <w:t>Horvaćanska</w:t>
      </w:r>
      <w:proofErr w:type="spellEnd"/>
      <w:r w:rsidR="00AD4B8E">
        <w:t xml:space="preserve"> 53, </w:t>
      </w:r>
      <w:proofErr w:type="spellStart"/>
      <w:r w:rsidR="00AD4B8E">
        <w:t>OIB</w:t>
      </w:r>
      <w:proofErr w:type="spellEnd"/>
      <w:r w:rsidR="00AD4B8E">
        <w:t xml:space="preserve">: 73488012945, </w:t>
      </w:r>
      <w:r w:rsidR="007D79B5">
        <w:t xml:space="preserve"> </w:t>
      </w:r>
      <w:r w:rsidR="00105C67">
        <w:t>dana 15.</w:t>
      </w:r>
      <w:r w:rsidR="00B16A69">
        <w:t xml:space="preserve">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AD4B8E">
        <w:t>INFOPROCES</w:t>
      </w:r>
      <w:proofErr w:type="spellEnd"/>
      <w:r w:rsidR="00AD4B8E">
        <w:t xml:space="preserve"> KVALIFIKACIJE j.d.o.o. za usluge Zagreb, </w:t>
      </w:r>
      <w:proofErr w:type="spellStart"/>
      <w:r w:rsidR="00AD4B8E">
        <w:t>Horvaćanska</w:t>
      </w:r>
      <w:proofErr w:type="spellEnd"/>
      <w:r w:rsidR="00AD4B8E">
        <w:t xml:space="preserve"> 53, </w:t>
      </w:r>
      <w:proofErr w:type="spellStart"/>
      <w:r w:rsidR="00AD4B8E">
        <w:t>OIB</w:t>
      </w:r>
      <w:proofErr w:type="spellEnd"/>
      <w:r w:rsidR="00AD4B8E">
        <w:t>: 73488012945.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AD4B8E">
        <w:t>INFOPROCES</w:t>
      </w:r>
      <w:proofErr w:type="spellEnd"/>
      <w:r w:rsidR="00AD4B8E">
        <w:t xml:space="preserve"> KVALIFIKACIJE j.d.o.o. za usluge Zagreb, </w:t>
      </w:r>
      <w:proofErr w:type="spellStart"/>
      <w:r w:rsidR="00AD4B8E">
        <w:t>Horvaćanska</w:t>
      </w:r>
      <w:proofErr w:type="spellEnd"/>
      <w:r w:rsidR="00AD4B8E">
        <w:t xml:space="preserve"> 53, </w:t>
      </w:r>
      <w:proofErr w:type="spellStart"/>
      <w:r w:rsidR="00AD4B8E">
        <w:t>OIB</w:t>
      </w:r>
      <w:proofErr w:type="spellEnd"/>
      <w:r w:rsidR="00AD4B8E">
        <w:t>: 73488012945.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AD4B8E">
        <w:rPr>
          <w:bCs/>
        </w:rPr>
        <w:t>12</w:t>
      </w:r>
      <w:r w:rsidR="00105C67">
        <w:rPr>
          <w:bCs/>
        </w:rPr>
        <w:t>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</w:t>
      </w:r>
      <w:r w:rsidR="00AD4B8E">
        <w:rPr>
          <w:bCs/>
        </w:rPr>
        <w:t>665</w:t>
      </w:r>
      <w:r w:rsidR="00105C67">
        <w:rPr>
          <w:bCs/>
        </w:rPr>
        <w:t xml:space="preserve"> od </w:t>
      </w:r>
      <w:r w:rsidR="00AD4B8E">
        <w:rPr>
          <w:bCs/>
        </w:rPr>
        <w:t>9</w:t>
      </w:r>
      <w:r w:rsidR="00105C67">
        <w:rPr>
          <w:bCs/>
        </w:rPr>
        <w:t>. veljače 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r w:rsidR="00105C67">
        <w:t xml:space="preserve">EKO </w:t>
      </w:r>
      <w:proofErr w:type="spellStart"/>
      <w:r w:rsidR="00105C67">
        <w:t>PATRIA</w:t>
      </w:r>
      <w:proofErr w:type="spellEnd"/>
      <w:r w:rsidR="00105C67">
        <w:t xml:space="preserve">, braniteljska zadruga za graditeljstvo Petrinja, Đure </w:t>
      </w:r>
      <w:proofErr w:type="spellStart"/>
      <w:r w:rsidR="00105C67">
        <w:t>Pukeca</w:t>
      </w:r>
      <w:proofErr w:type="spellEnd"/>
      <w:r w:rsidR="00105C67">
        <w:t xml:space="preserve"> 14/I, </w:t>
      </w:r>
      <w:proofErr w:type="spellStart"/>
      <w:r w:rsidR="00105C67">
        <w:t>OIB</w:t>
      </w:r>
      <w:proofErr w:type="spellEnd"/>
      <w:r w:rsidR="00105C67">
        <w:t>: 59135874540.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AD4B8E" w:rsidP="0066200A" w:rsidR="0066200A">
      <w:pPr>
        <w:pStyle w:val="Tijeloteksta"/>
        <w:ind w:left="708"/>
        <w:jc w:val="right"/>
      </w:pPr>
      <w:r>
        <w:t>20-</w:t>
      </w:r>
      <w:r w:rsidR="0066200A">
        <w:t>St-</w:t>
      </w:r>
      <w:r w:rsidR="00B16A69">
        <w:t>5</w:t>
      </w:r>
      <w:r>
        <w:t>58</w:t>
      </w:r>
      <w:r w:rsidR="0066200A"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105C67">
        <w:t>30</w:t>
      </w:r>
      <w:r w:rsidR="00B16A69">
        <w:t>. kolovoza</w:t>
      </w:r>
      <w:r>
        <w:t xml:space="preserve"> 2018., objavio oglas na mrežnoj stranici e-oglasna ploča sudova pod poslovnim brojem St-</w:t>
      </w:r>
      <w:r w:rsidR="00105C67">
        <w:t>5</w:t>
      </w:r>
      <w:r w:rsidR="00AD4B8E">
        <w:t>58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05C67">
        <w:t>15</w:t>
      </w:r>
      <w:r w:rsidR="00B16A69">
        <w:t>. studen</w:t>
      </w:r>
      <w:r w:rsidR="00AD4B8E">
        <w:t>i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2F51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4B8E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2F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2F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F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F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2F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2F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F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F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St-558/2018</izvorni_sadrzaj>
    <derivirana_varijabla naziv="DomainObject.Predmet.OznakaBroj_1">St-558/2018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INFOPROCES KVALIFIKACIJE j.d.o.o. za usluge</izvorni_sadrzaj>
    <derivirana_varijabla naziv="DomainObject.Predmet.ProtustrankaFormated_1">  INFOPROCES KVALIFIKACIJE j.d.o.o. za usluge</derivirana_varijabla>
  </DomainObject.Predmet.ProtustrankaFormated>
  <DomainObject.Predmet.ProtustrankaFormatedOIB>
    <izvorni_sadrzaj>  INFOPROCES KVALIFIKACIJE j.d.o.o. za usluge, OIB 73488012945</izvorni_sadrzaj>
    <derivirana_varijabla naziv="DomainObject.Predmet.ProtustrankaFormatedOIB_1">  INFOPROCES KVALIFIKACIJE j.d.o.o. za usluge, OIB 73488012945</derivirana_varijabla>
  </DomainObject.Predmet.ProtustrankaFormatedOIB>
  <DomainObject.Predmet.ProtustrankaFormatedWithAdress>
    <izvorni_sadrzaj> INFOPROCES KVALIFIKACIJE j.d.o.o. za usluge, Horvaćanska 53, 10000 Zagreb</izvorni_sadrzaj>
    <derivirana_varijabla naziv="DomainObject.Predmet.ProtustrankaFormatedWithAdress_1"> INFOPROCES KVALIFIKACIJE j.d.o.o. za usluge, Horvaćanska 53, 10000 Zagreb</derivirana_varijabla>
  </DomainObject.Predmet.ProtustrankaFormatedWithAdress>
  <DomainObject.Predmet.ProtustrankaFormatedWithAdressOIB>
    <izvorni_sadrzaj> INFOPROCES KVALIFIKACIJE j.d.o.o. za usluge, OIB 73488012945, Horvaćanska 53, 10000 Zagreb</izvorni_sadrzaj>
    <derivirana_varijabla naziv="DomainObject.Predmet.ProtustrankaFormatedWithAdressOIB_1"> INFOPROCES KVALIFIKACIJE j.d.o.o. za usluge, OIB 73488012945, Horvaćanska 53, 10000 Zagreb</derivirana_varijabla>
  </DomainObject.Predmet.ProtustrankaFormatedWithAdressOIB>
  <DomainObject.Predmet.ProtustrankaWithAdress>
    <izvorni_sadrzaj>INFOPROCES KVALIFIKACIJE j.d.o.o. za usluge Horvaćanska 53, 10000 Zagreb</izvorni_sadrzaj>
    <derivirana_varijabla naziv="DomainObject.Predmet.ProtustrankaWithAdress_1">INFOPROCES KVALIFIKACIJE j.d.o.o. za usluge Horvaćanska 53, 10000 Zagreb</derivirana_varijabla>
  </DomainObject.Predmet.ProtustrankaWithAdress>
  <DomainObject.Predmet.ProtustrankaWithAdressOIB>
    <izvorni_sadrzaj>INFOPROCES KVALIFIKACIJE j.d.o.o. za usluge, OIB 73488012945, Horvaćanska 53, 10000 Zagreb</izvorni_sadrzaj>
    <derivirana_varijabla naziv="DomainObject.Predmet.ProtustrankaWithAdressOIB_1">INFOPROCES KVALIFIKACIJE j.d.o.o. za usluge, OIB 73488012945, Horvaćanska 53, 10000 Zagreb</derivirana_varijabla>
  </DomainObject.Predmet.ProtustrankaWithAdressOIB>
  <DomainObject.Predmet.ProtustrankaNazivFormated>
    <izvorni_sadrzaj>INFOPROCES KVALIFIKACIJE j.d.o.o. za usluge</izvorni_sadrzaj>
    <derivirana_varijabla naziv="DomainObject.Predmet.ProtustrankaNazivFormated_1">INFOPROCES KVALIFIKACIJE j.d.o.o. za usluge</derivirana_varijabla>
  </DomainObject.Predmet.ProtustrankaNazivFormated>
  <DomainObject.Predmet.ProtustrankaNazivFormatedOIB>
    <izvorni_sadrzaj>INFOPROCES KVALIFIKACIJE j.d.o.o. za usluge, OIB 73488012945</izvorni_sadrzaj>
    <derivirana_varijabla naziv="DomainObject.Predmet.ProtustrankaNazivFormatedOIB_1">INFOPROCES KVALIFIKACIJE j.d.o.o. za usluge, OIB 73488012945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INFOPROCES KVALIFIKACIJE j.d.o.o. za usluge</item>
    </izvorni_sadrzaj>
    <derivirana_varijabla naziv="DomainObject.Predmet.ProtuStrankaListFormated_1">
      <item>INFOPROCES KVALIFIKACIJE j.d.o.o. za usluge</item>
    </derivirana_varijabla>
  </DomainObject.Predmet.ProtuStrankaListFormated>
  <DomainObject.Predmet.ProtuStrankaListFormatedOIB>
    <izvorni_sadrzaj>
      <item>INFOPROCES KVALIFIKACIJE j.d.o.o. za usluge, OIB 73488012945</item>
    </izvorni_sadrzaj>
    <derivirana_varijabla naziv="DomainObject.Predmet.ProtuStrankaListFormatedOIB_1">
      <item>INFOPROCES KVALIFIKACIJE j.d.o.o. za usluge, OIB 73488012945</item>
    </derivirana_varijabla>
  </DomainObject.Predmet.ProtuStrankaListFormatedOIB>
  <DomainObject.Predmet.ProtuStrankaListFormatedWithAdress>
    <izvorni_sadrzaj>
      <item>INFOPROCES KVALIFIKACIJE j.d.o.o. za usluge, Horvaćanska 53, 10000 Zagreb</item>
    </izvorni_sadrzaj>
    <derivirana_varijabla naziv="DomainObject.Predmet.ProtuStrankaListFormatedWithAdress_1">
      <item>INFOPROCES KVALIFIKACIJE j.d.o.o. za usluge, Horvaćanska 53, 10000 Zagreb</item>
    </derivirana_varijabla>
  </DomainObject.Predmet.ProtuStrankaListFormatedWithAdress>
  <DomainObject.Predmet.ProtuStrankaListFormatedWithAdressOIB>
    <izvorni_sadrzaj>
      <item>INFOPROCES KVALIFIKACIJE j.d.o.o. za usluge, OIB 73488012945, Horvaćanska 53, 10000 Zagreb</item>
    </izvorni_sadrzaj>
    <derivirana_varijabla naziv="DomainObject.Predmet.ProtuStrankaListFormatedWithAdressOIB_1">
      <item>INFOPROCES KVALIFIKACIJE j.d.o.o. za usluge, OIB 73488012945, Horvaćanska 53, 10000 Zagreb</item>
    </derivirana_varijabla>
  </DomainObject.Predmet.ProtuStrankaListFormatedWithAdressOIB>
  <DomainObject.Predmet.ProtuStrankaListNazivFormated>
    <izvorni_sadrzaj>
      <item>INFOPROCES KVALIFIKACIJE j.d.o.o. za usluge</item>
    </izvorni_sadrzaj>
    <derivirana_varijabla naziv="DomainObject.Predmet.ProtuStrankaListNazivFormated_1">
      <item>INFOPROCES KVALIFIKACIJE j.d.o.o. za usluge</item>
    </derivirana_varijabla>
  </DomainObject.Predmet.ProtuStrankaListNazivFormated>
  <DomainObject.Predmet.ProtuStrankaListNazivFormatedOIB>
    <izvorni_sadrzaj>
      <item>INFOPROCES KVALIFIKACIJE j.d.o.o. za usluge, OIB 73488012945</item>
    </izvorni_sadrzaj>
    <derivirana_varijabla naziv="DomainObject.Predmet.ProtuStrankaListNazivFormatedOIB_1">
      <item>INFOPROCES KVALIFIKACIJE j.d.o.o. za usluge, OIB 73488012945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INFOPROCES KVALIFIKACIJE j.d.o.o. za usluge</izvorni_sadrzaj>
    <derivirana_varijabla naziv="DomainObject.Predmet.ProtustrankaIDrugi_1">INFOPROCES KVALIFIKACIJE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INFOPROCES KVALIFIKACIJE j.d.o.o. za usluge, OIB 73488012945, Horvaćanska 53, 10000 Zagreb</izvorni_sadrzaj>
    <derivirana_varijabla naziv="DomainObject.Predmet.ProtustrankaIDrugiAdressOIB_1">INFOPROCES KVALIFIKACIJE j.d.o.o. za usluge, OIB 73488012945, Horvaćanska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INFOPROCES KVALIFIKACIJE j.d.o.o. za usluge</item>
      <item>FINA Regionalni centar Zagreb</item>
    </izvorni_sadrzaj>
    <derivirana_varijabla naziv="DomainObject.Predmet.SudioniciListNaziv_1">
      <item>INFOPROCES KVALIFIKACIJE j.d.o.o. za usluge</item>
      <item>FINA Regionalni centar Zagreb</item>
    </derivirana_varijabla>
  </DomainObject.Predmet.SudioniciListNaziv>
  <DomainObject.Predmet.SudioniciListAdressOIB>
    <izvorni_sadrzaj>
      <item>INFOPROCES KVALIFIKACIJE j.d.o.o. za usluge, OIB 73488012945, Horvaćanska 53,10000 Zagreb</item>
      <item>FINA Regionalni centar Zagreb, OIB 85821130368, Trg svibanjskih žrtava 1995. br. 1,10000 Zagreb</item>
    </izvorni_sadrzaj>
    <derivirana_varijabla naziv="DomainObject.Predmet.SudioniciListAdressOIB_1">
      <item>INFOPROCES KVALIFIKACIJE j.d.o.o. za usluge, OIB 73488012945, Horvaćanska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73488012945</item>
      <item>, OIB 85821130368</item>
    </izvorni_sadrzaj>
    <derivirana_varijabla naziv="DomainObject.Predmet.SudioniciListNazivOIB_1">
      <item>, OIB 73488012945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5A616-1985-45A2-A432-ACEF02482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3155</properties:Characters>
  <properties:Lines>89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2018-11-15T07:30:00Z</dcterms:created>
  <dc:creator>Korisnik</dc:creator>
  <cp:lastModifiedBy>Ljiljana Floršić</cp:lastModifiedBy>
  <cp:lastPrinted>2018-11-08T08:08:00Z</cp:lastPrinted>
  <dcterms:modified xmlns:xsi="http://www.w3.org/2001/XMLSchema-instance" xsi:type="dcterms:W3CDTF">2018-11-15T07:32:00Z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(St-558-18 -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