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9a059" w14:paraId="729a059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2E662A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2E662A" w:rsidP="002E662A" w:rsidR="002E662A" w:rsidRPr="002E662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2E662A" w:rsidP="002E662A" w:rsidR="002E662A" w:rsidRPr="002E662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2E662A" w:rsidP="002E662A" w:rsidR="002E662A" w:rsidRPr="002E662A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2E662A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2E662A" w:rsidP="002E662A" w:rsidR="002E662A" w:rsidRPr="002E662A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2E662A">
        <w:rPr>
          <w:rFonts w:cs="Times New Roman" w:eastAsia="Times New Roman"/>
          <w:lang w:eastAsia="hr-HR"/>
        </w:rPr>
        <w:t xml:space="preserve">               6. St-440/2015-3.</w:t>
      </w:r>
    </w:p>
    <w:p w:rsidRDefault="002E662A" w:rsidP="002E662A" w:rsidR="002E662A" w:rsidRPr="002E662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E662A" w:rsidP="002E662A" w:rsidR="002E662A" w:rsidRPr="002E662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E662A" w:rsidP="002E662A" w:rsidR="002E662A" w:rsidRPr="002E662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E662A" w:rsidP="002E662A" w:rsidR="002E662A" w:rsidRPr="002E662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E662A" w:rsidP="002E662A" w:rsidR="002E662A" w:rsidRPr="002E662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E662A" w:rsidP="002E662A" w:rsidR="002E662A" w:rsidRPr="002E662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2E662A">
        <w:rPr>
          <w:rFonts w:cs="Times New Roman" w:eastAsia="Times New Roman"/>
          <w:lang w:eastAsia="hr-HR"/>
        </w:rPr>
        <w:t>U  I M E   R E P U B L I K E   H R V A T S K E</w:t>
      </w:r>
    </w:p>
    <w:p w:rsidRDefault="002E662A" w:rsidP="002E662A" w:rsidR="002E662A" w:rsidRPr="002E662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2E662A" w:rsidP="002E662A" w:rsidR="002E662A" w:rsidRPr="002E662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2E662A">
        <w:rPr>
          <w:rFonts w:cs="Times New Roman" w:eastAsia="Times New Roman"/>
          <w:lang w:eastAsia="hr-HR"/>
        </w:rPr>
        <w:t>R J E Š E N J E</w:t>
      </w:r>
    </w:p>
    <w:p w:rsidRDefault="002E662A" w:rsidP="002E662A" w:rsidR="002E662A" w:rsidRPr="002E662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E662A" w:rsidP="002E662A" w:rsidR="002E662A" w:rsidRPr="002E662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E662A" w:rsidP="002E662A" w:rsidR="002E662A" w:rsidRPr="002E662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E662A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2E662A">
        <w:rPr>
          <w:rFonts w:cs="Times New Roman" w:eastAsia="Times New Roman"/>
          <w:lang w:eastAsia="hr-HR"/>
        </w:rPr>
        <w:t>Rajnoviću</w:t>
      </w:r>
      <w:proofErr w:type="spellEnd"/>
      <w:r w:rsidRPr="002E662A">
        <w:rPr>
          <w:rFonts w:cs="Times New Roman" w:eastAsia="Times New Roman"/>
          <w:lang w:eastAsia="hr-HR"/>
        </w:rPr>
        <w:t xml:space="preserve">, u skraćenom stečajnom postupku nad dužnikom MI SPORT d.o.o. za sportske djelatnosti, trgovinu i usluge, Virovitica, Trg dr. Franje Tuđmana 1, </w:t>
      </w:r>
      <w:r w:rsidRPr="002E662A">
        <w:rPr>
          <w:rFonts w:cs="Times New Roman" w:eastAsia="Times New Roman"/>
          <w:szCs w:val="20"/>
          <w:lang w:eastAsia="hr-HR"/>
        </w:rPr>
        <w:t>MBS: 010071104, OIB: 54197893172, 18. veljače 2016.</w:t>
      </w:r>
      <w:r w:rsidRPr="002E662A">
        <w:rPr>
          <w:rFonts w:cs="Times New Roman" w:eastAsia="Times New Roman"/>
          <w:lang w:eastAsia="hr-HR"/>
        </w:rPr>
        <w:t xml:space="preserve"> </w:t>
      </w:r>
    </w:p>
    <w:p w:rsidRDefault="002E662A" w:rsidP="002E662A" w:rsidR="002E662A" w:rsidRPr="002E662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E662A" w:rsidP="002E662A" w:rsidR="002E662A" w:rsidRPr="002E662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E662A" w:rsidP="002E662A" w:rsidR="002E662A" w:rsidRPr="002E662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2E662A">
        <w:rPr>
          <w:rFonts w:cs="Times New Roman" w:eastAsia="Times New Roman"/>
          <w:lang w:eastAsia="hr-HR"/>
        </w:rPr>
        <w:t>r i j e š i o   j e</w:t>
      </w:r>
    </w:p>
    <w:p w:rsidRDefault="002E662A" w:rsidP="002E662A" w:rsidR="002E662A" w:rsidRPr="002E662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E662A" w:rsidP="002E662A" w:rsidR="002E662A" w:rsidRPr="002E662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E662A">
        <w:rPr>
          <w:rFonts w:cs="Times New Roman" w:eastAsia="Times New Roman"/>
          <w:lang w:eastAsia="hr-HR"/>
        </w:rPr>
        <w:t xml:space="preserve">I. Otvara se stečajni postupak nad dužnikom MI SPORT d.o.o. za sportske djelatnosti, trgovinu i usluge, Virovitica, Trg dr. Franje Tuđmana 1, </w:t>
      </w:r>
      <w:r w:rsidRPr="002E662A">
        <w:rPr>
          <w:rFonts w:cs="Times New Roman" w:eastAsia="Times New Roman"/>
          <w:szCs w:val="20"/>
          <w:lang w:eastAsia="hr-HR"/>
        </w:rPr>
        <w:t>MBS: 010071104, OIB: 54197893172.</w:t>
      </w:r>
    </w:p>
    <w:p w:rsidRDefault="002E662A" w:rsidP="002E662A" w:rsidR="002E662A" w:rsidRPr="002E662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E662A" w:rsidP="002E662A" w:rsidR="002E662A" w:rsidRPr="002E662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E662A">
        <w:rPr>
          <w:rFonts w:cs="Times New Roman" w:eastAsia="Times New Roman"/>
          <w:lang w:eastAsia="hr-HR"/>
        </w:rPr>
        <w:t xml:space="preserve">II. Za stečajnog upravitelja imenuje se IVAN HUDOLETNJAK, Ivanec, Zavojna ulica 3, OIB: 80924395653. </w:t>
      </w:r>
    </w:p>
    <w:p w:rsidRDefault="002E662A" w:rsidP="002E662A" w:rsidR="002E662A" w:rsidRPr="002E662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E662A" w:rsidP="002E662A" w:rsidR="002E662A" w:rsidRPr="002E662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E662A">
        <w:rPr>
          <w:rFonts w:cs="Times New Roman" w:eastAsia="Times New Roman"/>
          <w:lang w:eastAsia="hr-HR"/>
        </w:rPr>
        <w:t xml:space="preserve">III. Zaključuje se stečajni postupak nad dužnikom MI SPORT d.o.o. za sportske djelatnosti, trgovinu i usluge, Virovitica, Trg dr. Franje Tuđmana 1, </w:t>
      </w:r>
      <w:r w:rsidRPr="002E662A">
        <w:rPr>
          <w:rFonts w:cs="Times New Roman" w:eastAsia="Times New Roman"/>
          <w:szCs w:val="20"/>
          <w:lang w:eastAsia="hr-HR"/>
        </w:rPr>
        <w:t>MBS: 010071104, OIB: 54197893172.</w:t>
      </w:r>
    </w:p>
    <w:p w:rsidRDefault="002E662A" w:rsidP="002E662A" w:rsidR="002E662A" w:rsidRPr="002E662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E662A" w:rsidP="002E662A" w:rsidR="002E662A" w:rsidRPr="002E662A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E662A">
        <w:rPr>
          <w:rFonts w:cs="Times New Roman" w:eastAsia="Calibri"/>
        </w:rPr>
        <w:t xml:space="preserve">IV. </w:t>
      </w:r>
      <w:r w:rsidRPr="002E662A">
        <w:rPr>
          <w:rFonts w:cs="Times New Roman" w:eastAsia="Times New Roman"/>
          <w:lang w:eastAsia="hr-HR"/>
        </w:rPr>
        <w:t>Stečajni postupak je otvoren i zaključen s danom 18. veljače 2016. u 13,00 sati, kada je ovo rješenje objavljeno na e-oglasnoj ploči ovoga suda.</w:t>
      </w:r>
    </w:p>
    <w:p w:rsidRDefault="002E662A" w:rsidP="002E662A" w:rsidR="002E662A" w:rsidRPr="002E662A">
      <w:pPr>
        <w:spacing w:after="0"/>
        <w:ind w:firstLine="851"/>
        <w:jc w:val="both"/>
        <w:rPr>
          <w:rFonts w:cs="Times New Roman" w:eastAsia="Calibri"/>
        </w:rPr>
      </w:pPr>
    </w:p>
    <w:p w:rsidRDefault="002E662A" w:rsidP="002E662A" w:rsidR="002E662A" w:rsidRPr="002E662A">
      <w:pPr>
        <w:spacing w:after="0"/>
        <w:ind w:firstLine="851"/>
        <w:jc w:val="both"/>
        <w:rPr>
          <w:rFonts w:cs="Times New Roman" w:eastAsia="Calibri"/>
        </w:rPr>
      </w:pPr>
      <w:r w:rsidRPr="002E662A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2E662A" w:rsidP="002E662A" w:rsidR="002E662A" w:rsidRPr="002E662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E662A" w:rsidP="002E662A" w:rsidR="002E662A" w:rsidRPr="002E662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E662A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2E662A" w:rsidP="002E662A" w:rsidR="002E662A" w:rsidRPr="002E662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E662A" w:rsidP="002E662A" w:rsidR="002E662A" w:rsidRPr="002E662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2E662A">
        <w:rPr>
          <w:rFonts w:cs="Times New Roman" w:eastAsia="Times New Roman"/>
          <w:lang w:eastAsia="hr-HR"/>
        </w:rPr>
        <w:t>Obrazloženje</w:t>
      </w:r>
    </w:p>
    <w:p w:rsidRDefault="002E662A" w:rsidP="002E662A" w:rsidR="002E662A" w:rsidRPr="002E662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2E662A" w:rsidP="002E662A" w:rsidR="002E662A" w:rsidRPr="002E662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E662A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St-440/2015-2., koji je objavljen na mrežnoj stranici e-oglasna ploča Trgovačkog suda u Bjelovaru 16. prosinca 2015., pozvao osobu ovlaštenu za zastupanje dužnika da u roku od 15 dana od objave oglasa na mrežnoj stranici e-oglasne ploče  podnese sudu javnobilježnički ovjerovljen popis imovine i obveza na propisanom obrascu.</w:t>
      </w:r>
    </w:p>
    <w:p w:rsidRDefault="002E662A" w:rsidP="002E662A" w:rsidR="002E662A" w:rsidRPr="002E662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E662A" w:rsidP="002E662A" w:rsidR="002E662A" w:rsidRPr="002E662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E662A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2E662A" w:rsidP="002E662A" w:rsidR="002E662A" w:rsidRPr="002E662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E662A" w:rsidP="002E662A" w:rsidR="002E662A" w:rsidRPr="002E662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E662A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2E662A" w:rsidP="002E662A" w:rsidR="002E662A" w:rsidRPr="002E662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E662A" w:rsidP="002E662A" w:rsidR="002E662A" w:rsidRPr="002E662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E662A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2E662A" w:rsidP="002E662A" w:rsidR="002E662A" w:rsidRPr="002E662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E662A" w:rsidP="002E662A" w:rsidR="002E662A" w:rsidRPr="002E662A">
      <w:pPr>
        <w:spacing w:after="0"/>
        <w:ind w:firstLine="851"/>
        <w:jc w:val="both"/>
        <w:rPr>
          <w:rFonts w:cs="Times New Roman" w:eastAsia="Calibri"/>
        </w:rPr>
      </w:pPr>
      <w:r w:rsidRPr="002E662A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2E662A" w:rsidP="002E662A" w:rsidR="002E662A" w:rsidRPr="002E662A">
      <w:pPr>
        <w:spacing w:after="0"/>
        <w:ind w:firstLine="851"/>
        <w:jc w:val="both"/>
        <w:rPr>
          <w:rFonts w:cs="Times New Roman" w:eastAsia="Calibri"/>
        </w:rPr>
      </w:pPr>
    </w:p>
    <w:p w:rsidRDefault="002E662A" w:rsidP="002E662A" w:rsidR="002E662A" w:rsidRPr="002E662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E662A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2E662A" w:rsidP="002E662A" w:rsidR="002E662A" w:rsidRPr="002E662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E662A" w:rsidP="002E662A" w:rsidR="002E662A" w:rsidRPr="002E662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2E662A">
        <w:rPr>
          <w:rFonts w:cs="Times New Roman" w:eastAsia="Times New Roman"/>
          <w:lang w:eastAsia="hr-HR"/>
        </w:rPr>
        <w:t>U Bjelovaru 18. veljače 2016.</w:t>
      </w:r>
    </w:p>
    <w:p w:rsidRDefault="002E662A" w:rsidP="002E662A" w:rsidR="002E662A" w:rsidRPr="002E662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E662A" w:rsidP="002E662A" w:rsidR="002E662A" w:rsidRPr="002E662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2E662A" w:rsidP="002E662A" w:rsidR="002E662A" w:rsidRPr="002E662A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2E662A">
        <w:rPr>
          <w:rFonts w:cs="Times New Roman" w:eastAsia="Times New Roman"/>
          <w:lang w:eastAsia="hr-HR"/>
        </w:rPr>
        <w:t>VIŠI SUDSKI SAVJETNIK</w:t>
      </w:r>
    </w:p>
    <w:p w:rsidRDefault="002E662A" w:rsidP="002E662A" w:rsidR="002E662A" w:rsidRPr="002E662A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2E662A">
        <w:rPr>
          <w:rFonts w:cs="Times New Roman" w:eastAsia="Times New Roman"/>
          <w:lang w:eastAsia="hr-HR"/>
        </w:rPr>
        <w:t xml:space="preserve">                     SINIŠA RAJNOVIĆ  </w:t>
      </w:r>
    </w:p>
    <w:p w:rsidRDefault="002E662A" w:rsidP="002E662A" w:rsidR="002E662A" w:rsidRPr="002E662A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2E662A" w:rsidP="002E662A" w:rsidR="002E662A" w:rsidRPr="002E662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E662A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2E662A">
        <w:rPr>
          <w:rFonts w:cs="Times New Roman" w:eastAsia="Times New Roman"/>
          <w:lang w:eastAsia="hr-HR"/>
        </w:rPr>
        <w:tab/>
      </w:r>
      <w:r w:rsidRPr="002E662A">
        <w:rPr>
          <w:rFonts w:cs="Times New Roman" w:eastAsia="Times New Roman"/>
          <w:lang w:eastAsia="hr-HR"/>
        </w:rPr>
        <w:tab/>
        <w:t xml:space="preserve">         </w:t>
      </w:r>
    </w:p>
    <w:p w:rsidRDefault="002E662A" w:rsidP="002E662A" w:rsidR="002E662A" w:rsidRPr="002E662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E662A" w:rsidP="002E662A" w:rsidR="002E662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E662A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2E662A" w:rsidP="002E662A" w:rsidR="002E662A" w:rsidRPr="002E662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E662A" w:rsidP="002E662A" w:rsidR="002E662A" w:rsidRPr="002E662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E662A" w:rsidP="002E662A" w:rsidR="002E662A" w:rsidRPr="002E662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2E662A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2E662A">
        <w:rPr>
          <w:rFonts w:cs="Times New Roman" w:eastAsia="Times New Roman"/>
          <w:lang w:eastAsia="hr-HR"/>
        </w:rPr>
        <w:t>.</w:t>
      </w:r>
    </w:p>
    <w:p w:rsidRDefault="002E662A" w:rsidP="002E662A" w:rsidR="002E662A" w:rsidRPr="002E662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E662A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2E662A" w:rsidP="002E662A" w:rsidR="002E662A" w:rsidRPr="002E662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E662A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2E662A" w:rsidP="002E662A" w:rsidR="002E662A" w:rsidRPr="002E662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E662A">
        <w:rPr>
          <w:rFonts w:cs="Times New Roman" w:eastAsia="Times New Roman"/>
          <w:lang w:eastAsia="hr-HR"/>
        </w:rPr>
        <w:t xml:space="preserve">             - zakonskom zastupniku dužnika-putem pošte</w:t>
      </w:r>
    </w:p>
    <w:p w:rsidRDefault="002E662A" w:rsidP="002E662A" w:rsidR="002E662A" w:rsidRPr="002E662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E662A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2E662A" w:rsidP="002E662A" w:rsidR="002E662A" w:rsidRPr="002E662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E662A">
        <w:rPr>
          <w:rFonts w:cs="Times New Roman" w:eastAsia="Times New Roman"/>
          <w:lang w:eastAsia="hr-HR"/>
        </w:rPr>
        <w:t xml:space="preserve">                Bjelovar,  Porezna uprava, Ispostava Virovitica, zakonskom zastupniku  </w:t>
      </w:r>
    </w:p>
    <w:p w:rsidRDefault="002E662A" w:rsidP="002E662A" w:rsidR="002E662A" w:rsidRPr="002E662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E662A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2E662A" w:rsidP="002E662A" w:rsidR="002E662A" w:rsidRPr="002E662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E662A">
        <w:rPr>
          <w:rFonts w:cs="Times New Roman" w:eastAsia="Times New Roman"/>
          <w:lang w:eastAsia="hr-HR"/>
        </w:rPr>
        <w:tab/>
        <w:t xml:space="preserve">  - nakon pravomoćnosti-FINI s klauzulom- putem pošte</w:t>
      </w:r>
    </w:p>
    <w:p w:rsidRDefault="002E662A" w:rsidP="002E662A" w:rsidR="002E662A" w:rsidRPr="002E662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E662A">
        <w:rPr>
          <w:rFonts w:cs="Times New Roman" w:eastAsia="Times New Roman"/>
          <w:lang w:eastAsia="hr-HR"/>
        </w:rPr>
        <w:t xml:space="preserve">             - nakon pravomoćnosti- sudskom registru</w:t>
      </w:r>
    </w:p>
    <w:p w:rsidRDefault="002E662A" w:rsidP="002E662A" w:rsidR="002E662A" w:rsidRPr="002E662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E662A">
        <w:rPr>
          <w:rFonts w:cs="Times New Roman" w:eastAsia="Times New Roman"/>
          <w:lang w:eastAsia="hr-HR"/>
        </w:rPr>
        <w:t>II. Kal. pravomoćnost</w:t>
      </w:r>
    </w:p>
    <w:p w:rsidRDefault="002E662A" w:rsidP="002E662A" w:rsidR="002E662A" w:rsidRPr="002E662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E662A">
        <w:rPr>
          <w:rFonts w:cs="Times New Roman" w:eastAsia="Times New Roman"/>
          <w:lang w:eastAsia="hr-HR"/>
        </w:rPr>
        <w:t>Bjelovar 18.2.2016.</w:t>
      </w:r>
    </w:p>
    <w:p w:rsidRDefault="002E662A" w:rsidP="002E662A" w:rsidR="002E662A" w:rsidRPr="002E662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E662A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3280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St-440/2015-3</izvorni_sadrzaj>
    <derivirana_varijabla naziv="DomainObject.Oznaka_1">St-440/2015-3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</izvorni_sadrzaj>
    <derivirana_varijabla naziv="DomainObject.Predmet.Broj_1">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St-440/2015</izvorni_sadrzaj>
    <derivirana_varijabla naziv="DomainObject.Predmet.OznakaBroj_1">St-440/2015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 SPORT d.o.o. za sportske djelatnosti, trgovinu i usluge, Virovitica</izvorni_sadrzaj>
    <derivirana_varijabla naziv="DomainObject.Predmet.ProtustrankaFormated_1">  MI SPORT d.o.o. za sportske djelatnosti, trgovinu i usluge, Virovitica</derivirana_varijabla>
  </DomainObject.Predmet.ProtustrankaFormated>
  <DomainObject.Predmet.ProtustrankaFormatedOIB>
    <izvorni_sadrzaj>  MI SPORT d.o.o. za sportske djelatnosti, trgovinu i usluge, Virovitica, OIB 54197893172</izvorni_sadrzaj>
    <derivirana_varijabla naziv="DomainObject.Predmet.ProtustrankaFormatedOIB_1">  MI SPORT d.o.o. za sportske djelatnosti, trgovinu i usluge, Virovitica, OIB 54197893172</derivirana_varijabla>
  </DomainObject.Predmet.ProtustrankaFormatedOIB>
  <DomainObject.Predmet.ProtustrankaFormatedWithAdress>
    <izvorni_sadrzaj> MI SPORT d.o.o. za sportske djelatnosti, trgovinu i usluge, Virovitica, Trg dr. Franje Tuđmana 1, 33000 Virovitica</izvorni_sadrzaj>
    <derivirana_varijabla naziv="DomainObject.Predmet.ProtustrankaFormatedWithAdress_1"> MI SPORT d.o.o. za sportske djelatnosti, trgovinu i usluge, Virovitica, Trg dr. Franje Tuđmana 1, 33000 Virovitica</derivirana_varijabla>
  </DomainObject.Predmet.ProtustrankaFormatedWithAdress>
  <DomainObject.Predmet.ProtustrankaFormatedWithAdressOIB>
    <izvorni_sadrzaj> MI SPORT d.o.o. za sportske djelatnosti, trgovinu i usluge, Virovitica, OIB 54197893172, Trg dr. Franje Tuđmana 1, 33000 Virovitica</izvorni_sadrzaj>
    <derivirana_varijabla naziv="DomainObject.Predmet.ProtustrankaFormatedWithAdressOIB_1"> MI SPORT d.o.o. za sportske djelatnosti, trgovinu i usluge, Virovitica, OIB 54197893172, Trg dr. Franje Tuđmana 1, 33000 Virovitica</derivirana_varijabla>
  </DomainObject.Predmet.ProtustrankaFormatedWithAdressOIB>
  <DomainObject.Predmet.ProtustrankaWithAdress>
    <izvorni_sadrzaj>MI SPORT d.o.o. za sportske djelatnosti, trgovinu i usluge, Virovitica Trg dr. Franje Tuđmana 1, 33000 Virovitica</izvorni_sadrzaj>
    <derivirana_varijabla naziv="DomainObject.Predmet.ProtustrankaWithAdress_1">MI SPORT d.o.o. za sportske djelatnosti, trgovinu i usluge, Virovitica Trg dr. Franje Tuđmana 1, 33000 Virovitica</derivirana_varijabla>
  </DomainObject.Predmet.ProtustrankaWithAdress>
  <DomainObject.Predmet.ProtustrankaWithAdressOIB>
    <izvorni_sadrzaj>MI SPORT d.o.o. za sportske djelatnosti, trgovinu i usluge, Virovitica, OIB 54197893172, Trg dr. Franje Tuđmana 1, 33000 Virovitica</izvorni_sadrzaj>
    <derivirana_varijabla naziv="DomainObject.Predmet.ProtustrankaWithAdressOIB_1">MI SPORT d.o.o. za sportske djelatnosti, trgovinu i usluge, Virovitica, OIB 54197893172, Trg dr. Franje Tuđmana 1, 33000 Virovitica</derivirana_varijabla>
  </DomainObject.Predmet.ProtustrankaWithAdressOIB>
  <DomainObject.Predmet.ProtustrankaNazivFormated>
    <izvorni_sadrzaj>MI SPORT d.o.o. za sportske djelatnosti, trgovinu i usluge, Virovitica</izvorni_sadrzaj>
    <derivirana_varijabla naziv="DomainObject.Predmet.ProtustrankaNazivFormated_1">MI SPORT d.o.o. za sportske djelatnosti, trgovinu i usluge, Virovitica</derivirana_varijabla>
  </DomainObject.Predmet.ProtustrankaNazivFormated>
  <DomainObject.Predmet.ProtustrankaNazivFormatedOIB>
    <izvorni_sadrzaj>MI SPORT d.o.o. za sportske djelatnosti, trgovinu i usluge, Virovitica, OIB 54197893172</izvorni_sadrzaj>
    <derivirana_varijabla naziv="DomainObject.Predmet.ProtustrankaNazivFormatedOIB_1">MI SPORT d.o.o. za sportske djelatnosti, trgovinu i usluge, Virovitica, OIB 54197893172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MI SPORT d.o.o. za sportske djelatnosti, trgovinu i usluge, Virovitica</item>
    </izvorni_sadrzaj>
    <derivirana_varijabla naziv="DomainObject.Predmet.ProtuStrankaListFormated_1">
      <item>MI SPORT d.o.o. za sportske djelatnosti, trgovinu i usluge, Virovitica</item>
    </derivirana_varijabla>
  </DomainObject.Predmet.ProtuStrankaListFormated>
  <DomainObject.Predmet.ProtuStrankaListFormatedOIB>
    <izvorni_sadrzaj>
      <item>MI SPORT d.o.o. za sportske djelatnosti, trgovinu i usluge, Virovitica, OIB 54197893172</item>
    </izvorni_sadrzaj>
    <derivirana_varijabla naziv="DomainObject.Predmet.ProtuStrankaListFormatedOIB_1">
      <item>MI SPORT d.o.o. za sportske djelatnosti, trgovinu i usluge, Virovitica, OIB 54197893172</item>
    </derivirana_varijabla>
  </DomainObject.Predmet.ProtuStrankaListFormatedOIB>
  <DomainObject.Predmet.ProtuStrankaListFormatedWithAdress>
    <izvorni_sadrzaj>
      <item>MI SPORT d.o.o. za sportske djelatnosti, trgovinu i usluge, Virovitica, Trg dr. Franje Tuđmana 1, 33000 Virovitica</item>
    </izvorni_sadrzaj>
    <derivirana_varijabla naziv="DomainObject.Predmet.ProtuStrankaListFormatedWithAdress_1">
      <item>MI SPORT d.o.o. za sportske djelatnosti, trgovinu i usluge, Virovitica, Trg dr. Franje Tuđmana 1, 33000 Virovitica</item>
    </derivirana_varijabla>
  </DomainObject.Predmet.ProtuStrankaListFormatedWithAdress>
  <DomainObject.Predmet.ProtuStrankaListFormatedWithAdressOIB>
    <izvorni_sadrzaj>
      <item>MI SPORT d.o.o. za sportske djelatnosti, trgovinu i usluge, Virovitica, OIB 54197893172, Trg dr. Franje Tuđmana 1, 33000 Virovitica</item>
    </izvorni_sadrzaj>
    <derivirana_varijabla naziv="DomainObject.Predmet.ProtuStrankaListFormatedWithAdressOIB_1">
      <item>MI SPORT d.o.o. za sportske djelatnosti, trgovinu i usluge, Virovitica, OIB 54197893172, Trg dr. Franje Tuđmana 1, 33000 Virovitica</item>
    </derivirana_varijabla>
  </DomainObject.Predmet.ProtuStrankaListFormatedWithAdressOIB>
  <DomainObject.Predmet.ProtuStrankaListNazivFormated>
    <izvorni_sadrzaj>
      <item>MI SPORT d.o.o. za sportske djelatnosti, trgovinu i usluge, Virovitica</item>
    </izvorni_sadrzaj>
    <derivirana_varijabla naziv="DomainObject.Predmet.ProtuStrankaListNazivFormated_1">
      <item>MI SPORT d.o.o. za sportske djelatnosti, trgovinu i usluge, Virovitica</item>
    </derivirana_varijabla>
  </DomainObject.Predmet.ProtuStrankaListNazivFormated>
  <DomainObject.Predmet.ProtuStrankaListNazivFormatedOIB>
    <izvorni_sadrzaj>
      <item>MI SPORT d.o.o. za sportske djelatnosti, trgovinu i usluge, Virovitica, OIB 54197893172</item>
    </izvorni_sadrzaj>
    <derivirana_varijabla naziv="DomainObject.Predmet.ProtuStrankaListNazivFormatedOIB_1">
      <item>MI SPORT d.o.o. za sportske djelatnosti, trgovinu i usluge, Virovitica, OIB 54197893172</item>
    </derivirana_varijabla>
  </DomainObject.Predmet.ProtuStrankaListNazivFormatedOIB>
  <DomainObject.Predmet.OstaliListFormated>
    <izvorni_sadrzaj>
      <item>MARIJA HANZIĆ</item>
    </izvorni_sadrzaj>
    <derivirana_varijabla naziv="DomainObject.Predmet.OstaliListFormated_1">
      <item>MARIJA HANZIĆ</item>
    </derivirana_varijabla>
  </DomainObject.Predmet.OstaliListFormated>
  <DomainObject.Predmet.OstaliListFormatedOIB>
    <izvorni_sadrzaj>
      <item>MARIJA HANZIĆ, OIB 15846230339</item>
    </izvorni_sadrzaj>
    <derivirana_varijabla naziv="DomainObject.Predmet.OstaliListFormatedOIB_1">
      <item>MARIJA HANZIĆ, OIB 15846230339</item>
    </derivirana_varijabla>
  </DomainObject.Predmet.OstaliListFormatedOIB>
  <DomainObject.Predmet.OstaliListFormatedWithAdress>
    <izvorni_sadrzaj>
      <item>MARIJA HANZIĆ, Stjepana Radića 11, 33000 Korija</item>
    </izvorni_sadrzaj>
    <derivirana_varijabla naziv="DomainObject.Predmet.OstaliListFormatedWithAdress_1">
      <item>MARIJA HANZIĆ, Stjepana Radića 11, 33000 Korija</item>
    </derivirana_varijabla>
  </DomainObject.Predmet.OstaliListFormatedWithAdress>
  <DomainObject.Predmet.OstaliListFormatedWithAdressOIB>
    <izvorni_sadrzaj>
      <item>MARIJA HANZIĆ, OIB 15846230339, Stjepana Radića 11, 33000 Korija</item>
    </izvorni_sadrzaj>
    <derivirana_varijabla naziv="DomainObject.Predmet.OstaliListFormatedWithAdressOIB_1">
      <item>MARIJA HANZIĆ, OIB 15846230339, Stjepana Radića 11, 33000 Korija</item>
    </derivirana_varijabla>
  </DomainObject.Predmet.OstaliListFormatedWithAdressOIB>
  <DomainObject.Predmet.OstaliListNazivFormated>
    <izvorni_sadrzaj>
      <item>MARIJA HANZIĆ</item>
    </izvorni_sadrzaj>
    <derivirana_varijabla naziv="DomainObject.Predmet.OstaliListNazivFormated_1">
      <item>MARIJA HANZIĆ</item>
    </derivirana_varijabla>
  </DomainObject.Predmet.OstaliListNazivFormated>
  <DomainObject.Predmet.OstaliListNazivFormatedOIB>
    <izvorni_sadrzaj>
      <item>MARIJA HANZIĆ, OIB 15846230339</item>
    </izvorni_sadrzaj>
    <derivirana_varijabla naziv="DomainObject.Predmet.OstaliListNazivFormatedOIB_1">
      <item>MARIJA HANZIĆ, OIB 15846230339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>St-440/2015-3</izvorni_sadrzaj>
    <derivirana_varijabla naziv="DomainObject.PoslovniBrojDokumenta_1">St-440/2015-3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MI SPORT d.o.o. za sportske djelatnosti, trgovinu i usluge, Virovitica</izvorni_sadrzaj>
    <derivirana_varijabla naziv="DomainObject.Predmet.ProtustrankaIDrugi_1">MI SPORT d.o.o. za sportske djelatnosti, trgovinu i usluge, Virovitica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MI SPORT d.o.o. za sportske djelatnosti, trgovinu i usluge, Virovitica, OIB 54197893172, Trg dr. Franje Tuđmana 1, 33000 Virovitica</izvorni_sadrzaj>
    <derivirana_varijabla naziv="DomainObject.Predmet.ProtustrankaIDrugiAdressOIB_1">MI SPORT d.o.o. za sportske djelatnosti, trgovinu i usluge, Virovitica, OIB 54197893172, Trg dr. Franje Tuđmana 1,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MI SPORT d.o.o. za sportske djelatnosti, trgovinu i usluge, Virovitica</item>
      <item>MARIJA HANZIĆ</item>
    </izvorni_sadrzaj>
    <derivirana_varijabla naziv="DomainObject.Predmet.SudioniciListNaziv_1">
      <item>FINA, RC ZAGREB, Podružnica Bjelovar</item>
      <item>MI SPORT d.o.o. za sportske djelatnosti, trgovinu i usluge, Virovitica</item>
      <item>MARIJA HANZIĆ</item>
    </derivirana_varijabla>
  </DomainObject.Predmet.SudioniciListNaziv>
  <DomainObject.Predmet.SudioniciListAdressOIB>
    <izvorni_sadrzaj>
      <item>FINA, RC ZAGREB, Podružnica Bjelovar, OIB 85821130368, F. Supila 4,43000 Bjelovar</item>
      <item>MI SPORT d.o.o. za sportske djelatnosti, trgovinu i usluge, Virovitica, OIB 54197893172, Trg dr. Franje Tuđmana 1,33000 Virovitica</item>
      <item>MARIJA HANZIĆ, OIB 15846230339, Stjepana Radića 11,33000 Korija</item>
    </izvorni_sadrzaj>
    <derivirana_varijabla naziv="DomainObject.Predmet.SudioniciListAdressOIB_1">
      <item>FINA, RC ZAGREB, Podružnica Bjelovar, OIB 85821130368, F. Supila 4,43000 Bjelovar</item>
      <item>MI SPORT d.o.o. za sportske djelatnosti, trgovinu i usluge, Virovitica, OIB 54197893172, Trg dr. Franje Tuđmana 1,33000 Virovitica</item>
      <item>MARIJA HANZIĆ, OIB 15846230339, Stjepana Radića 11,33000 Korija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F947A2-2733-41DD-8618-788D50D0A7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711</properties:Words>
  <properties:Characters>3819</properties:Characters>
  <properties:Lines>112</properties:Lines>
  <properties:Paragraphs>34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2016-02-18T11:34:00Z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St-440/2015-3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