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159e" w14:paraId="140159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40503" w:rsidP="00E40503" w:rsidR="00E4050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St-953/2016-3.</w:t>
      </w:r>
    </w:p>
    <w:p w:rsidRDefault="00E40503" w:rsidP="00E40503" w:rsidR="00E40503">
      <w:pPr>
        <w:jc w:val="both"/>
        <w:rPr>
          <w:rFonts w:cs="Arial" w:hAnsi="Arial" w:ascii="Arial"/>
          <w:b/>
        </w:rPr>
      </w:pPr>
    </w:p>
    <w:p w:rsidRDefault="00E40503" w:rsidP="00E40503" w:rsidR="00E405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40503" w:rsidP="00E40503" w:rsidR="00E40503">
      <w:pPr>
        <w:jc w:val="center"/>
        <w:rPr>
          <w:rFonts w:cs="Arial" w:hAnsi="Arial" w:ascii="Arial"/>
          <w:b/>
        </w:rPr>
      </w:pPr>
    </w:p>
    <w:p w:rsidRDefault="00E40503" w:rsidP="00E40503" w:rsidR="00E4050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HRUŠKAR d.o.o. za </w:t>
      </w:r>
      <w:proofErr w:type="spellStart"/>
      <w:r>
        <w:rPr>
          <w:rFonts w:cs="Arial" w:hAnsi="Arial" w:ascii="Arial"/>
        </w:rPr>
        <w:t>autoservisne</w:t>
      </w:r>
      <w:proofErr w:type="spellEnd"/>
      <w:r>
        <w:rPr>
          <w:rFonts w:cs="Arial" w:hAnsi="Arial" w:ascii="Arial"/>
        </w:rPr>
        <w:t xml:space="preserve"> usluge i trgovinu iz Male </w:t>
      </w:r>
      <w:proofErr w:type="spellStart"/>
      <w:r>
        <w:rPr>
          <w:rFonts w:cs="Arial" w:hAnsi="Arial" w:ascii="Arial"/>
        </w:rPr>
        <w:t>Ostrne</w:t>
      </w:r>
      <w:proofErr w:type="spellEnd"/>
      <w:r>
        <w:rPr>
          <w:rFonts w:cs="Arial" w:hAnsi="Arial" w:ascii="Arial"/>
        </w:rPr>
        <w:t xml:space="preserve">, Zagrebačka 27, MBS 080178807, OIB 99405912073, dana 18. siječnja 2017. godine  </w:t>
      </w: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HRUŠKAR d.o.o. za </w:t>
      </w:r>
      <w:proofErr w:type="spellStart"/>
      <w:r>
        <w:rPr>
          <w:rFonts w:cs="Arial" w:hAnsi="Arial" w:ascii="Arial"/>
        </w:rPr>
        <w:t>autoservisne</w:t>
      </w:r>
      <w:proofErr w:type="spellEnd"/>
      <w:r>
        <w:rPr>
          <w:rFonts w:cs="Arial" w:hAnsi="Arial" w:ascii="Arial"/>
        </w:rPr>
        <w:t xml:space="preserve"> usluge i trgovinu iz Male </w:t>
      </w:r>
      <w:proofErr w:type="spellStart"/>
      <w:r>
        <w:rPr>
          <w:rFonts w:cs="Arial" w:hAnsi="Arial" w:ascii="Arial"/>
        </w:rPr>
        <w:t>Ostrne</w:t>
      </w:r>
      <w:proofErr w:type="spellEnd"/>
      <w:r>
        <w:rPr>
          <w:rFonts w:cs="Arial" w:hAnsi="Arial" w:ascii="Arial"/>
        </w:rPr>
        <w:t>, Zagrebačka 27, MBS 080178807, OIB 99405912073.</w:t>
      </w: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JUGOSLAV PURAN iz Bjelovara, Josipa Jelačića 12, OIB 70582689973.</w:t>
      </w: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HRUŠKAR d.o.o. za </w:t>
      </w:r>
      <w:proofErr w:type="spellStart"/>
      <w:r>
        <w:rPr>
          <w:rFonts w:cs="Arial" w:hAnsi="Arial" w:ascii="Arial"/>
        </w:rPr>
        <w:t>autoservisne</w:t>
      </w:r>
      <w:proofErr w:type="spellEnd"/>
      <w:r>
        <w:rPr>
          <w:rFonts w:cs="Arial" w:hAnsi="Arial" w:ascii="Arial"/>
        </w:rPr>
        <w:t xml:space="preserve"> usluge i trgovinu iz Male </w:t>
      </w:r>
      <w:proofErr w:type="spellStart"/>
      <w:r>
        <w:rPr>
          <w:rFonts w:cs="Arial" w:hAnsi="Arial" w:ascii="Arial"/>
        </w:rPr>
        <w:t>Ostrne</w:t>
      </w:r>
      <w:proofErr w:type="spellEnd"/>
      <w:r>
        <w:rPr>
          <w:rFonts w:cs="Arial" w:hAnsi="Arial" w:ascii="Arial"/>
        </w:rPr>
        <w:t>, Zagrebačka 27, MBS 080178807, OIB 99405912073.</w:t>
      </w:r>
    </w:p>
    <w:p w:rsidRDefault="00E40503" w:rsidP="00E40503" w:rsidR="00E4050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siječnja 2017. godine u 08,20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E40503" w:rsidP="00E40503" w:rsidR="00E4050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40503" w:rsidP="00E40503" w:rsidR="00E4050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E40503" w:rsidP="00E40503" w:rsidR="00E40503">
      <w:pPr>
        <w:jc w:val="center"/>
        <w:rPr>
          <w:rFonts w:cs="Arial" w:hAnsi="Arial" w:ascii="Arial"/>
          <w:b/>
        </w:rPr>
      </w:pP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St-953/2016-2, koji je objavljen na mrežnoj stranici e-oglasna ploča Trgovačkog suda u Bjelovaru dana 27.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40503" w:rsidP="00E40503" w:rsidR="00E405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40503" w:rsidP="00E40503" w:rsidR="00E40503">
      <w:pPr>
        <w:pStyle w:val="Bezproreda"/>
        <w:ind w:firstLine="851"/>
        <w:jc w:val="both"/>
        <w:rPr>
          <w:rFonts w:cs="Arial" w:hAnsi="Arial" w:ascii="Arial"/>
        </w:rPr>
      </w:pPr>
    </w:p>
    <w:p w:rsidRDefault="00E40503" w:rsidP="00E40503" w:rsidR="00E405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E40503" w:rsidP="00E40503" w:rsidR="00E405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siječnja 2017. godine</w:t>
      </w:r>
    </w:p>
    <w:p w:rsidRDefault="00E40503" w:rsidP="00E40503" w:rsidR="00E4050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40503" w:rsidP="00E40503" w:rsidR="00E4050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E40503" w:rsidP="00E40503" w:rsidR="00E4050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40503" w:rsidP="00E40503" w:rsidR="00E405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18.01.2017.g.</w:t>
      </w: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E40503" w:rsidP="00E40503" w:rsidR="00E40503">
      <w:pPr>
        <w:rPr>
          <w:rFonts w:cs="Arial" w:hAnsi="Arial" w:ascii="Arial"/>
        </w:rPr>
      </w:pPr>
    </w:p>
    <w:p w:rsidRDefault="00E40503" w:rsidP="00E40503" w:rsidR="00E40503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503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87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St-953/2016-3</izvorni_sadrzaj>
    <derivirana_varijabla naziv="DomainObject.Oznaka_1">St-953/2016-3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HRUŠKAR d.o.o. zastupanog po punomoćniku Tomislav Hruškar</izvorni_sadrzaj>
    <derivirana_varijabla naziv="DomainObject.Predmet.ProtustrankaFormated_1">  HRUŠKAR d.o.o. zastupanog po punomoćniku Tomislav Hruškar</derivirana_varijabla>
  </DomainObject.Predmet.ProtustrankaFormated>
  <DomainObject.Predmet.ProtustrankaFormatedOIB>
    <izvorni_sadrzaj>  HRUŠKAR d.o.o., OIB 99405912073 zastupanog po punomoćniku Tomislav Hruškar</izvorni_sadrzaj>
    <derivirana_varijabla naziv="DomainObject.Predmet.ProtustrankaFormatedOIB_1">  HRUŠKAR d.o.o., OIB 99405912073 zastupanog po punomoćniku Tomislav Hruškar</derivirana_varijabla>
  </DomainObject.Predmet.ProtustrankaFormatedOIB>
  <DomainObject.Predmet.ProtustrankaFormatedWithAdress>
    <izvorni_sadrzaj> HRUŠKAR d.o.o., Zagrebačka 27, 10370 Mala Ostrna zastupanog po punomoćniku Tomislav Hruškar</izvorni_sadrzaj>
    <derivirana_varijabla naziv="DomainObject.Predmet.ProtustrankaFormatedWithAdress_1"> HRUŠKAR d.o.o., Zagrebačka 27, 10370 Mala Ostrna zastupanog po punomoćniku Tomislav Hruškar</derivirana_varijabla>
  </DomainObject.Predmet.ProtustrankaFormatedWithAdress>
  <DomainObject.Predmet.ProtustrankaFormatedWithAdressOIB>
    <izvorni_sadrzaj> HRUŠKAR d.o.o., OIB 99405912073, Zagrebačka 27, 10370 Mala Ostrna zastupanog po punomoćniku Tomislav Hruškar</izvorni_sadrzaj>
    <derivirana_varijabla naziv="DomainObject.Predmet.ProtustrankaFormatedWithAdressOIB_1"> HRUŠKAR d.o.o., OIB 99405912073, Zagrebačka 27, 10370 Mala Ostrna zastupanog po punomoćniku Tomislav Hruškar</derivirana_varijabla>
  </DomainObject.Predmet.ProtustrankaFormatedWithAdressOIB>
  <DomainObject.Predmet.ProtustrankaWithAdress>
    <izvorni_sadrzaj>HRUŠKAR d.o.o. Zagrebačka 27, 10370 Mala Ostrna</izvorni_sadrzaj>
    <derivirana_varijabla naziv="DomainObject.Predmet.ProtustrankaWithAdress_1">HRUŠKAR d.o.o. Zagrebačka 27, 10370 Mala Ostrna</derivirana_varijabla>
  </DomainObject.Predmet.ProtustrankaWithAdress>
  <DomainObject.Predmet.ProtustrankaWithAdressOIB>
    <izvorni_sadrzaj>HRUŠKAR d.o.o., OIB 99405912073, Zagrebačka 27, 10370 Mala Ostrna</izvorni_sadrzaj>
    <derivirana_varijabla naziv="DomainObject.Predmet.ProtustrankaWithAdressOIB_1">HRUŠKAR d.o.o., OIB 99405912073, Zagrebačka 27, 10370 Mala Ostrna</derivirana_varijabla>
  </DomainObject.Predmet.ProtustrankaWithAdressOIB>
  <DomainObject.Predmet.ProtustrankaNazivFormated>
    <izvorni_sadrzaj>HRUŠKAR d.o.o.</izvorni_sadrzaj>
    <derivirana_varijabla naziv="DomainObject.Predmet.ProtustrankaNazivFormated_1">HRUŠKAR d.o.o.</derivirana_varijabla>
  </DomainObject.Predmet.ProtustrankaNazivFormated>
  <DomainObject.Predmet.ProtustrankaNazivFormatedOIB>
    <izvorni_sadrzaj>HRUŠKAR d.o.o., OIB 99405912073</izvorni_sadrzaj>
    <derivirana_varijabla naziv="DomainObject.Predmet.ProtustrankaNazivFormatedOIB_1">HRUŠKAR d.o.o., OIB 99405912073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HRUŠKAR d.o.o. zastupanog po punomoćniku Tomislav Hruškar</item>
    </izvorni_sadrzaj>
    <derivirana_varijabla naziv="DomainObject.Predmet.ProtuStrankaListFormated_1">
      <item>HRUŠKAR d.o.o. zastupanog po punomoćniku Tomislav Hruškar</item>
    </derivirana_varijabla>
  </DomainObject.Predmet.ProtuStrankaListFormated>
  <DomainObject.Predmet.ProtuStrankaListFormatedOIB>
    <izvorni_sadrzaj>
      <item>HRUŠKAR d.o.o., OIB 99405912073 zastupanog po punomoćniku Tomislav Hruškar</item>
    </izvorni_sadrzaj>
    <derivirana_varijabla naziv="DomainObject.Predmet.ProtuStrankaListFormatedOIB_1">
      <item>HRUŠKAR d.o.o., OIB 99405912073 zastupanog po punomoćniku Tomislav Hruškar</item>
    </derivirana_varijabla>
  </DomainObject.Predmet.ProtuStrankaListFormatedOIB>
  <DomainObject.Predmet.ProtuStrankaListFormatedWithAdress>
    <izvorni_sadrzaj>
      <item>HRUŠKAR d.o.o., Zagrebačka 27, 10370 Mala Ostrna zastupanog po punomoćniku Tomislav Hruškar</item>
    </izvorni_sadrzaj>
    <derivirana_varijabla naziv="DomainObject.Predmet.ProtuStrankaListFormatedWithAdress_1">
      <item>HRUŠKAR d.o.o., Zagrebačka 27, 10370 Mala Ostrna zastupanog po punomoćniku Tomislav Hruškar</item>
    </derivirana_varijabla>
  </DomainObject.Predmet.ProtuStrankaListFormatedWithAdress>
  <DomainObject.Predmet.ProtuStrankaListFormatedWithAdressOIB>
    <izvorni_sadrzaj>
      <item>HRUŠKAR d.o.o., OIB 99405912073, Zagrebačka 27, 10370 Mala Ostrna zastupanog po punomoćniku Tomislav Hruškar</item>
    </izvorni_sadrzaj>
    <derivirana_varijabla naziv="DomainObject.Predmet.ProtuStrankaListFormatedWithAdressOIB_1">
      <item>HRUŠKAR d.o.o., OIB 99405912073, Zagrebačka 27, 10370 Mala Ostrna zastupanog po punomoćniku Tomislav Hruškar</item>
    </derivirana_varijabla>
  </DomainObject.Predmet.ProtuStrankaListFormatedWithAdressOIB>
  <DomainObject.Predmet.ProtuStrankaListNazivFormated>
    <izvorni_sadrzaj>
      <item>HRUŠKAR d.o.o.</item>
    </izvorni_sadrzaj>
    <derivirana_varijabla naziv="DomainObject.Predmet.ProtuStrankaListNazivFormated_1">
      <item>HRUŠKAR d.o.o.</item>
    </derivirana_varijabla>
  </DomainObject.Predmet.ProtuStrankaListNazivFormated>
  <DomainObject.Predmet.ProtuStrankaListNazivFormatedOIB>
    <izvorni_sadrzaj>
      <item>HRUŠKAR d.o.o., OIB 99405912073</item>
    </izvorni_sadrzaj>
    <derivirana_varijabla naziv="DomainObject.Predmet.ProtuStrankaListNazivFormatedOIB_1">
      <item>HRUŠKAR d.o.o., OIB 99405912073</item>
    </derivirana_varijabla>
  </DomainObject.Predmet.ProtuStrankaListNazivFormatedOIB>
  <DomainObject.Predmet.OstaliListFormated>
    <izvorni_sadrzaj>
      <item>Tomislav Hruškar punomoćnik sudionika u postupku HRUŠKAR d.o.o.</item>
    </izvorni_sadrzaj>
    <derivirana_varijabla naziv="DomainObject.Predmet.OstaliListFormated_1">
      <item>Tomislav Hruškar punomoćnik sudionika u postupku HRUŠKAR d.o.o.</item>
    </derivirana_varijabla>
  </DomainObject.Predmet.OstaliListFormated>
  <DomainObject.Predmet.OstaliListFormatedOIB>
    <izvorni_sadrzaj>
      <item>Tomislav Hruškar, OIB 05261113015 punomoćnik sudionika u postupku HRUŠKAR d.o.o.</item>
    </izvorni_sadrzaj>
    <derivirana_varijabla naziv="DomainObject.Predmet.OstaliListFormatedOIB_1">
      <item>Tomislav Hruškar, OIB 05261113015 punomoćnik sudionika u postupku HRUŠKAR d.o.o.</item>
    </derivirana_varijabla>
  </DomainObject.Predmet.OstaliListFormatedOIB>
  <DomainObject.Predmet.OstaliListFormatedWithAdress>
    <izvorni_sadrzaj>
      <item>Tomislav Hruškar, Požarinje 50, 10000 Zagreb punomoćnik sudionika u postupku HRUŠKAR d.o.o.</item>
    </izvorni_sadrzaj>
    <derivirana_varijabla naziv="DomainObject.Predmet.OstaliListFormatedWithAdress_1">
      <item>Tomislav Hruškar, Požarinje 50, 10000 Zagreb punomoćnik sudionika u postupku HRUŠKAR d.o.o.</item>
    </derivirana_varijabla>
  </DomainObject.Predmet.OstaliListFormatedWithAdress>
  <DomainObject.Predmet.OstaliListFormatedWithAdressOIB>
    <izvorni_sadrzaj>
      <item>Tomislav Hruškar, OIB 05261113015, Požarinje 50, 10000 Zagreb punomoćnik sudionika u postupku HRUŠKAR d.o.o.</item>
    </izvorni_sadrzaj>
    <derivirana_varijabla naziv="DomainObject.Predmet.OstaliListFormatedWithAdressOIB_1">
      <item>Tomislav Hruškar, OIB 05261113015, Požarinje 50, 10000 Zagreb punomoćnik sudionika u postupku HRUŠKAR d.o.o.</item>
    </derivirana_varijabla>
  </DomainObject.Predmet.OstaliListFormatedWithAdressOIB>
  <DomainObject.Predmet.OstaliListNazivFormated>
    <izvorni_sadrzaj>
      <item>Tomislav Hruškar</item>
    </izvorni_sadrzaj>
    <derivirana_varijabla naziv="DomainObject.Predmet.OstaliListNazivFormated_1">
      <item>Tomislav Hruškar</item>
    </derivirana_varijabla>
  </DomainObject.Predmet.OstaliListNazivFormated>
  <DomainObject.Predmet.OstaliListNazivFormatedOIB>
    <izvorni_sadrzaj>
      <item>Tomislav Hruškar, OIB 05261113015</item>
    </izvorni_sadrzaj>
    <derivirana_varijabla naziv="DomainObject.Predmet.OstaliListNazivFormatedOIB_1">
      <item>Tomislav Hruškar, OIB 05261113015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St-953/2016-3</izvorni_sadrzaj>
    <derivirana_varijabla naziv="DomainObject.PoslovniBrojDokumenta_1">St-953/2016-3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HRUŠKAR d.o.o.</izvorni_sadrzaj>
    <derivirana_varijabla naziv="DomainObject.Predmet.ProtustrankaIDrugi_1">HRUŠKAR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HRUŠKAR d.o.o., OIB 99405912073, Zagrebačka 27, 10370 Mala Ostrna</izvorni_sadrzaj>
    <derivirana_varijabla naziv="DomainObject.Predmet.ProtustrankaIDrugiAdressOIB_1">HRUŠKAR d.o.o., OIB 99405912073, Zagrebačka 27, 10370 Mala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HRUŠKAR d.o.o.</item>
      <item>FINA Regionalni centar Zagreb</item>
      <item>Tomislav Hruškar</item>
    </izvorni_sadrzaj>
    <derivirana_varijabla naziv="DomainObject.Predmet.SudioniciListNaziv_1">
      <item>HRUŠKAR d.o.o.</item>
      <item>FINA Regionalni centar Zagreb</item>
      <item>Tomislav Hruškar</item>
    </derivirana_varijabla>
  </DomainObject.Predmet.SudioniciListNaziv>
  <DomainObject.Predmet.SudioniciListAdressOIB>
    <izvorni_sadrzaj>
      <item>HRUŠKAR d.o.o., OIB 99405912073, Zagrebačka 27,10370 Mala Ostrna</item>
      <item>FINA Regionalni centar Zagreb, OIB 85821130368, Trg svibanjskih žrtava 1995. 1,10000 Zagreb</item>
      <item>Tomislav Hruškar, OIB 05261113015, Požarinje 50,10000 Zagreb</item>
    </izvorni_sadrzaj>
    <derivirana_varijabla naziv="DomainObject.Predmet.SudioniciListAdressOIB_1">
      <item>HRUŠKAR d.o.o., OIB 99405912073, Zagrebačka 27,10370 Mala Ostrna</item>
      <item>FINA Regionalni centar Zagreb, OIB 85821130368, Trg svibanjskih žrtava 1995. 1,10000 Zagreb</item>
      <item>Tomislav Hruškar, OIB 05261113015, Požarinje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B0D903-9745-400E-8289-86A51E5A4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714</properties:Words>
  <properties:Characters>3853</properties:Characters>
  <properties:Lines>102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2017-01-18T07:09:00Z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St-953/2016-3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