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d161" w14:paraId="f57d161" w:rsidRDefault="009B2B32" w:rsidP="009B2B32" w:rsidR="009B2B32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B2B32" w:rsidP="009B2B32" w:rsidR="009B2B32">
      <w:pPr>
        <w:spacing w:after="0"/>
        <w:jc w:val="both"/>
      </w:pPr>
      <w:r>
        <w:t xml:space="preserve">       REPUBLIKA HRVATSKA</w:t>
      </w:r>
    </w:p>
    <w:p w:rsidRDefault="009B2B32" w:rsidP="009B2B32" w:rsidR="009B2B3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B2B32" w:rsidP="009B2B32" w:rsidR="009B2B32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9B2B32" w:rsidP="009B2B32" w:rsidR="009B2B32">
      <w:pPr>
        <w:spacing w:after="0"/>
        <w:rPr>
          <w:bCs/>
        </w:rPr>
      </w:pPr>
    </w:p>
    <w:p w:rsidRDefault="009B2B32" w:rsidP="009B2B32" w:rsidR="009B2B32">
      <w:pPr>
        <w:spacing w:after="0"/>
        <w:ind w:left="5664"/>
      </w:pPr>
      <w:r>
        <w:t>Poslovni broj: 3 St-599/16-4</w:t>
      </w:r>
    </w:p>
    <w:p w:rsidRDefault="009B2B32" w:rsidP="009B2B32" w:rsidR="009B2B32">
      <w:pPr>
        <w:spacing w:after="0"/>
        <w:rPr>
          <w:b/>
        </w:rPr>
      </w:pPr>
    </w:p>
    <w:p w:rsidRDefault="009B2B32" w:rsidP="009B2B32" w:rsidR="009B2B32">
      <w:pPr>
        <w:spacing w:after="0"/>
        <w:rPr>
          <w:b/>
        </w:rPr>
      </w:pPr>
    </w:p>
    <w:p w:rsidRDefault="009B2B32" w:rsidP="009B2B32" w:rsidR="009B2B32">
      <w:pPr>
        <w:spacing w:after="0"/>
        <w:jc w:val="center"/>
      </w:pPr>
      <w:r>
        <w:t>R E P U B L I K A   H R V A T S K A</w:t>
      </w:r>
    </w:p>
    <w:p w:rsidRDefault="009B2B32" w:rsidP="009B2B32" w:rsidR="009B2B32">
      <w:pPr>
        <w:spacing w:after="0"/>
        <w:rPr>
          <w:b/>
        </w:rPr>
      </w:pPr>
    </w:p>
    <w:p w:rsidRDefault="009B2B32" w:rsidP="009B2B32" w:rsidR="009B2B32">
      <w:pPr>
        <w:spacing w:after="0"/>
        <w:jc w:val="center"/>
      </w:pPr>
      <w:r>
        <w:t>R J E Š E N J E</w:t>
      </w:r>
    </w:p>
    <w:p w:rsidRDefault="009B2B32" w:rsidP="009B2B32" w:rsidR="009B2B32">
      <w:pPr>
        <w:spacing w:after="0"/>
        <w:jc w:val="center"/>
      </w:pPr>
    </w:p>
    <w:p w:rsidRDefault="009B2B32" w:rsidP="009B2B32" w:rsidR="009B2B32">
      <w:pPr>
        <w:spacing w:after="0"/>
        <w:jc w:val="both"/>
        <w:rPr>
          <w:b/>
        </w:rPr>
      </w:pPr>
    </w:p>
    <w:p w:rsidRDefault="009B2B32" w:rsidP="009B2B32" w:rsidR="009B2B32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JAKOV PROJEKT društvo s ograničenom odgovornošću za trgovinu, posredovanje i usluge, skraćena tvrtka JAKOV PROJEKT d.o.o. Čakovec, Ivana Meštrovića 10, MBS: 070080288, OIB: 67290770316, radi otvaranja stečajnog postupka nad dužnikom, dana 11. svibnja 2016. godine, </w:t>
      </w:r>
    </w:p>
    <w:p w:rsidRDefault="009B2B32" w:rsidP="009B2B32" w:rsidR="009B2B32">
      <w:pPr>
        <w:spacing w:after="0"/>
        <w:jc w:val="both"/>
      </w:pPr>
    </w:p>
    <w:p w:rsidRDefault="009B2B32" w:rsidP="009B2B32" w:rsidR="009B2B32">
      <w:pPr>
        <w:spacing w:after="0"/>
        <w:jc w:val="both"/>
      </w:pPr>
    </w:p>
    <w:p w:rsidRDefault="009B2B32" w:rsidP="009B2B32" w:rsidR="009B2B32">
      <w:pPr>
        <w:spacing w:after="0"/>
        <w:jc w:val="center"/>
      </w:pPr>
      <w:r>
        <w:t>r i j e š i o     j e</w:t>
      </w:r>
    </w:p>
    <w:p w:rsidRDefault="009B2B32" w:rsidP="009B2B32" w:rsidR="009B2B32">
      <w:pPr>
        <w:spacing w:after="0"/>
        <w:jc w:val="center"/>
      </w:pPr>
    </w:p>
    <w:p w:rsidRDefault="009B2B32" w:rsidP="009B2B32" w:rsidR="009B2B32">
      <w:pPr>
        <w:spacing w:after="0"/>
      </w:pPr>
    </w:p>
    <w:p w:rsidRDefault="009B2B32" w:rsidP="009B2B32" w:rsidR="009B2B32">
      <w:pPr>
        <w:spacing w:after="0"/>
        <w:jc w:val="both"/>
      </w:pPr>
      <w:r>
        <w:tab/>
        <w:t>I/ Pokreće se prethodni postupak radi utvrđivanja uvjeta za otvaranje stečajnog postupka nad dužnikom JAKOV PROJEKT društvo s ograničenom odgovornošću za trgovinu, posredovanje i usluge, skraćena tvrtka JAKOV PROJEKT d.o.o. Čakovec, Ivana Meštrovića 10, MBS: 070080288, OIB: 67290770316.</w:t>
      </w:r>
    </w:p>
    <w:p w:rsidRDefault="009B2B32" w:rsidP="009B2B32" w:rsidR="009B2B32">
      <w:pPr>
        <w:spacing w:after="0"/>
        <w:jc w:val="both"/>
      </w:pPr>
    </w:p>
    <w:p w:rsidRDefault="009B2B32" w:rsidP="009B2B32" w:rsidR="009B2B32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</w:t>
      </w:r>
    </w:p>
    <w:p w:rsidRDefault="009B2B32" w:rsidP="009B2B32" w:rsidR="009B2B32">
      <w:pPr>
        <w:spacing w:after="0"/>
        <w:jc w:val="both"/>
      </w:pPr>
    </w:p>
    <w:p w:rsidRDefault="009B2B32" w:rsidP="009B2B32" w:rsidR="009B2B32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04. srpnja 2016. u 09,30 sati</w:t>
      </w:r>
    </w:p>
    <w:p w:rsidRDefault="009B2B32" w:rsidP="009B2B32" w:rsidR="009B2B32">
      <w:pPr>
        <w:spacing w:after="0"/>
        <w:rPr>
          <w:b/>
          <w:u w:val="single"/>
        </w:rPr>
      </w:pPr>
    </w:p>
    <w:p w:rsidRDefault="009B2B32" w:rsidP="009B2B32" w:rsidR="009B2B32">
      <w:pPr>
        <w:spacing w:after="0"/>
        <w:ind w:firstLine="708"/>
        <w:jc w:val="both"/>
      </w:pPr>
      <w:r>
        <w:t>III/ Na ročište se pozivaju:</w:t>
      </w:r>
    </w:p>
    <w:p w:rsidRDefault="009B2B32" w:rsidP="009B2B32" w:rsidR="009B2B32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dužnik JAKOV PROJEKT d.o.o. Čakovec, Ivana Meštrovića 10, uz prijedlog  </w:t>
      </w:r>
    </w:p>
    <w:p w:rsidRDefault="009B2B32" w:rsidP="009B2B32" w:rsidR="009B2B32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ŽDO Varaždin, građansko-upravni odjel </w:t>
      </w:r>
    </w:p>
    <w:p w:rsidRDefault="009B2B32" w:rsidP="009B2B32" w:rsidR="009B2B32">
      <w:pPr>
        <w:spacing w:after="0"/>
        <w:jc w:val="both"/>
      </w:pPr>
    </w:p>
    <w:p w:rsidRDefault="009B2B32" w:rsidP="009B2B32" w:rsidR="009B2B32">
      <w:pPr>
        <w:spacing w:after="0"/>
        <w:jc w:val="both"/>
      </w:pPr>
    </w:p>
    <w:p w:rsidRDefault="009B2B32" w:rsidP="009B2B32" w:rsidR="009B2B32">
      <w:pPr>
        <w:spacing w:after="0"/>
        <w:jc w:val="center"/>
        <w:outlineLvl w:val="0"/>
      </w:pPr>
      <w:r>
        <w:t>Obrazloženje</w:t>
      </w:r>
    </w:p>
    <w:p w:rsidRDefault="009B2B32" w:rsidP="009B2B32" w:rsidR="009B2B32">
      <w:pPr>
        <w:spacing w:after="0"/>
        <w:jc w:val="center"/>
        <w:outlineLvl w:val="0"/>
      </w:pPr>
    </w:p>
    <w:p w:rsidRDefault="009B2B32" w:rsidP="009B2B32" w:rsidR="009B2B32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1.9.2015. u </w:t>
      </w:r>
      <w:r>
        <w:lastRenderedPageBreak/>
        <w:t>Očevidniku redoslijeda osnova za plaćanje ima evidentirane neizvršene osnove za plaćanje u neprekinutom razdoblju od 387 dana u ukupnom iznosu od 207.107,67 kn u koji iznos je uračunata kamata i naknada Financijske agencije za provedbu ovrhe na novčanim sredstvima. Prema podacima o broju zaposlenih dostavljenim od Hrvatskog zavoda za mirovinsko osiguranje dužnik ima 1 zaposlenih. Dužnik na dan 7.4.2016. u Jedinstvenom registru računa ima otvorene račune i oročena novčana sredstva kod Erste &amp; Steiermärkische bank d.d.</w:t>
      </w:r>
    </w:p>
    <w:p w:rsidRDefault="009B2B32" w:rsidP="009B2B32" w:rsidR="009B2B32">
      <w:pPr>
        <w:spacing w:after="0"/>
        <w:ind w:firstLine="720"/>
        <w:jc w:val="both"/>
      </w:pPr>
      <w:r>
        <w:t>Predlagatelj je učinio vjerojatnim postojanje svoje tražbine te postojanje stečajnog razloga nesposobnosti za plaćanje odnosno nelikvidnosti.</w:t>
      </w:r>
    </w:p>
    <w:p w:rsidRDefault="009B2B32" w:rsidP="009B2B32" w:rsidR="009B2B32">
      <w:pPr>
        <w:spacing w:after="0"/>
        <w:jc w:val="both"/>
      </w:pPr>
      <w:r>
        <w:tab/>
        <w:t xml:space="preserve">Stoga je sud temeljem čl. 115. st. 1. Stečajnog zakona (N.N. 71/15, dalje skraćeno: SZ-a) donio rješenje o pokretanju prethodnog postupka te je odredio ročište radi izjašnjenja o prijedlogu te utvrđivanja uvjeta za otvaranje stečajnog postupka. </w:t>
      </w:r>
    </w:p>
    <w:p w:rsidRDefault="009B2B32" w:rsidP="009B2B32" w:rsidR="009B2B32">
      <w:pPr>
        <w:spacing w:after="0"/>
        <w:jc w:val="both"/>
      </w:pPr>
      <w:r>
        <w:tab/>
      </w:r>
      <w:r>
        <w:tab/>
        <w:t xml:space="preserve"> </w:t>
      </w:r>
    </w:p>
    <w:p w:rsidRDefault="009B2B32" w:rsidP="009B2B32" w:rsidR="009B2B32">
      <w:pPr>
        <w:spacing w:after="0"/>
        <w:jc w:val="both"/>
      </w:pPr>
    </w:p>
    <w:p w:rsidRDefault="009B2B32" w:rsidP="009B2B32" w:rsidR="009B2B32">
      <w:pPr>
        <w:spacing w:after="0"/>
        <w:jc w:val="both"/>
      </w:pPr>
    </w:p>
    <w:p w:rsidRDefault="009B2B32" w:rsidP="009B2B32" w:rsidR="009B2B32">
      <w:pPr>
        <w:spacing w:after="0"/>
        <w:ind w:firstLine="720"/>
        <w:jc w:val="center"/>
        <w:outlineLvl w:val="0"/>
      </w:pPr>
      <w:r>
        <w:t>U Varaždinu, 11. svibnja 2016. godine</w:t>
      </w:r>
    </w:p>
    <w:p w:rsidRDefault="009B2B32" w:rsidP="009B2B32" w:rsidR="009B2B32">
      <w:pPr>
        <w:spacing w:after="0"/>
        <w:ind w:firstLine="720"/>
        <w:jc w:val="center"/>
        <w:outlineLvl w:val="0"/>
      </w:pPr>
    </w:p>
    <w:p w:rsidRDefault="009B2B32" w:rsidP="009B2B32" w:rsidR="009B2B32">
      <w:pPr>
        <w:spacing w:after="0"/>
        <w:ind w:firstLine="720"/>
        <w:jc w:val="center"/>
      </w:pPr>
    </w:p>
    <w:p w:rsidRDefault="009B2B32" w:rsidP="009B2B32" w:rsidR="009B2B32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STEČAJNI SUDAC:</w:t>
      </w:r>
    </w:p>
    <w:p w:rsidRDefault="009B2B32" w:rsidP="009B2B32" w:rsidR="009B2B32">
      <w:pPr>
        <w:spacing w:after="0"/>
        <w:ind w:firstLine="720"/>
        <w:jc w:val="right"/>
      </w:pPr>
    </w:p>
    <w:p w:rsidRDefault="009B2B32" w:rsidP="009B2B32" w:rsidR="009B2B32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</w:t>
      </w:r>
    </w:p>
    <w:p w:rsidRDefault="009B2B32" w:rsidP="009B2B32" w:rsidR="009B2B32">
      <w:pPr>
        <w:spacing w:after="0"/>
        <w:ind w:firstLine="720"/>
        <w:jc w:val="center"/>
        <w:outlineLvl w:val="0"/>
      </w:pPr>
    </w:p>
    <w:p w:rsidRDefault="009B2B32" w:rsidP="009B2B32" w:rsidR="009B2B32">
      <w:pPr>
        <w:spacing w:after="0"/>
        <w:ind w:firstLine="720"/>
        <w:jc w:val="center"/>
        <w:outlineLvl w:val="0"/>
      </w:pPr>
    </w:p>
    <w:p w:rsidRDefault="009B2B32" w:rsidP="009B2B32" w:rsidR="009B2B32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</w:t>
      </w:r>
    </w:p>
    <w:p w:rsidRDefault="009B2B32" w:rsidP="009B2B32" w:rsidR="009B2B32">
      <w:pPr>
        <w:spacing w:after="0"/>
        <w:ind w:firstLine="720"/>
        <w:jc w:val="right"/>
      </w:pPr>
    </w:p>
    <w:p w:rsidRDefault="009B2B32" w:rsidP="009B2B32" w:rsidR="009B2B32">
      <w:pPr>
        <w:spacing w:after="0"/>
        <w:ind w:firstLine="720"/>
        <w:jc w:val="right"/>
      </w:pPr>
    </w:p>
    <w:p w:rsidRDefault="009B2B32" w:rsidP="009B2B32" w:rsidR="009B2B32">
      <w:pPr>
        <w:spacing w:after="0"/>
        <w:ind w:firstLine="720"/>
        <w:jc w:val="right"/>
      </w:pPr>
    </w:p>
    <w:p w:rsidRDefault="009B2B32" w:rsidP="009B2B32" w:rsidR="009B2B32">
      <w:pPr>
        <w:spacing w:after="0"/>
        <w:ind w:firstLine="720"/>
        <w:jc w:val="right"/>
      </w:pPr>
    </w:p>
    <w:p w:rsidRDefault="009B2B32" w:rsidP="009B2B32" w:rsidR="009B2B32">
      <w:pPr>
        <w:spacing w:after="0"/>
        <w:jc w:val="both"/>
        <w:outlineLvl w:val="0"/>
      </w:pPr>
      <w:r>
        <w:t>POUKA O PRAVNOM LIJEKU:</w:t>
      </w:r>
    </w:p>
    <w:p w:rsidRDefault="009B2B32" w:rsidP="009B2B32" w:rsidR="009B2B32">
      <w:pPr>
        <w:spacing w:after="0"/>
        <w:jc w:val="both"/>
      </w:pPr>
    </w:p>
    <w:p w:rsidRDefault="009B2B32" w:rsidP="009B2B32" w:rsidR="009B2B32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9B2B32" w:rsidP="009B2B32" w:rsidR="009B2B32">
      <w:pPr>
        <w:spacing w:after="0"/>
        <w:jc w:val="both"/>
      </w:pPr>
    </w:p>
    <w:p w:rsidRDefault="009B2B32" w:rsidP="009B2B32" w:rsidR="009B2B32">
      <w:pPr>
        <w:spacing w:after="0"/>
        <w:jc w:val="both"/>
      </w:pPr>
    </w:p>
    <w:p w:rsidRDefault="009B2B32" w:rsidP="009B2B32" w:rsidR="009B2B32">
      <w:pPr>
        <w:spacing w:after="0"/>
        <w:jc w:val="both"/>
      </w:pPr>
    </w:p>
    <w:p w:rsidRDefault="009B2B32" w:rsidP="009B2B32" w:rsidR="009B2B32">
      <w:pPr>
        <w:spacing w:after="0"/>
        <w:jc w:val="both"/>
      </w:pPr>
    </w:p>
    <w:p w:rsidRDefault="009B2B32" w:rsidP="009B2B32" w:rsidR="009B2B32">
      <w:pPr>
        <w:spacing w:after="0"/>
        <w:jc w:val="both"/>
      </w:pPr>
      <w:r>
        <w:t>DNA: 1. dužnik JAKOV PROJEKT d.o.o. Čakovec, Ivana Meštrovića 10, uz prijedlog</w:t>
      </w:r>
    </w:p>
    <w:p w:rsidRDefault="009B2B32" w:rsidP="009B2B32" w:rsidR="009B2B32">
      <w:pPr>
        <w:spacing w:after="0"/>
        <w:jc w:val="both"/>
      </w:pPr>
      <w:r>
        <w:t xml:space="preserve">           2. ŽDO Varaždin, građansko-upravni odjel </w:t>
      </w:r>
    </w:p>
    <w:p w:rsidRDefault="009B2B32" w:rsidP="009B2B32" w:rsidR="009B2B32">
      <w:pPr>
        <w:spacing w:after="0"/>
        <w:jc w:val="both"/>
      </w:pPr>
      <w:r>
        <w:t xml:space="preserve"> </w:t>
      </w:r>
    </w:p>
    <w:p w:rsidRDefault="009B2B32" w:rsidP="009B2B32" w:rsidR="009B2B32">
      <w:pPr>
        <w:spacing w:after="0"/>
      </w:pPr>
    </w:p>
    <w:p w:rsidRDefault="00AE649C" w:rsidP="009B2B32" w:rsidR="00AE649C" w:rsidRPr="00B76F3C">
      <w:pPr>
        <w:pStyle w:val="Naslov3"/>
        <w:spacing w:after="0"/>
      </w:pPr>
    </w:p>
    <w:p w:rsidRDefault="005C5F64" w:rsidP="009B2B3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9B2B32" w:rsidR="00AE649C" w:rsidRPr="00B76F3C">
      <w:pPr>
        <w:pStyle w:val="SudSjedite"/>
      </w:pPr>
      <w:r>
        <w:tab/>
      </w:r>
    </w:p>
    <w:p w:rsidRDefault="00DA0242" w:rsidP="009B2B32" w:rsidR="00DA0242">
      <w:pPr>
        <w:pStyle w:val="ZapisniarPotpis"/>
        <w:spacing w:after="0"/>
        <w:ind w:left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F64" w:rsidP="00537B78" w:rsidR="005C5F64">
      <w:r>
        <w:separator/>
      </w:r>
    </w:p>
  </w:endnote>
  <w:endnote w:id="0" w:type="continuationSeparator">
    <w:p w:rsidRDefault="005C5F64" w:rsidP="00537B78" w:rsidR="005C5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F64" w:rsidP="00537B78" w:rsidR="005C5F64">
      <w:r>
        <w:separator/>
      </w:r>
    </w:p>
  </w:footnote>
  <w:footnote w:id="0" w:type="continuationSeparator">
    <w:p w:rsidRDefault="005C5F64" w:rsidP="00537B78" w:rsidR="005C5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5F64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2B32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3B89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040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St-599/2016-4</izvorni_sadrzaj>
    <derivirana_varijabla naziv="DomainObject.Oznaka_1">St-599/2016-4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St-599/2016</izvorni_sadrzaj>
    <derivirana_varijabla naziv="DomainObject.Predmet.OznakaBroj_1">St-599/2016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JAKOV PROJEKT društvo s ograničenom odgovornošću za trgovinu, posredovanje i usluge</izvorni_sadrzaj>
    <derivirana_varijabla naziv="DomainObject.Predmet.ProtustrankaFormated_1">  JAKOV PROJEKT društvo s ograničenom odgovornošću za trgovinu, posredovanje i usluge</derivirana_varijabla>
  </DomainObject.Predmet.ProtustrankaFormated>
  <DomainObject.Predmet.ProtustrankaFormatedOIB>
    <izvorni_sadrzaj>  JAKOV PROJEKT društvo s ograničenom odgovornošću za trgovinu, posredovanje i usluge, OIB 67290770316</izvorni_sadrzaj>
    <derivirana_varijabla naziv="DomainObject.Predmet.ProtustrankaFormatedOIB_1">  JAKOV PROJEKT društvo s ograničenom odgovornošću za trgovinu, posredovanje i usluge, OIB 67290770316</derivirana_varijabla>
  </DomainObject.Predmet.ProtustrankaFormatedOIB>
  <DomainObject.Predmet.ProtustrankaFormatedWithAdress>
    <izvorni_sadrzaj> JAKOV PROJEKT društvo s ograničenom odgovornošću za trgovinu, posredovanje i usluge, Ivana Meštrovića 10, 40000 Čakovec</izvorni_sadrzaj>
    <derivirana_varijabla naziv="DomainObject.Predmet.ProtustrankaFormatedWithAdress_1"> JAKOV PROJEKT društvo s ograničenom odgovornošću za trgovinu, posredovanje i usluge, Ivana Meštrovića 10, 40000 Čakovec</derivirana_varijabla>
  </DomainObject.Predmet.ProtustrankaFormatedWithAdress>
  <DomainObject.Predmet.ProtustrankaFormatedWithAdressOIB>
    <izvorni_sadrzaj> JAKOV PROJEKT društvo s ograničenom odgovornošću za trgovinu, posredovanje i usluge, OIB 67290770316, Ivana Meštrovića 10, 40000 Čakovec</izvorni_sadrzaj>
    <derivirana_varijabla naziv="DomainObject.Predmet.ProtustrankaFormatedWithAdressOIB_1"> JAKOV PROJEKT društvo s ograničenom odgovornošću za trgovinu, posredovanje i usluge, OIB 67290770316, Ivana Meštrovića 10, 40000 Čakovec</derivirana_varijabla>
  </DomainObject.Predmet.ProtustrankaFormatedWithAdressOIB>
  <DomainObject.Predmet.ProtustrankaWithAdress>
    <izvorni_sadrzaj>JAKOV PROJEKT društvo s ograničenom odgovornošću za trgovinu, posredovanje i usluge Ivana Meštrovića 10, 40000 Čakovec</izvorni_sadrzaj>
    <derivirana_varijabla naziv="DomainObject.Predmet.ProtustrankaWithAdress_1">JAKOV PROJEKT društvo s ograničenom odgovornošću za trgovinu, posredovanje i usluge Ivana Meštrovića 10, 40000 Čakovec</derivirana_varijabla>
  </DomainObject.Predmet.ProtustrankaWithAdress>
  <DomainObject.Predmet.ProtustrankaWithAdressOIB>
    <izvorni_sadrzaj>JAKOV PROJEKT društvo s ograničenom odgovornošću za trgovinu, posredovanje i usluge, OIB 67290770316, Ivana Meštrovića 10, 40000 Čakovec</izvorni_sadrzaj>
    <derivirana_varijabla naziv="DomainObject.Predmet.ProtustrankaWithAdressOIB_1">JAKOV PROJEKT društvo s ograničenom odgovornošću za trgovinu, posredovanje i usluge, OIB 67290770316, Ivana Meštrovića 10, 40000 Čakovec</derivirana_varijabla>
  </DomainObject.Predmet.ProtustrankaWithAdressOIB>
  <DomainObject.Predmet.ProtustrankaNazivFormated>
    <izvorni_sadrzaj>JAKOV PROJEKT društvo s ograničenom odgovornošću za trgovinu, posredovanje i usluge</izvorni_sadrzaj>
    <derivirana_varijabla naziv="DomainObject.Predmet.ProtustrankaNazivFormated_1">JAKOV PROJEKT društvo s ograničenom odgovornošću za trgovinu, posredovanje i usluge</derivirana_varijabla>
  </DomainObject.Predmet.ProtustrankaNazivFormated>
  <DomainObject.Predmet.ProtustrankaNazivFormatedOIB>
    <izvorni_sadrzaj>JAKOV PROJEKT društvo s ograničenom odgovornošću za trgovinu, posredovanje i usluge, OIB 67290770316</izvorni_sadrzaj>
    <derivirana_varijabla naziv="DomainObject.Predmet.ProtustrankaNazivFormatedOIB_1">JAKOV PROJEKT društvo s ograničenom odgovornošću za trgovinu, posredovanje i usluge, OIB 67290770316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207107.67</izvorni_sadrzaj>
    <derivirana_varijabla naziv="DomainObject.Predmet.TrenutnaVrijednost_1">207107.67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JAKOV PROJEKT društvo s ograničenom odgovornošću za trgovinu, posredovanje i usluge</item>
    </izvorni_sadrzaj>
    <derivirana_varijabla naziv="DomainObject.Predmet.ProtuStrankaListFormated_1">
      <item>JAKOV PROJEKT društvo s ograničenom odgovornošću za trgovinu, posredovanje i usluge</item>
    </derivirana_varijabla>
  </DomainObject.Predmet.ProtuStrankaListFormated>
  <DomainObject.Predmet.ProtuStrankaListFormatedOIB>
    <izvorni_sadrzaj>
      <item>JAKOV PROJEKT društvo s ograničenom odgovornošću za trgovinu, posredovanje i usluge, OIB 67290770316</item>
    </izvorni_sadrzaj>
    <derivirana_varijabla naziv="DomainObject.Predmet.ProtuStrankaListFormatedOIB_1">
      <item>JAKOV PROJEKT društvo s ograničenom odgovornošću za trgovinu, posredovanje i usluge, OIB 67290770316</item>
    </derivirana_varijabla>
  </DomainObject.Predmet.ProtuStrankaListFormatedOIB>
  <DomainObject.Predmet.ProtuStrankaListFormatedWithAdress>
    <izvorni_sadrzaj>
      <item>JAKOV PROJEKT društvo s ograničenom odgovornošću za trgovinu, posredovanje i usluge, Ivana Meštrovića 10, 40000 Čakovec</item>
    </izvorni_sadrzaj>
    <derivirana_varijabla naziv="DomainObject.Predmet.ProtuStrankaListFormatedWithAdress_1">
      <item>JAKOV PROJEKT društvo s ograničenom odgovornošću za trgovinu, posredovanje i usluge, Ivana Meštrovića 10, 40000 Čakovec</item>
    </derivirana_varijabla>
  </DomainObject.Predmet.ProtuStrankaListFormatedWithAdress>
  <DomainObject.Predmet.ProtuStrankaListFormatedWithAdressOIB>
    <izvorni_sadrzaj>
      <item>JAKOV PROJEKT društvo s ograničenom odgovornošću za trgovinu, posredovanje i usluge, OIB 67290770316, Ivana Meštrovića 10, 40000 Čakovec</item>
    </izvorni_sadrzaj>
    <derivirana_varijabla naziv="DomainObject.Predmet.ProtuStrankaListFormatedWithAdressOIB_1">
      <item>JAKOV PROJEKT društvo s ograničenom odgovornošću za trgovinu, posredovanje i usluge, OIB 67290770316, Ivana Meštrovića 10, 40000 Čakovec</item>
    </derivirana_varijabla>
  </DomainObject.Predmet.ProtuStrankaListFormatedWithAdressOIB>
  <DomainObject.Predmet.ProtuStrankaListNazivFormated>
    <izvorni_sadrzaj>
      <item>JAKOV PROJEKT društvo s ograničenom odgovornošću za trgovinu, posredovanje i usluge</item>
    </izvorni_sadrzaj>
    <derivirana_varijabla naziv="DomainObject.Predmet.ProtuStrankaListNazivFormated_1">
      <item>JAKOV PROJEKT društvo s ograničenom odgovornošću za trgovinu, posredovanje i usluge</item>
    </derivirana_varijabla>
  </DomainObject.Predmet.ProtuStrankaListNazivFormated>
  <DomainObject.Predmet.ProtuStrankaListNazivFormatedOIB>
    <izvorni_sadrzaj>
      <item>JAKOV PROJEKT društvo s ograničenom odgovornošću za trgovinu, posredovanje i usluge, OIB 67290770316</item>
    </izvorni_sadrzaj>
    <derivirana_varijabla naziv="DomainObject.Predmet.ProtuStrankaListNazivFormatedOIB_1">
      <item>JAKOV PROJEKT društvo s ograničenom odgovornošću za trgovinu, posredovanje i usluge, OIB 67290770316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St-599/2016-4</izvorni_sadrzaj>
    <derivirana_varijabla naziv="DomainObject.PoslovniBrojDokumenta_1">St-599/2016-4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JAKOV PROJEKT društvo s ograničenom odgovornošću za trgovinu, posredovanje i usluge</izvorni_sadrzaj>
    <derivirana_varijabla naziv="DomainObject.Predmet.ProtustrankaIDrugi_1">JAKOV PROJEKT društvo s ograničenom odgovornošću za trgovinu, posredovanje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JAKOV PROJEKT društvo s ograničenom odgovornošću za trgovinu, posredovanje i usluge, OIB 67290770316, Ivana Meštrovića 10, 40000 Čakovec</izvorni_sadrzaj>
    <derivirana_varijabla naziv="DomainObject.Predmet.ProtustrankaIDrugiAdressOIB_1">JAKOV PROJEKT društvo s ograničenom odgovornošću za trgovinu, posredovanje i usluge, OIB 67290770316, Ivana Meštrovića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JAKOV PROJEKT društvo s ograničenom odgovornošću za trgovinu, posredovanje i usluge</item>
      <item>Sudski registar</item>
    </izvorni_sadrzaj>
    <derivirana_varijabla naziv="DomainObject.Predmet.SudioniciListNaziv_1">
      <item>Financijska agencija</item>
      <item>JAKOV PROJEKT društvo s ograničenom odgovornošću za trgovinu, posredovanje i usluge</item>
      <item>Sudski registar</item>
    </derivirana_varijabla>
  </DomainObject.Predmet.SudioniciListNaziv>
  <DomainObject.Predmet.SudioniciListAdressOIB>
    <izvorni_sadrzaj>
      <item>Financijska agencija, OIB 85821130368</item>
      <item>JAKOV PROJEKT društvo s ograničenom odgovornošću za trgovinu, posredovanje i usluge, OIB 67290770316, Ivana Meštrovića 10,40000 Čakovec</item>
      <item>Sudski registar</item>
    </izvorni_sadrzaj>
    <derivirana_varijabla naziv="DomainObject.Predmet.SudioniciListAdressOIB_1">
      <item>Financijska agencija, OIB 85821130368</item>
      <item>JAKOV PROJEKT društvo s ograničenom odgovornošću za trgovinu, posredovanje i usluge, OIB 67290770316, Ivana Meštrovića 10,40000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913E97-57C2-4FF3-A652-EDF7AA49A9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2297</properties:Characters>
  <properties:Lines>86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2016-05-11T12:03:00Z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St-599/2016-4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