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ddd4" w14:paraId="8c6ddd4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CC012C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12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12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12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12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12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12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1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1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ADAPTACIJA I GRADNJA j.d.o.o. PULA</izvorni_sadrzaj>
    <derivirana_varijabla naziv="DomainObject.Predmet.ProtustrankaFormated_1">  ADAPTACIJA I GRADNJA j.d.o.o. PULA</derivirana_varijabla>
  </DomainObject.Predmet.ProtustrankaFormated>
  <DomainObject.Predmet.ProtustrankaFormatedOIB>
    <izvorni_sadrzaj>  ADAPTACIJA I GRADNJA j.d.o.o. PULA, OIB 68650348134</izvorni_sadrzaj>
    <derivirana_varijabla naziv="DomainObject.Predmet.ProtustrankaFormatedOIB_1">  ADAPTACIJA I GRADNJA j.d.o.o. PULA, OIB 68650348134</derivirana_varijabla>
  </DomainObject.Predmet.ProtustrankaFormatedOIB>
  <DomainObject.Predmet.ProtustrankaFormatedWithAdress>
    <izvorni_sadrzaj> ADAPTACIJA I GRADNJA j.d.o.o. PULA, Divkovićeva ulica 8 B, 52100 Pula</izvorni_sadrzaj>
    <derivirana_varijabla naziv="DomainObject.Predmet.ProtustrankaFormatedWithAdress_1"> ADAPTACIJA I GRADNJA j.d.o.o. PULA, Divkovićeva ulica 8 B, 52100 Pula</derivirana_varijabla>
  </DomainObject.Predmet.ProtustrankaFormatedWithAdress>
  <DomainObject.Predmet.ProtustrankaFormatedWithAdressOIB>
    <izvorni_sadrzaj> ADAPTACIJA I GRADNJA j.d.o.o. PULA, OIB 68650348134, Divkovićeva ulica 8 B, 52100 Pula</izvorni_sadrzaj>
    <derivirana_varijabla naziv="DomainObject.Predmet.ProtustrankaFormatedWithAdressOIB_1"> ADAPTACIJA I GRADNJA j.d.o.o. PULA, OIB 68650348134, Divkovićeva ulica 8 B, 52100 Pula</derivirana_varijabla>
  </DomainObject.Predmet.ProtustrankaFormatedWithAdressOIB>
  <DomainObject.Predmet.ProtustrankaWithAdress>
    <izvorni_sadrzaj>ADAPTACIJA I GRADNJA j.d.o.o. PULA Divkovićeva ulica 8 B, 52100 Pula</izvorni_sadrzaj>
    <derivirana_varijabla naziv="DomainObject.Predmet.ProtustrankaWithAdress_1">ADAPTACIJA I GRADNJA j.d.o.o. PULA Divkovićeva ulica 8 B, 52100 Pula</derivirana_varijabla>
  </DomainObject.Predmet.ProtustrankaWithAdress>
  <DomainObject.Predmet.ProtustrankaWithAdressOIB>
    <izvorni_sadrzaj>ADAPTACIJA I GRADNJA j.d.o.o. PULA, OIB 68650348134, Divkovićeva ulica 8 B, 52100 Pula</izvorni_sadrzaj>
    <derivirana_varijabla naziv="DomainObject.Predmet.ProtustrankaWithAdressOIB_1">ADAPTACIJA I GRADNJA j.d.o.o. PULA, OIB 68650348134, Divkovićeva ulica 8 B, 52100 Pula</derivirana_varijabla>
  </DomainObject.Predmet.ProtustrankaWithAdressOIB>
  <DomainObject.Predmet.ProtustrankaNazivFormated>
    <izvorni_sadrzaj>ADAPTACIJA I GRADNJA j.d.o.o. PULA</izvorni_sadrzaj>
    <derivirana_varijabla naziv="DomainObject.Predmet.ProtustrankaNazivFormated_1">ADAPTACIJA I GRADNJA j.d.o.o. PULA</derivirana_varijabla>
  </DomainObject.Predmet.ProtustrankaNazivFormated>
  <DomainObject.Predmet.ProtustrankaNazivFormatedOIB>
    <izvorni_sadrzaj>ADAPTACIJA I GRADNJA j.d.o.o. PULA, OIB 68650348134</izvorni_sadrzaj>
    <derivirana_varijabla naziv="DomainObject.Predmet.ProtustrankaNazivFormatedOIB_1">ADAPTACIJA I GRADNJA j.d.o.o. PULA, OIB 68650348134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67997.76</izvorni_sadrzaj>
    <derivirana_varijabla naziv="DomainObject.Predmet.TrenutnaVrijednost_1">67997.76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ADAPTACIJA I GRADNJA j.d.o.o. PULA</item>
    </izvorni_sadrzaj>
    <derivirana_varijabla naziv="DomainObject.Predmet.ProtuStrankaListFormated_1">
      <item>ADAPTACIJA I GRADNJA j.d.o.o. PULA</item>
    </derivirana_varijabla>
  </DomainObject.Predmet.ProtuStrankaListFormated>
  <DomainObject.Predmet.ProtuStrankaListFormatedOIB>
    <izvorni_sadrzaj>
      <item>ADAPTACIJA I GRADNJA j.d.o.o. PULA, OIB 68650348134</item>
    </izvorni_sadrzaj>
    <derivirana_varijabla naziv="DomainObject.Predmet.ProtuStrankaListFormatedOIB_1">
      <item>ADAPTACIJA I GRADNJA j.d.o.o. PULA, OIB 68650348134</item>
    </derivirana_varijabla>
  </DomainObject.Predmet.ProtuStrankaListFormatedOIB>
  <DomainObject.Predmet.ProtuStrankaListFormatedWithAdress>
    <izvorni_sadrzaj>
      <item>ADAPTACIJA I GRADNJA j.d.o.o. PULA, Divkovićeva ulica 8 B, 52100 Pula</item>
    </izvorni_sadrzaj>
    <derivirana_varijabla naziv="DomainObject.Predmet.ProtuStrankaListFormatedWithAdress_1">
      <item>ADAPTACIJA I GRADNJA j.d.o.o. PULA, Divkovićeva ulica 8 B, 52100 Pula</item>
    </derivirana_varijabla>
  </DomainObject.Predmet.ProtuStrankaListFormatedWithAdress>
  <DomainObject.Predmet.ProtuStrankaListFormatedWithAdressOIB>
    <izvorni_sadrzaj>
      <item>ADAPTACIJA I GRADNJA j.d.o.o. PULA, OIB 68650348134, Divkovićeva ulica 8 B, 52100 Pula</item>
    </izvorni_sadrzaj>
    <derivirana_varijabla naziv="DomainObject.Predmet.ProtuStrankaListFormatedWithAdressOIB_1">
      <item>ADAPTACIJA I GRADNJA j.d.o.o. PULA, OIB 68650348134, Divkovićeva ulica 8 B, 52100 Pula</item>
    </derivirana_varijabla>
  </DomainObject.Predmet.ProtuStrankaListFormatedWithAdressOIB>
  <DomainObject.Predmet.ProtuStrankaListNazivFormated>
    <izvorni_sadrzaj>
      <item>ADAPTACIJA I GRADNJA j.d.o.o. PULA</item>
    </izvorni_sadrzaj>
    <derivirana_varijabla naziv="DomainObject.Predmet.ProtuStrankaListNazivFormated_1">
      <item>ADAPTACIJA I GRADNJA j.d.o.o. PULA</item>
    </derivirana_varijabla>
  </DomainObject.Predmet.ProtuStrankaListNazivFormated>
  <DomainObject.Predmet.ProtuStrankaListNazivFormatedOIB>
    <izvorni_sadrzaj>
      <item>ADAPTACIJA I GRADNJA j.d.o.o. PULA, OIB 68650348134</item>
    </izvorni_sadrzaj>
    <derivirana_varijabla naziv="DomainObject.Predmet.ProtuStrankaListNazivFormatedOIB_1">
      <item>ADAPTACIJA I GRADNJA j.d.o.o. PULA, OIB 68650348134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ADAPTACIJA I GRADNJA j.d.o.o. PULA</izvorni_sadrzaj>
    <derivirana_varijabla naziv="DomainObject.Predmet.ProtustrankaIDrugi_1">ADAPTACIJA I GRADNJA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ADAPTACIJA I GRADNJA j.d.o.o. PULA, OIB 68650348134, Divkovićeva ulica 8 B, 52100 Pula</izvorni_sadrzaj>
    <derivirana_varijabla naziv="DomainObject.Predmet.ProtustrankaIDrugiAdressOIB_1">ADAPTACIJA I GRADNJA j.d.o.o. PULA, OIB 68650348134, Divkovićeva ulica 8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ADAPTACIJA I GRADNJA j.d.o.o. PULA</item>
    </izvorni_sadrzaj>
    <derivirana_varijabla naziv="DomainObject.Predmet.SudioniciListNaziv_1">
      <item>FINANCIJSKA AGENCIJA, RC RIJEKA, PODRUŽNICA PULA, PULA</item>
      <item>ADAPTACIJA I GRADNJA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ADAPTACIJA I GRADNJA j.d.o.o. PULA, OIB 68650348134, Divkovićeva ulica 8 B,52100 Pula</item>
    </izvorni_sadrzaj>
    <derivirana_varijabla naziv="DomainObject.Predmet.SudioniciListAdressOIB_1">
      <item>FINANCIJSKA AGENCIJA, RC RIJEKA, PODRUŽNICA PULA, PULA, OIB 85821130368, Ulica grada Vukovara 70,10000 Zagreb</item>
      <item>ADAPTACIJA I GRADNJA j.d.o.o. PULA, OIB 68650348134, Divkovićeva ulica 8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68650348134</item>
    </izvorni_sadrzaj>
    <derivirana_varijabla naziv="DomainObject.Predmet.SudioniciListNazivOIB_1">
      <item>, OIB 85821130368</item>
      <item>, OIB 68650348134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