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75bb" w14:paraId="c1175bb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144650">
        <w:t>Broj: St-</w:t>
      </w:r>
      <w:r w:rsidR="009F6172">
        <w:t>615/16-17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9F6172">
        <w:rPr>
          <w:b/>
        </w:rPr>
        <w:t>NIKO j.d.o.o., Martin, Kralja Zvonimira 59, MBS: 030154867</w:t>
      </w:r>
      <w:r w:rsidR="009F6172">
        <w:t xml:space="preserve">, </w:t>
      </w:r>
      <w:r w:rsidR="009F6172">
        <w:rPr>
          <w:b/>
        </w:rPr>
        <w:t>OIB: 71283712470</w:t>
      </w:r>
      <w:r>
        <w:t xml:space="preserve">, dana </w:t>
      </w:r>
      <w:r w:rsidR="009F6172">
        <w:t>8. veljače 2017. g.,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2A022C" w:rsidR="00144650" w:rsidRPr="002A022C">
      <w:pPr>
        <w:pStyle w:val="Odlomakpopisa"/>
        <w:numPr>
          <w:ilvl w:val="0"/>
          <w:numId w:val="7"/>
        </w:numPr>
        <w:ind w:firstLine="709" w:left="0"/>
        <w:jc w:val="both"/>
        <w:rPr>
          <w:b/>
        </w:rPr>
      </w:pPr>
      <w:r>
        <w:t xml:space="preserve">Pozivaju se osobe koje imaju pravni interes da se provede stečajni postupak nad dužnikom </w:t>
      </w:r>
      <w:r w:rsidR="009F6172">
        <w:rPr>
          <w:b/>
        </w:rPr>
        <w:t>NIKO j.d.o.o., Martin, Kralja Zvonimira 59, MBS: 030154867</w:t>
      </w:r>
      <w:r w:rsidR="009F6172">
        <w:t xml:space="preserve">, </w:t>
      </w:r>
      <w:r w:rsidR="009F6172">
        <w:rPr>
          <w:b/>
        </w:rPr>
        <w:t xml:space="preserve">OIB: 71283712470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9F6172">
        <w:rPr>
          <w:b/>
        </w:rPr>
        <w:t>615</w:t>
      </w:r>
      <w:r w:rsidRPr="002A022C">
        <w:rPr>
          <w:b/>
        </w:rPr>
        <w:t>-16</w:t>
      </w:r>
      <w:r>
        <w:t xml:space="preserve"> kod Hrvatske poštanske banke iznos od </w:t>
      </w:r>
      <w:r w:rsidR="00EE7372" w:rsidRPr="002A022C">
        <w:rPr>
          <w:b/>
        </w:rPr>
        <w:t>20</w:t>
      </w:r>
      <w:r w:rsidRPr="002A022C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AD735D" w:rsidR="00AD735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AD735D">
        <w:t>Predlagatelj FINA RC Osijek</w:t>
      </w:r>
      <w:r w:rsidR="00AD735D" w:rsidRPr="00DD2365">
        <w:t>,</w:t>
      </w:r>
      <w:r w:rsidR="00AD735D">
        <w:t xml:space="preserve"> </w:t>
      </w:r>
      <w:r w:rsidR="00AD735D" w:rsidRPr="00DD2365">
        <w:t xml:space="preserve"> podni</w:t>
      </w:r>
      <w:r w:rsidR="00AD735D">
        <w:t>o</w:t>
      </w:r>
      <w:r w:rsidR="00AD735D" w:rsidRPr="00DD2365">
        <w:t xml:space="preserve"> je dana </w:t>
      </w:r>
      <w:r w:rsidR="009F6172">
        <w:t>1</w:t>
      </w:r>
      <w:r w:rsidR="00AD735D">
        <w:t>7. ožujka 2016. g.</w:t>
      </w:r>
      <w:r w:rsidR="00AD735D" w:rsidRPr="00DD2365">
        <w:t xml:space="preserve"> prijedlog za otvaranje  stečajnog postupka nad dužnikom </w:t>
      </w:r>
      <w:r w:rsidR="009F6172">
        <w:rPr>
          <w:b/>
        </w:rPr>
        <w:t>NIKO j.d.o.o., Martin, Kralja Zvonimira 59, MBS: 030154867</w:t>
      </w:r>
      <w:r w:rsidR="009F6172">
        <w:t xml:space="preserve">, </w:t>
      </w:r>
      <w:r w:rsidR="009F6172">
        <w:rPr>
          <w:b/>
        </w:rPr>
        <w:t>OIB: 71283712470</w:t>
      </w:r>
      <w:r w:rsidR="00AD735D">
        <w:rPr>
          <w:b/>
        </w:rPr>
        <w:t>.</w:t>
      </w:r>
    </w:p>
    <w:p w:rsidRDefault="00AD735D" w:rsidP="00AD735D" w:rsidR="00AD735D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1C1B6C" w:rsidP="009F6172" w:rsidR="009F6172">
      <w:pPr>
        <w:tabs>
          <w:tab w:pos="7455" w:val="left"/>
          <w:tab w:pos="9072" w:val="right"/>
        </w:tabs>
      </w:pPr>
      <w:r>
        <w:lastRenderedPageBreak/>
        <w:t xml:space="preserve">                                                                                                                      </w:t>
      </w:r>
      <w:r w:rsidR="009F6172">
        <w:t>Broj: St-615/16-17</w:t>
      </w:r>
    </w:p>
    <w:p w:rsidRDefault="001C1B6C" w:rsidP="001C1B6C" w:rsidR="001C1B6C">
      <w:pPr>
        <w:tabs>
          <w:tab w:pos="7455" w:val="left"/>
          <w:tab w:pos="9072" w:val="right"/>
        </w:tabs>
      </w:pPr>
    </w:p>
    <w:p w:rsidRDefault="00AD735D" w:rsidP="001C1B6C" w:rsidR="00AD735D"/>
    <w:p w:rsidRDefault="00AD735D" w:rsidP="00AD735D" w:rsidR="00AD735D">
      <w:pPr>
        <w:tabs>
          <w:tab w:pos="4050" w:val="left"/>
        </w:tabs>
        <w:jc w:val="right"/>
        <w:rPr>
          <w:b/>
        </w:rPr>
      </w:pP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Izvješću privremenog stečajnog upravitelja određenog rješenjem ovog suda St-</w:t>
      </w:r>
      <w:r w:rsidR="009F6172">
        <w:t>615</w:t>
      </w:r>
      <w:r w:rsidR="001C1B6C">
        <w:t xml:space="preserve">/16 od </w:t>
      </w:r>
      <w:r w:rsidR="009F6172">
        <w:t>30. siječnja 2017. g.</w:t>
      </w:r>
      <w:r>
        <w:t xml:space="preserve">, koje je usmeno iznio na ročištu održanom dana </w:t>
      </w:r>
      <w:r w:rsidR="009F6172">
        <w:t>8. veljače 2017. g.</w:t>
      </w:r>
      <w:r>
        <w:t xml:space="preserve">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iznosili bi </w:t>
      </w:r>
      <w:r w:rsidR="001C1B6C">
        <w:t>20</w:t>
      </w:r>
      <w:r>
        <w:t>.000,00 kn, (trošak financijsko-knjigovodstvenog vještačenja, procjena nekretnine, izrada elaborata, cijepanje čestice, troškovi sudskih i drugih postupaka, bruto nagrada stečajnog upravitelja i ostali troškovi).</w:t>
      </w: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članku 132 st. 1. i 2.  Stečajnog zakona stečajni sudac riješio je kao u izreci.</w:t>
      </w:r>
    </w:p>
    <w:p w:rsidRDefault="00AD735D" w:rsidP="00AD735D" w:rsidR="00AD735D">
      <w:pPr>
        <w:jc w:val="both"/>
      </w:pPr>
    </w:p>
    <w:p w:rsidRDefault="009B61F0" w:rsidP="00AD735D" w:rsidR="009B61F0">
      <w:pPr>
        <w:tabs>
          <w:tab w:pos="4050" w:val="left"/>
        </w:tabs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F6172">
        <w:t>8. veljače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F6172">
        <w:t>8.3.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</w:t>
      </w:r>
      <w:r w:rsidR="00237B96">
        <w:t>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237B96">
        <w:t xml:space="preserve">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3C0" w:rsidR="00D663C0">
      <w:r>
        <w:separator/>
      </w:r>
    </w:p>
  </w:endnote>
  <w:endnote w:id="0" w:type="continuationSeparator">
    <w:p w:rsidRDefault="00D663C0" w:rsidR="00D66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3C0" w:rsidR="00D663C0">
      <w:r>
        <w:separator/>
      </w:r>
    </w:p>
  </w:footnote>
  <w:footnote w:id="0" w:type="continuationSeparator">
    <w:p w:rsidRDefault="00D663C0" w:rsidR="00D663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787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033F"/>
    <w:multiLevelType w:val="hybridMultilevel"/>
    <w:tmpl w:val="DE68E472"/>
    <w:lvl w:tplc="479C80A0" w:ilvl="0">
      <w:start w:val="1"/>
      <w:numFmt w:val="decimal"/>
      <w:lvlText w:val="%1."/>
      <w:lvlJc w:val="left"/>
      <w:pPr>
        <w:ind w:hanging="705" w:left="14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70B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1B6C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A022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56DA1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310BE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F6172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D735D"/>
    <w:rsid w:val="00B11498"/>
    <w:rsid w:val="00B11D59"/>
    <w:rsid w:val="00B32B3E"/>
    <w:rsid w:val="00B41F79"/>
    <w:rsid w:val="00B84DB3"/>
    <w:rsid w:val="00B918D6"/>
    <w:rsid w:val="00B96FCE"/>
    <w:rsid w:val="00BC062F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663C0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787E"/>
    <w:rsid w:val="00ED0232"/>
    <w:rsid w:val="00ED3737"/>
    <w:rsid w:val="00EE7372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2EA5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8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8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jednostavno društvo s ograničenom odgovornošću za ugostiteljstvo i usluge</izvorni_sadrzaj>
    <derivirana_varijabla naziv="DomainObject.Predmet.ProtustrankaFormated_1">  NIKO jednostavno društvo s ograničenom odgovornošću za ugostiteljstvo i usluge</derivirana_varijabla>
  </DomainObject.Predmet.ProtustrankaFormated>
  <DomainObject.Predmet.ProtustrankaFormatedOIB>
    <izvorni_sadrzaj>  NIKO jednostavno društvo s ograničenom odgovornošću za ugostiteljstvo i usluge, OIB 71283712470</izvorni_sadrzaj>
    <derivirana_varijabla naziv="DomainObject.Predmet.ProtustrankaFormatedOIB_1">  NIKO jednostavno društvo s ograničenom odgovornošću za ugostiteljstvo i usluge, OIB 71283712470</derivirana_varijabla>
  </DomainObject.Predmet.ProtustrankaFormatedOIB>
  <DomainObject.Predmet.ProtustrankaFormatedWithAdress>
    <izvorni_sadrzaj> NIKO jednostavno društvo s ograničenom odgovornošću za ugostiteljstvo i usluge, Kralja Zvonimira 59, 31500 Martin</izvorni_sadrzaj>
    <derivirana_varijabla naziv="DomainObject.Predmet.ProtustrankaFormatedWithAdress_1"> NIKO jednostavno društvo s ograničenom odgovornošću za ugostiteljstvo i usluge, Kralja Zvonimira 59, 31500 Martin</derivirana_varijabla>
  </DomainObject.Predmet.ProtustrankaFormatedWithAdress>
  <DomainObject.Predmet.ProtustrankaFormatedWithAdressOIB>
    <izvorni_sadrzaj> NIKO jednostavno društvo s ograničenom odgovornošću za ugostiteljstvo i usluge, OIB 71283712470, Kralja Zvonimira 59, 31500 Martin</izvorni_sadrzaj>
    <derivirana_varijabla naziv="DomainObject.Predmet.ProtustrankaFormatedWithAdressOIB_1"> NIKO jednostavno društvo s ograničenom odgovornošću za ugostiteljstvo i usluge, OIB 71283712470, Kralja Zvonimira 59, 31500 Martin</derivirana_varijabla>
  </DomainObject.Predmet.ProtustrankaFormatedWithAdressOIB>
  <DomainObject.Predmet.ProtustrankaWithAdress>
    <izvorni_sadrzaj>NIKO jednostavno društvo s ograničenom odgovornošću za ugostiteljstvo i usluge Kralja Zvonimira 59, 31500 Martin</izvorni_sadrzaj>
    <derivirana_varijabla naziv="DomainObject.Predmet.ProtustrankaWithAdress_1">NIKO jednostavno društvo s ograničenom odgovornošću za ugostiteljstvo i usluge Kralja Zvonimira 59, 31500 Martin</derivirana_varijabla>
  </DomainObject.Predmet.ProtustrankaWithAdress>
  <DomainObject.Predmet.ProtustrankaWithAdressOIB>
    <izvorni_sadrzaj>NIKO jednostavno društvo s ograničenom odgovornošću za ugostiteljstvo i usluge, OIB 71283712470, Kralja Zvonimira 59, 31500 Martin</izvorni_sadrzaj>
    <derivirana_varijabla naziv="DomainObject.Predmet.ProtustrankaWithAdressOIB_1">NIKO jednostavno društvo s ograničenom odgovornošću za ugostiteljstvo i usluge, OIB 71283712470, Kralja Zvonimira 59, 31500 Martin</derivirana_varijabla>
  </DomainObject.Predmet.ProtustrankaWithAdressOIB>
  <DomainObject.Predmet.ProtustrankaNazivFormated>
    <izvorni_sadrzaj>NIKO jednostavno društvo s ograničenom odgovornošću za ugostiteljstvo i usluge</izvorni_sadrzaj>
    <derivirana_varijabla naziv="DomainObject.Predmet.ProtustrankaNazivFormated_1">NIKO jednostavno društvo s ograničenom odgovornošću za ugostiteljstvo i usluge</derivirana_varijabla>
  </DomainObject.Predmet.ProtustrankaNazivFormated>
  <DomainObject.Predmet.ProtustrankaNazivFormatedOIB>
    <izvorni_sadrzaj>NIKO jednostavno društvo s ograničenom odgovornošću za ugostiteljstvo i usluge, OIB 71283712470</izvorni_sadrzaj>
    <derivirana_varijabla naziv="DomainObject.Predmet.ProtustrankaNazivFormatedOIB_1">NIKO jednostavno društvo s ograničenom odgovornošću za ugostiteljstvo i usluge, OIB 71283712470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 jednostavno društvo s ograničenom odgovornošću za ugostiteljstvo i usluge</item>
    </izvorni_sadrzaj>
    <derivirana_varijabla naziv="DomainObject.Predmet.ProtuStrankaListFormated_1">
      <item>NIKO jednostavno društvo s ograničenom odgovornošću za ugostiteljstvo i usluge</item>
    </derivirana_varijabla>
  </DomainObject.Predmet.ProtuStrankaListFormated>
  <DomainObject.Predmet.ProtuStrankaListFormatedOIB>
    <izvorni_sadrzaj>
      <item>NIKO jednostavno društvo s ograničenom odgovornošću za ugostiteljstvo i usluge, OIB 71283712470</item>
    </izvorni_sadrzaj>
    <derivirana_varijabla naziv="DomainObject.Predmet.ProtuStrankaListFormatedOIB_1">
      <item>NIKO jednostavno društvo s ograničenom odgovornošću za ugostiteljstvo i usluge, OIB 71283712470</item>
    </derivirana_varijabla>
  </DomainObject.Predmet.ProtuStrankaListFormatedOIB>
  <DomainObject.Predmet.ProtuStrankaListFormatedWithAdress>
    <izvorni_sadrzaj>
      <item>NIKO jednostavno društvo s ograničenom odgovornošću za ugostiteljstvo i usluge, Kralja Zvonimira 59, 31500 Martin</item>
    </izvorni_sadrzaj>
    <derivirana_varijabla naziv="DomainObject.Predmet.ProtuStrankaListFormatedWithAdress_1">
      <item>NIKO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NIKO jednostavno društvo s ograničenom odgovornošću za ugostiteljstvo i usluge, OIB 71283712470, Kralja Zvonimira 59, 31500 Martin</item>
    </izvorni_sadrzaj>
    <derivirana_varijabla naziv="DomainObject.Predmet.ProtuStrankaListFormatedWithAdressOIB_1">
      <item>NIKO jednostavno društvo s ograničenom odgovornošću za ugostiteljstvo i usluge, OIB 71283712470, Kralja Zvonimira 59, 31500 Martin</item>
    </derivirana_varijabla>
  </DomainObject.Predmet.ProtuStrankaListFormatedWithAdressOIB>
  <DomainObject.Predmet.ProtuStrankaListNazivFormated>
    <izvorni_sadrzaj>
      <item>NIKO jednostavno društvo s ograničenom odgovornošću za ugostiteljstvo i usluge</item>
    </izvorni_sadrzaj>
    <derivirana_varijabla naziv="DomainObject.Predmet.ProtuStrankaListNazivFormated_1">
      <item>NIKO jednostavno društvo s ograničenom odgovornošću za ugostiteljstvo i usluge</item>
    </derivirana_varijabla>
  </DomainObject.Predmet.ProtuStrankaListNazivFormated>
  <DomainObject.Predmet.ProtuStrankaListNazivFormatedOIB>
    <izvorni_sadrzaj>
      <item>NIKO jednostavno društvo s ograničenom odgovornošću za ugostiteljstvo i usluge, OIB 71283712470</item>
    </izvorni_sadrzaj>
    <derivirana_varijabla naziv="DomainObject.Predmet.ProtuStrankaListNazivFormatedOIB_1">
      <item>NIKO jednostavno društvo s ograničenom odgovornošću za ugostiteljstvo i usluge, OIB 71283712470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 jednostavno društvo s ograničenom odgovornošću za ugostiteljstvo i usluge</izvorni_sadrzaj>
    <derivirana_varijabla naziv="DomainObject.Predmet.ProtustrankaIDrugi_1">NIKO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 jednostavno društvo s ograničenom odgovornošću za ugostiteljstvo i usluge, OIB 71283712470, Kralja Zvonimira 59, 31500 Martin</izvorni_sadrzaj>
    <derivirana_varijabla naziv="DomainObject.Predmet.ProtustrankaIDrugiAdressOIB_1">NIKO jednostavno društvo s ograničenom odgovornošću za ugostiteljstvo i usluge, OIB 71283712470,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 jednostavno društvo s ograničenom odgovornošću za ugostiteljstvo i usluge</item>
    </izvorni_sadrzaj>
    <derivirana_varijabla naziv="DomainObject.Predmet.SudioniciListNaziv_1">
      <item>FINA RC OSIJEK</item>
      <item>NIKO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NIKO jednostavno društvo s ograničenom odgovornošću za ugostiteljstvo i usluge, OIB 71283712470, Kralja Zvonimira 59,31500 Martin</item>
    </izvorni_sadrzaj>
    <derivirana_varijabla naziv="DomainObject.Predmet.SudioniciListAdressOIB_1">
      <item>FINA RC OSIJEK, OIB 85821130368</item>
      <item>NIKO jednostavno društvo s ograničenom odgovornošću za ugostiteljstvo i usluge, OIB 71283712470,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71283712470</item>
    </izvorni_sadrzaj>
    <derivirana_varijabla naziv="DomainObject.Predmet.SudioniciListNazivOIB_1">
      <item>, OIB 85821130368</item>
      <item>, OIB 71283712470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BCA45-A678-455F-94C3-2FE5F905A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2258</properties:Characters>
  <properties:Lines>107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2017-02-08T13:31:00Z</dcterms:created>
  <dc:creator>hermanj</dc:creator>
  <cp:lastModifiedBy>Danijela Sekulić</cp:lastModifiedBy>
  <cp:lastPrinted>2017-02-08T13:28:00Z</cp:lastPrinted>
  <dcterms:modified xmlns:xsi="http://www.w3.org/2001/XMLSchema-instance" xsi:type="dcterms:W3CDTF">2017-02-08T13:31:00Z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