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f4bf8" w14:paraId="54f4bf8" w:rsidRDefault="00C8563D" w:rsidR="00110CA0" w:rsidRPr="006B420E">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10CA0" w:rsidP="00061588" w:rsidR="00110CA0" w:rsidRPr="006B420E">
      <w:r w:rsidRPr="006B420E">
        <w:t>REPUBLIKA HRVATSKA</w:t>
      </w:r>
    </w:p>
    <w:p w:rsidRDefault="00061588" w:rsidP="00061588" w:rsidR="00110CA0" w:rsidRPr="006B420E">
      <w:r w:rsidRPr="006B420E">
        <w:t>TRGOVAČKI SUD U ZAGREBU</w:t>
      </w:r>
    </w:p>
    <w:p w:rsidRDefault="000502C2" w:rsidP="00061588" w:rsidR="000502C2" w:rsidRPr="006B420E">
      <w:r w:rsidRPr="006B420E">
        <w:t>Zagreb, Amruševa 2/II</w:t>
      </w:r>
    </w:p>
    <w:p w:rsidRDefault="00C8563D" w:rsidP="002D6AD9" w:rsidR="00C8563D">
      <w:pPr>
        <w:jc w:val="center"/>
      </w:pPr>
    </w:p>
    <w:p w:rsidRDefault="006B420E" w:rsidP="002D6AD9" w:rsidR="006B420E" w:rsidRPr="006B420E">
      <w:pPr>
        <w:jc w:val="center"/>
      </w:pPr>
      <w:r w:rsidRPr="006B420E">
        <w:t>R E P U B L I K A   H R V A T S K A</w:t>
      </w:r>
    </w:p>
    <w:p w:rsidRDefault="006B420E" w:rsidP="002D6AD9" w:rsidR="006B420E" w:rsidRPr="006B420E">
      <w:pPr>
        <w:jc w:val="center"/>
      </w:pPr>
    </w:p>
    <w:p w:rsidRDefault="00C8563D" w:rsidP="002D6AD9" w:rsidR="002D6AD9">
      <w:pPr>
        <w:jc w:val="center"/>
      </w:pPr>
      <w:r>
        <w:t>Z A K L J U Č A K</w:t>
      </w:r>
    </w:p>
    <w:p w:rsidRDefault="004B2CA3" w:rsidP="002D6AD9" w:rsidR="004B2CA3" w:rsidRPr="006B420E">
      <w:pPr>
        <w:jc w:val="center"/>
      </w:pPr>
    </w:p>
    <w:p w:rsidRDefault="00C8563D" w:rsidP="00C8563D" w:rsidR="00C8563D">
      <w:pPr>
        <w:ind w:firstLine="680"/>
        <w:jc w:val="both"/>
      </w:pPr>
      <w:r w:rsidRPr="00200F94">
        <w:t xml:space="preserve">TRGOVAČKI SUD ZAGREB po sucu </w:t>
      </w:r>
      <w:r>
        <w:t>Vesni Sremac Šoštar</w:t>
      </w:r>
      <w:r w:rsidRPr="00200F94">
        <w:t xml:space="preserve">, kao stečajnom sucu, u  stečajnom postupku nad stečajnim dužnikom </w:t>
      </w:r>
      <w:r w:rsidRPr="0005710C">
        <w:t>PZ PETROVA GORA u stečaju, Gvozd, Križnoga puta 6, OIB: 69602856930</w:t>
      </w:r>
      <w:r>
        <w:t>,</w:t>
      </w:r>
      <w:r w:rsidRPr="00200F94">
        <w:t xml:space="preserve"> dana </w:t>
      </w:r>
      <w:r w:rsidR="00F4135E">
        <w:t>11</w:t>
      </w:r>
      <w:r w:rsidR="0031054D">
        <w:t>. rujna 2018</w:t>
      </w:r>
      <w:r w:rsidRPr="00200F94">
        <w:t>.</w:t>
      </w:r>
    </w:p>
    <w:p w:rsidRDefault="00746190" w:rsidP="006B420E" w:rsidR="00746190" w:rsidRPr="004B2CA3">
      <w:pPr>
        <w:rPr>
          <w:b/>
        </w:rPr>
      </w:pPr>
    </w:p>
    <w:p w:rsidRDefault="00C8563D" w:rsidP="00BB63BF" w:rsidR="00BB63BF" w:rsidRPr="006B420E">
      <w:pPr>
        <w:jc w:val="center"/>
      </w:pPr>
      <w:r>
        <w:t xml:space="preserve">z a k l j u č i o </w:t>
      </w:r>
      <w:r w:rsidR="00BB63BF" w:rsidRPr="006B420E">
        <w:t xml:space="preserve"> j e</w:t>
      </w:r>
    </w:p>
    <w:p w:rsidRDefault="00BB63BF" w:rsidP="00BB63BF" w:rsidR="00BB63BF" w:rsidRPr="006B420E"/>
    <w:p w:rsidRDefault="00BB63BF" w:rsidP="004B2CA3" w:rsidR="0031054D" w:rsidRPr="0031054D">
      <w:pPr>
        <w:jc w:val="both"/>
      </w:pPr>
      <w:r w:rsidRPr="006B420E">
        <w:tab/>
        <w:t xml:space="preserve">Nalaže se </w:t>
      </w:r>
      <w:r w:rsidR="0031054D">
        <w:t xml:space="preserve">kupcu ŠIBENSKE DELICIJE d.o.o. iz Zagreba, Hrvoja </w:t>
      </w:r>
      <w:proofErr w:type="spellStart"/>
      <w:r w:rsidR="0031054D">
        <w:t>Macanovića</w:t>
      </w:r>
      <w:proofErr w:type="spellEnd"/>
      <w:r w:rsidR="0031054D">
        <w:t xml:space="preserve"> 37, uplatiti razliku </w:t>
      </w:r>
      <w:proofErr w:type="spellStart"/>
      <w:r w:rsidR="0031054D">
        <w:t>kupovnine</w:t>
      </w:r>
      <w:proofErr w:type="spellEnd"/>
      <w:r w:rsidR="0031054D">
        <w:t xml:space="preserve"> u iznosu od 4.053,30 kn na račun otvoren HPB d.d. Zagreb broj HR9223900011300000460, s pozivom na broj 901-13 Trgovačkog suda u Zagrebu u roku od 3 dana.</w:t>
      </w:r>
    </w:p>
    <w:p w:rsidRDefault="004B2CA3" w:rsidP="004B2CA3" w:rsidR="004B2CA3" w:rsidRPr="006B420E">
      <w:pPr>
        <w:jc w:val="both"/>
      </w:pPr>
    </w:p>
    <w:p w:rsidRDefault="00BB63BF" w:rsidP="00BB63BF" w:rsidR="00BB63BF" w:rsidRPr="006B420E">
      <w:pPr>
        <w:jc w:val="center"/>
      </w:pPr>
      <w:r w:rsidRPr="006B420E">
        <w:t xml:space="preserve">Obrazloženje </w:t>
      </w:r>
    </w:p>
    <w:p w:rsidRDefault="00BB63BF" w:rsidP="00BB63BF" w:rsidR="00BB63BF" w:rsidRPr="006B420E">
      <w:pPr>
        <w:jc w:val="both"/>
      </w:pPr>
    </w:p>
    <w:p w:rsidRDefault="00BB63BF" w:rsidP="00BB63BF" w:rsidR="0031054D">
      <w:pPr>
        <w:jc w:val="both"/>
      </w:pPr>
      <w:r w:rsidRPr="006B420E">
        <w:tab/>
      </w:r>
      <w:r w:rsidR="0031054D">
        <w:t xml:space="preserve">Pravomoćnim rješenjem ovog suda, broj gornji od 10. ožujka 2017., određena je prodaja nekretnine stečajnog dužnika, koju nekretninu je na sedmoj javnoj dražbi održanoj dana 12. srpnja 2018., kupio kupac ŠIBENSKE DELICIJE d.o.o. iz Zagreba, Hrvoja </w:t>
      </w:r>
      <w:proofErr w:type="spellStart"/>
      <w:r w:rsidR="0031054D">
        <w:t>Macanovića</w:t>
      </w:r>
      <w:proofErr w:type="spellEnd"/>
      <w:r w:rsidR="0031054D">
        <w:t xml:space="preserve"> 37</w:t>
      </w:r>
      <w:r w:rsidR="00AB39FF">
        <w:t xml:space="preserve"> za iznos od 4.503,67 kn.</w:t>
      </w:r>
    </w:p>
    <w:p w:rsidRDefault="00AB39FF" w:rsidP="00BB63BF" w:rsidR="00AB39FF">
      <w:pPr>
        <w:jc w:val="both"/>
      </w:pPr>
      <w:r>
        <w:tab/>
        <w:t xml:space="preserve">Rješenjem ovog suda, broj gornji od 13. srpnja 2018., utvrđeno je da je udovoljeno uvjetima za pravovaljanost prodaje i navedenom kupcu se dosuđuju predmetne nekretnine, uz uvjet da je dužan uplatiti razliku </w:t>
      </w:r>
      <w:proofErr w:type="spellStart"/>
      <w:r>
        <w:t>kupovnine</w:t>
      </w:r>
      <w:proofErr w:type="spellEnd"/>
      <w:r>
        <w:t xml:space="preserve"> u iznosu od 4.053,30 kn </w:t>
      </w:r>
      <w:r w:rsidR="00C73D6C">
        <w:t xml:space="preserve">u roku 15 dana od pravomoćnosti tog rješenja. </w:t>
      </w:r>
    </w:p>
    <w:p w:rsidRDefault="00C73D6C" w:rsidP="00BB63BF" w:rsidR="00C73D6C">
      <w:pPr>
        <w:jc w:val="both"/>
      </w:pPr>
      <w:r>
        <w:tab/>
        <w:t xml:space="preserve">Budući da kupac nije udovoljio traženom, valjalo je odlučiti kao u izreci. </w:t>
      </w:r>
    </w:p>
    <w:p w:rsidRDefault="00746190" w:rsidP="00110CA0" w:rsidR="00746190" w:rsidRPr="006B420E">
      <w:pPr>
        <w:ind w:left="360"/>
        <w:jc w:val="center"/>
      </w:pPr>
    </w:p>
    <w:p w:rsidRDefault="00110CA0" w:rsidP="00110CA0" w:rsidR="00110CA0" w:rsidRPr="006B420E">
      <w:pPr>
        <w:ind w:left="360"/>
        <w:jc w:val="center"/>
      </w:pPr>
      <w:r w:rsidRPr="006B420E">
        <w:t>U Zagrebu,</w:t>
      </w:r>
      <w:r w:rsidR="006B420E">
        <w:t xml:space="preserve"> </w:t>
      </w:r>
      <w:r w:rsidR="00F4135E">
        <w:t>11</w:t>
      </w:r>
      <w:r w:rsidR="00AB39FF">
        <w:t>. rujna 2018</w:t>
      </w:r>
      <w:r w:rsidR="006B420E">
        <w:t>. godine</w:t>
      </w:r>
    </w:p>
    <w:p w:rsidRDefault="0088430D" w:rsidP="00110CA0" w:rsidR="0088430D" w:rsidRPr="006B420E">
      <w:pPr>
        <w:ind w:left="360"/>
        <w:jc w:val="center"/>
      </w:pPr>
    </w:p>
    <w:p w:rsidRDefault="00D50DC4" w:rsidP="00110CA0" w:rsidR="00110CA0" w:rsidRPr="006B420E">
      <w:pPr>
        <w:ind w:left="360"/>
        <w:jc w:val="both"/>
      </w:pPr>
      <w:r w:rsidRPr="006B420E">
        <w:tab/>
      </w:r>
      <w:r w:rsidRPr="006B420E">
        <w:tab/>
      </w:r>
      <w:r w:rsidRPr="006B420E">
        <w:tab/>
      </w:r>
      <w:r w:rsidRPr="006B420E">
        <w:tab/>
      </w:r>
      <w:r w:rsidRPr="006B420E">
        <w:tab/>
      </w:r>
      <w:r w:rsidRPr="006B420E">
        <w:tab/>
      </w:r>
      <w:r w:rsidRPr="006B420E">
        <w:tab/>
      </w:r>
      <w:r w:rsidRPr="006B420E">
        <w:tab/>
      </w:r>
      <w:r w:rsidRPr="006B420E">
        <w:tab/>
      </w:r>
      <w:r w:rsidR="006B420E">
        <w:t xml:space="preserve">        </w:t>
      </w:r>
      <w:r w:rsidR="00AB39FF">
        <w:t xml:space="preserve">       </w:t>
      </w:r>
      <w:r w:rsidR="006B420E">
        <w:t xml:space="preserve"> </w:t>
      </w:r>
      <w:r w:rsidR="00110CA0" w:rsidRPr="006B420E">
        <w:t>SUDAC:</w:t>
      </w:r>
    </w:p>
    <w:p w:rsidRDefault="00EF54E3" w:rsidP="00E53D3D" w:rsidR="009D5506">
      <w:pPr>
        <w:pStyle w:val="Uvuenotijeloteksta"/>
        <w:ind w:firstLine="141" w:left="1983"/>
        <w:jc w:val="right"/>
      </w:pPr>
      <w:r>
        <w:tab/>
      </w:r>
      <w:r>
        <w:tab/>
      </w:r>
      <w:r>
        <w:tab/>
      </w:r>
      <w:r w:rsidR="00D50DC4" w:rsidRPr="006B420E">
        <w:tab/>
      </w:r>
      <w:r w:rsidR="00D50DC4" w:rsidRPr="006B420E">
        <w:tab/>
      </w:r>
      <w:r w:rsidR="00110CA0" w:rsidRPr="006B420E">
        <w:tab/>
      </w:r>
      <w:r w:rsidR="006A0345">
        <w:t>Vesna Sremac Šoštar</w:t>
      </w:r>
      <w:r w:rsidR="009D5506">
        <w:t>,v.r.</w:t>
      </w:r>
    </w:p>
    <w:p w:rsidRDefault="009D5506" w:rsidP="00D338FD" w:rsidR="009D5506">
      <w:pPr>
        <w:pStyle w:val="Uvuenotijeloteksta"/>
        <w:ind w:firstLine="141" w:left="1983"/>
        <w:jc w:val="right"/>
      </w:pPr>
      <w:r>
        <w:t xml:space="preserve">Za točnost </w:t>
      </w:r>
      <w:proofErr w:type="spellStart"/>
      <w:r>
        <w:t>otpravka</w:t>
      </w:r>
      <w:proofErr w:type="spellEnd"/>
    </w:p>
    <w:p w:rsidRDefault="009D5506" w:rsidP="009D5506" w:rsidR="00AB39FF" w:rsidRPr="006B420E">
      <w:pPr>
        <w:pStyle w:val="Uvuenotijeloteksta"/>
        <w:ind w:firstLine="141" w:left="1983"/>
        <w:jc w:val="right"/>
      </w:pPr>
      <w:r>
        <w:t>Matea Bizjak</w:t>
      </w:r>
    </w:p>
    <w:sectPr w:rsidSect="00433D16" w:rsidR="00AB39FF" w:rsidRPr="006B420E">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3D16" w:rsidP="00433D16" w:rsidR="00433D16">
      <w:r>
        <w:separator/>
      </w:r>
    </w:p>
  </w:endnote>
  <w:endnote w:id="0" w:type="continuationSeparator">
    <w:p w:rsidRDefault="00433D16" w:rsidP="00433D16" w:rsidR="00433D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3D16" w:rsidP="00433D16" w:rsidR="00433D16">
      <w:r>
        <w:separator/>
      </w:r>
    </w:p>
  </w:footnote>
  <w:footnote w:id="0" w:type="continuationSeparator">
    <w:p w:rsidRDefault="00433D16" w:rsidP="00433D16" w:rsidR="00433D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6827739"/>
      <w:docPartObj>
        <w:docPartGallery w:val="Page Numbers (Top of Page)"/>
        <w:docPartUnique/>
      </w:docPartObj>
    </w:sdtPr>
    <w:sdtEndPr/>
    <w:sdtContent>
      <w:p w:rsidRDefault="00433D16" w:rsidR="00433D16">
        <w:pPr>
          <w:pStyle w:val="Zaglavlje"/>
          <w:jc w:val="center"/>
        </w:pPr>
        <w:r>
          <w:fldChar w:fldCharType="begin"/>
        </w:r>
        <w:r>
          <w:instrText>PAGE   \* MERGEFORMAT</w:instrText>
        </w:r>
        <w:r>
          <w:fldChar w:fldCharType="separate"/>
        </w:r>
        <w:r>
          <w:rPr>
            <w:noProof/>
          </w:rPr>
          <w:t>1</w:t>
        </w:r>
        <w:r>
          <w:fldChar w:fldCharType="end"/>
        </w:r>
      </w:p>
    </w:sdtContent>
  </w:sdt>
  <w:p w:rsidRDefault="00433D16" w:rsidR="00433D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3D16" w:rsidP="00433D16" w:rsidR="00433D16">
    <w:pPr>
      <w:pStyle w:val="Zaglavlje"/>
      <w:jc w:val="right"/>
    </w:pPr>
    <w:r>
      <w:t>48.St-901/13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81AB1"/>
    <w:multiLevelType w:val="hybridMultilevel"/>
    <w:tmpl w:val="B672C3EA"/>
    <w:lvl w:tplc="72C424B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DD06E6"/>
    <w:multiLevelType w:val="hybridMultilevel"/>
    <w:tmpl w:val="870A0B60"/>
    <w:lvl w:tplc="6BCE2ADC" w:ilvl="0">
      <w:start w:val="9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BDE3D39"/>
    <w:multiLevelType w:val="hybridMultilevel"/>
    <w:tmpl w:val="F84618E6"/>
    <w:lvl w:tplc="15EC70CC" w:ilvl="0">
      <w:start w:val="1"/>
      <w:numFmt w:val="upperRoman"/>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E0F60B6"/>
    <w:multiLevelType w:val="singleLevel"/>
    <w:tmpl w:val="D1D4455A"/>
    <w:lvl w:ilvl="0">
      <w:start w:val="1"/>
      <w:numFmt w:val="decimal"/>
      <w:lvlText w:val="%1."/>
      <w:legacy w:legacyIndent="360" w:legacySpace="120" w:legacy="true"/>
      <w:lvlJc w:val="left"/>
      <w:pPr>
        <w:ind w:hanging="360" w:left="720"/>
      </w:pPr>
    </w:lvl>
  </w:abstractNum>
  <w:abstractNum w:abstractNumId="4">
    <w:nsid w:val="750A5902"/>
    <w:multiLevelType w:val="hybridMultilevel"/>
    <w:tmpl w:val="A55663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A002321"/>
    <w:multiLevelType w:val="hybridMultilevel"/>
    <w:tmpl w:val="26BA21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466"/>
    <w:rsid w:val="00002466"/>
    <w:rsid w:val="00002B96"/>
    <w:rsid w:val="00003482"/>
    <w:rsid w:val="0000348B"/>
    <w:rsid w:val="00004D76"/>
    <w:rsid w:val="00005257"/>
    <w:rsid w:val="0001241A"/>
    <w:rsid w:val="000125EC"/>
    <w:rsid w:val="000131B6"/>
    <w:rsid w:val="00013939"/>
    <w:rsid w:val="0001465C"/>
    <w:rsid w:val="00016516"/>
    <w:rsid w:val="000166D5"/>
    <w:rsid w:val="00016BC9"/>
    <w:rsid w:val="0001784C"/>
    <w:rsid w:val="00022322"/>
    <w:rsid w:val="000233EA"/>
    <w:rsid w:val="000237A3"/>
    <w:rsid w:val="00024A25"/>
    <w:rsid w:val="000264DD"/>
    <w:rsid w:val="00026AEB"/>
    <w:rsid w:val="000272FF"/>
    <w:rsid w:val="00035F4C"/>
    <w:rsid w:val="0004177E"/>
    <w:rsid w:val="00041E22"/>
    <w:rsid w:val="0004212A"/>
    <w:rsid w:val="00042CE5"/>
    <w:rsid w:val="00043E70"/>
    <w:rsid w:val="00044CCC"/>
    <w:rsid w:val="00044D4A"/>
    <w:rsid w:val="00045BBE"/>
    <w:rsid w:val="000477B6"/>
    <w:rsid w:val="00047C7F"/>
    <w:rsid w:val="0005009E"/>
    <w:rsid w:val="000502C2"/>
    <w:rsid w:val="0005194C"/>
    <w:rsid w:val="00052DB1"/>
    <w:rsid w:val="0005354F"/>
    <w:rsid w:val="00055085"/>
    <w:rsid w:val="000567C4"/>
    <w:rsid w:val="000570A0"/>
    <w:rsid w:val="00060441"/>
    <w:rsid w:val="00061588"/>
    <w:rsid w:val="000646B5"/>
    <w:rsid w:val="00067E06"/>
    <w:rsid w:val="00073C67"/>
    <w:rsid w:val="00075C28"/>
    <w:rsid w:val="000778F0"/>
    <w:rsid w:val="00077D47"/>
    <w:rsid w:val="000813BE"/>
    <w:rsid w:val="00082700"/>
    <w:rsid w:val="00086511"/>
    <w:rsid w:val="00086FC5"/>
    <w:rsid w:val="00087FEC"/>
    <w:rsid w:val="00090535"/>
    <w:rsid w:val="00091220"/>
    <w:rsid w:val="00094E19"/>
    <w:rsid w:val="00097676"/>
    <w:rsid w:val="000A1A74"/>
    <w:rsid w:val="000A3429"/>
    <w:rsid w:val="000A4261"/>
    <w:rsid w:val="000A55FA"/>
    <w:rsid w:val="000B010E"/>
    <w:rsid w:val="000B0D32"/>
    <w:rsid w:val="000B3554"/>
    <w:rsid w:val="000B4AC3"/>
    <w:rsid w:val="000C096F"/>
    <w:rsid w:val="000C0CDB"/>
    <w:rsid w:val="000C5717"/>
    <w:rsid w:val="000C5EF1"/>
    <w:rsid w:val="000C753C"/>
    <w:rsid w:val="000C7EEE"/>
    <w:rsid w:val="000D16A5"/>
    <w:rsid w:val="000D2632"/>
    <w:rsid w:val="000D2CCB"/>
    <w:rsid w:val="000D3EC0"/>
    <w:rsid w:val="000D5220"/>
    <w:rsid w:val="000D6838"/>
    <w:rsid w:val="000D74A6"/>
    <w:rsid w:val="000E4DA1"/>
    <w:rsid w:val="000E55FE"/>
    <w:rsid w:val="000E5B7A"/>
    <w:rsid w:val="000F57A6"/>
    <w:rsid w:val="00100C85"/>
    <w:rsid w:val="001067B5"/>
    <w:rsid w:val="00110CA0"/>
    <w:rsid w:val="001129B9"/>
    <w:rsid w:val="001138C8"/>
    <w:rsid w:val="00117F72"/>
    <w:rsid w:val="001206DD"/>
    <w:rsid w:val="00123A83"/>
    <w:rsid w:val="00124715"/>
    <w:rsid w:val="00124BD4"/>
    <w:rsid w:val="001259FA"/>
    <w:rsid w:val="00125F6C"/>
    <w:rsid w:val="00126715"/>
    <w:rsid w:val="00126EEA"/>
    <w:rsid w:val="00127C94"/>
    <w:rsid w:val="0013016A"/>
    <w:rsid w:val="00130E78"/>
    <w:rsid w:val="001314EB"/>
    <w:rsid w:val="00131BA1"/>
    <w:rsid w:val="0013535B"/>
    <w:rsid w:val="00141C17"/>
    <w:rsid w:val="00143B6F"/>
    <w:rsid w:val="001442FF"/>
    <w:rsid w:val="001444CE"/>
    <w:rsid w:val="00145629"/>
    <w:rsid w:val="00146C99"/>
    <w:rsid w:val="001526AB"/>
    <w:rsid w:val="00154BF5"/>
    <w:rsid w:val="0015537E"/>
    <w:rsid w:val="001554BF"/>
    <w:rsid w:val="00155997"/>
    <w:rsid w:val="0015684A"/>
    <w:rsid w:val="00160729"/>
    <w:rsid w:val="0016212B"/>
    <w:rsid w:val="0016215C"/>
    <w:rsid w:val="00163A3D"/>
    <w:rsid w:val="001663B0"/>
    <w:rsid w:val="00166A94"/>
    <w:rsid w:val="00171547"/>
    <w:rsid w:val="00171A30"/>
    <w:rsid w:val="00177683"/>
    <w:rsid w:val="00177873"/>
    <w:rsid w:val="0018284E"/>
    <w:rsid w:val="00182B06"/>
    <w:rsid w:val="001839FA"/>
    <w:rsid w:val="0018760E"/>
    <w:rsid w:val="00187728"/>
    <w:rsid w:val="0019222B"/>
    <w:rsid w:val="0019366D"/>
    <w:rsid w:val="00194105"/>
    <w:rsid w:val="0019570D"/>
    <w:rsid w:val="00197F8C"/>
    <w:rsid w:val="001A148F"/>
    <w:rsid w:val="001A3D77"/>
    <w:rsid w:val="001A5CD4"/>
    <w:rsid w:val="001A5FCF"/>
    <w:rsid w:val="001B2EDA"/>
    <w:rsid w:val="001B4ECB"/>
    <w:rsid w:val="001B5164"/>
    <w:rsid w:val="001B57FB"/>
    <w:rsid w:val="001C062C"/>
    <w:rsid w:val="001C7516"/>
    <w:rsid w:val="001D3250"/>
    <w:rsid w:val="001D42F8"/>
    <w:rsid w:val="001D783A"/>
    <w:rsid w:val="001D7A68"/>
    <w:rsid w:val="001D7C34"/>
    <w:rsid w:val="001E0DCB"/>
    <w:rsid w:val="001E0FF6"/>
    <w:rsid w:val="001E5E74"/>
    <w:rsid w:val="001E6612"/>
    <w:rsid w:val="001E6895"/>
    <w:rsid w:val="001F094A"/>
    <w:rsid w:val="001F095E"/>
    <w:rsid w:val="001F24F6"/>
    <w:rsid w:val="001F2DFC"/>
    <w:rsid w:val="001F4B89"/>
    <w:rsid w:val="00200008"/>
    <w:rsid w:val="002008AE"/>
    <w:rsid w:val="00201A34"/>
    <w:rsid w:val="0020353E"/>
    <w:rsid w:val="002067EA"/>
    <w:rsid w:val="002068A7"/>
    <w:rsid w:val="00210531"/>
    <w:rsid w:val="00211582"/>
    <w:rsid w:val="0021446B"/>
    <w:rsid w:val="00214D02"/>
    <w:rsid w:val="00231090"/>
    <w:rsid w:val="00234CA7"/>
    <w:rsid w:val="0023500E"/>
    <w:rsid w:val="002350EB"/>
    <w:rsid w:val="00236F56"/>
    <w:rsid w:val="00237213"/>
    <w:rsid w:val="00242C41"/>
    <w:rsid w:val="0024414C"/>
    <w:rsid w:val="002449FE"/>
    <w:rsid w:val="0025121F"/>
    <w:rsid w:val="00251EB3"/>
    <w:rsid w:val="00255A98"/>
    <w:rsid w:val="002701D8"/>
    <w:rsid w:val="00272918"/>
    <w:rsid w:val="00274659"/>
    <w:rsid w:val="00276CED"/>
    <w:rsid w:val="00281591"/>
    <w:rsid w:val="0028189A"/>
    <w:rsid w:val="00283B7B"/>
    <w:rsid w:val="002856C9"/>
    <w:rsid w:val="00287E67"/>
    <w:rsid w:val="002902C2"/>
    <w:rsid w:val="00291DB6"/>
    <w:rsid w:val="00292F48"/>
    <w:rsid w:val="00292F53"/>
    <w:rsid w:val="0029323A"/>
    <w:rsid w:val="00294EBB"/>
    <w:rsid w:val="00295077"/>
    <w:rsid w:val="002951F0"/>
    <w:rsid w:val="002959E4"/>
    <w:rsid w:val="00296CF1"/>
    <w:rsid w:val="00297032"/>
    <w:rsid w:val="002A009D"/>
    <w:rsid w:val="002A0E76"/>
    <w:rsid w:val="002A150A"/>
    <w:rsid w:val="002A7511"/>
    <w:rsid w:val="002A7D08"/>
    <w:rsid w:val="002B03EC"/>
    <w:rsid w:val="002B6FCE"/>
    <w:rsid w:val="002C24B1"/>
    <w:rsid w:val="002C25A2"/>
    <w:rsid w:val="002C5CD9"/>
    <w:rsid w:val="002C6264"/>
    <w:rsid w:val="002C73DE"/>
    <w:rsid w:val="002C7758"/>
    <w:rsid w:val="002D1FB6"/>
    <w:rsid w:val="002D56A2"/>
    <w:rsid w:val="002D5CF8"/>
    <w:rsid w:val="002D5F5B"/>
    <w:rsid w:val="002D6AD9"/>
    <w:rsid w:val="002D6E2D"/>
    <w:rsid w:val="002D6F4B"/>
    <w:rsid w:val="002D73C8"/>
    <w:rsid w:val="002D775B"/>
    <w:rsid w:val="002E0756"/>
    <w:rsid w:val="002E2D98"/>
    <w:rsid w:val="002E7746"/>
    <w:rsid w:val="002F097C"/>
    <w:rsid w:val="002F1A55"/>
    <w:rsid w:val="002F474B"/>
    <w:rsid w:val="002F4F66"/>
    <w:rsid w:val="002F58D9"/>
    <w:rsid w:val="002F5BD9"/>
    <w:rsid w:val="003011EE"/>
    <w:rsid w:val="00305FE3"/>
    <w:rsid w:val="00307894"/>
    <w:rsid w:val="00310420"/>
    <w:rsid w:val="0031054D"/>
    <w:rsid w:val="00311EA1"/>
    <w:rsid w:val="00312572"/>
    <w:rsid w:val="00317C1B"/>
    <w:rsid w:val="003215ED"/>
    <w:rsid w:val="003221A4"/>
    <w:rsid w:val="003262C4"/>
    <w:rsid w:val="00326E53"/>
    <w:rsid w:val="003303D6"/>
    <w:rsid w:val="0033405E"/>
    <w:rsid w:val="0033430D"/>
    <w:rsid w:val="00334D54"/>
    <w:rsid w:val="003373C5"/>
    <w:rsid w:val="00341B92"/>
    <w:rsid w:val="00344CF4"/>
    <w:rsid w:val="0035569A"/>
    <w:rsid w:val="0035582D"/>
    <w:rsid w:val="00356E3D"/>
    <w:rsid w:val="00360DF8"/>
    <w:rsid w:val="00360FC7"/>
    <w:rsid w:val="00362FFF"/>
    <w:rsid w:val="00367BA1"/>
    <w:rsid w:val="003702B3"/>
    <w:rsid w:val="003702D8"/>
    <w:rsid w:val="003708BB"/>
    <w:rsid w:val="00372AD5"/>
    <w:rsid w:val="00376349"/>
    <w:rsid w:val="0038089B"/>
    <w:rsid w:val="0038431B"/>
    <w:rsid w:val="00384D97"/>
    <w:rsid w:val="00385319"/>
    <w:rsid w:val="00385D5F"/>
    <w:rsid w:val="00390AD4"/>
    <w:rsid w:val="003916C2"/>
    <w:rsid w:val="00391C93"/>
    <w:rsid w:val="00396FC3"/>
    <w:rsid w:val="003A265B"/>
    <w:rsid w:val="003A37AE"/>
    <w:rsid w:val="003A4789"/>
    <w:rsid w:val="003A7A24"/>
    <w:rsid w:val="003B27CA"/>
    <w:rsid w:val="003B3E53"/>
    <w:rsid w:val="003B504D"/>
    <w:rsid w:val="003B627A"/>
    <w:rsid w:val="003B7304"/>
    <w:rsid w:val="003B7686"/>
    <w:rsid w:val="003C05BB"/>
    <w:rsid w:val="003C29A9"/>
    <w:rsid w:val="003C3BA3"/>
    <w:rsid w:val="003C49D8"/>
    <w:rsid w:val="003C77E7"/>
    <w:rsid w:val="003C7D70"/>
    <w:rsid w:val="003D186F"/>
    <w:rsid w:val="003D26D9"/>
    <w:rsid w:val="003D379E"/>
    <w:rsid w:val="003D3BA0"/>
    <w:rsid w:val="003D4394"/>
    <w:rsid w:val="003D4588"/>
    <w:rsid w:val="003D50CE"/>
    <w:rsid w:val="003D6DBC"/>
    <w:rsid w:val="003E1C04"/>
    <w:rsid w:val="003E32FA"/>
    <w:rsid w:val="003E58C7"/>
    <w:rsid w:val="003F0516"/>
    <w:rsid w:val="003F2690"/>
    <w:rsid w:val="003F4063"/>
    <w:rsid w:val="003F55EB"/>
    <w:rsid w:val="003F5604"/>
    <w:rsid w:val="003F5A3C"/>
    <w:rsid w:val="003F6980"/>
    <w:rsid w:val="003F7210"/>
    <w:rsid w:val="003F763B"/>
    <w:rsid w:val="003F7AB3"/>
    <w:rsid w:val="004007CB"/>
    <w:rsid w:val="00401290"/>
    <w:rsid w:val="00402F60"/>
    <w:rsid w:val="0040335C"/>
    <w:rsid w:val="00404DA1"/>
    <w:rsid w:val="00406B7D"/>
    <w:rsid w:val="00407A29"/>
    <w:rsid w:val="0041063C"/>
    <w:rsid w:val="00411AEB"/>
    <w:rsid w:val="004122B3"/>
    <w:rsid w:val="00412752"/>
    <w:rsid w:val="004134DD"/>
    <w:rsid w:val="00413843"/>
    <w:rsid w:val="0042018B"/>
    <w:rsid w:val="004202D4"/>
    <w:rsid w:val="00421F8D"/>
    <w:rsid w:val="00421FB4"/>
    <w:rsid w:val="00422394"/>
    <w:rsid w:val="00425917"/>
    <w:rsid w:val="00430CB9"/>
    <w:rsid w:val="00433D16"/>
    <w:rsid w:val="00434882"/>
    <w:rsid w:val="00435BF5"/>
    <w:rsid w:val="00436565"/>
    <w:rsid w:val="00436B52"/>
    <w:rsid w:val="00441451"/>
    <w:rsid w:val="00442A3E"/>
    <w:rsid w:val="00442DDC"/>
    <w:rsid w:val="0044678B"/>
    <w:rsid w:val="00447401"/>
    <w:rsid w:val="00450D93"/>
    <w:rsid w:val="004610E2"/>
    <w:rsid w:val="00461CB4"/>
    <w:rsid w:val="00462ECB"/>
    <w:rsid w:val="0046365F"/>
    <w:rsid w:val="00465053"/>
    <w:rsid w:val="00473039"/>
    <w:rsid w:val="00474C54"/>
    <w:rsid w:val="00475026"/>
    <w:rsid w:val="0047610A"/>
    <w:rsid w:val="0047638A"/>
    <w:rsid w:val="00477FA2"/>
    <w:rsid w:val="004816C1"/>
    <w:rsid w:val="004818FF"/>
    <w:rsid w:val="00483B1B"/>
    <w:rsid w:val="00484728"/>
    <w:rsid w:val="0049083B"/>
    <w:rsid w:val="004938E0"/>
    <w:rsid w:val="00495870"/>
    <w:rsid w:val="00496321"/>
    <w:rsid w:val="004963E1"/>
    <w:rsid w:val="004A20B4"/>
    <w:rsid w:val="004A590D"/>
    <w:rsid w:val="004A709D"/>
    <w:rsid w:val="004A75E6"/>
    <w:rsid w:val="004B2CA3"/>
    <w:rsid w:val="004B2E83"/>
    <w:rsid w:val="004B4719"/>
    <w:rsid w:val="004C01E1"/>
    <w:rsid w:val="004C0D25"/>
    <w:rsid w:val="004C1B8E"/>
    <w:rsid w:val="004C2B70"/>
    <w:rsid w:val="004C2B9C"/>
    <w:rsid w:val="004C4B84"/>
    <w:rsid w:val="004C523E"/>
    <w:rsid w:val="004C68A9"/>
    <w:rsid w:val="004C6B4A"/>
    <w:rsid w:val="004D03FE"/>
    <w:rsid w:val="004D0807"/>
    <w:rsid w:val="004D431C"/>
    <w:rsid w:val="004E28D0"/>
    <w:rsid w:val="004E592A"/>
    <w:rsid w:val="004E67E0"/>
    <w:rsid w:val="004F0121"/>
    <w:rsid w:val="004F2FAB"/>
    <w:rsid w:val="00502C91"/>
    <w:rsid w:val="00503CA9"/>
    <w:rsid w:val="00504F00"/>
    <w:rsid w:val="005062E0"/>
    <w:rsid w:val="005070BE"/>
    <w:rsid w:val="005117AD"/>
    <w:rsid w:val="00511986"/>
    <w:rsid w:val="0051422D"/>
    <w:rsid w:val="0051472E"/>
    <w:rsid w:val="00516508"/>
    <w:rsid w:val="00516AA9"/>
    <w:rsid w:val="00522A96"/>
    <w:rsid w:val="00525A28"/>
    <w:rsid w:val="00525B21"/>
    <w:rsid w:val="0052767D"/>
    <w:rsid w:val="0053059E"/>
    <w:rsid w:val="005344D7"/>
    <w:rsid w:val="005412E9"/>
    <w:rsid w:val="005415E8"/>
    <w:rsid w:val="00543764"/>
    <w:rsid w:val="005445C0"/>
    <w:rsid w:val="0054523D"/>
    <w:rsid w:val="005459AD"/>
    <w:rsid w:val="00561AAF"/>
    <w:rsid w:val="00563784"/>
    <w:rsid w:val="00565C1D"/>
    <w:rsid w:val="00566B24"/>
    <w:rsid w:val="00567CD7"/>
    <w:rsid w:val="00570313"/>
    <w:rsid w:val="005705F5"/>
    <w:rsid w:val="00574DFF"/>
    <w:rsid w:val="00576184"/>
    <w:rsid w:val="005815C6"/>
    <w:rsid w:val="00581B8B"/>
    <w:rsid w:val="0058526C"/>
    <w:rsid w:val="00590F13"/>
    <w:rsid w:val="00591D44"/>
    <w:rsid w:val="00593F5B"/>
    <w:rsid w:val="005A0AD2"/>
    <w:rsid w:val="005A1D53"/>
    <w:rsid w:val="005A2CF5"/>
    <w:rsid w:val="005A4262"/>
    <w:rsid w:val="005A6226"/>
    <w:rsid w:val="005A6F13"/>
    <w:rsid w:val="005A730C"/>
    <w:rsid w:val="005B0661"/>
    <w:rsid w:val="005B0A9C"/>
    <w:rsid w:val="005B1952"/>
    <w:rsid w:val="005B21DF"/>
    <w:rsid w:val="005C1A87"/>
    <w:rsid w:val="005C40D8"/>
    <w:rsid w:val="005C49DB"/>
    <w:rsid w:val="005D0ADD"/>
    <w:rsid w:val="005D0FDA"/>
    <w:rsid w:val="005D2B14"/>
    <w:rsid w:val="005D2EEE"/>
    <w:rsid w:val="005D3EB1"/>
    <w:rsid w:val="005D4496"/>
    <w:rsid w:val="005D518C"/>
    <w:rsid w:val="005D68DD"/>
    <w:rsid w:val="005D69EA"/>
    <w:rsid w:val="005E1D2B"/>
    <w:rsid w:val="005E3ADF"/>
    <w:rsid w:val="005E448D"/>
    <w:rsid w:val="005E739C"/>
    <w:rsid w:val="005F0E35"/>
    <w:rsid w:val="005F1976"/>
    <w:rsid w:val="005F23FC"/>
    <w:rsid w:val="005F2661"/>
    <w:rsid w:val="005F44DC"/>
    <w:rsid w:val="0060185E"/>
    <w:rsid w:val="00601DB7"/>
    <w:rsid w:val="00604D6E"/>
    <w:rsid w:val="006058AD"/>
    <w:rsid w:val="00606BD5"/>
    <w:rsid w:val="00607DAC"/>
    <w:rsid w:val="006106A0"/>
    <w:rsid w:val="0061205B"/>
    <w:rsid w:val="006122FA"/>
    <w:rsid w:val="00612F70"/>
    <w:rsid w:val="00614BBD"/>
    <w:rsid w:val="00616E98"/>
    <w:rsid w:val="00621553"/>
    <w:rsid w:val="00621612"/>
    <w:rsid w:val="00622877"/>
    <w:rsid w:val="00623407"/>
    <w:rsid w:val="006246C7"/>
    <w:rsid w:val="006249DE"/>
    <w:rsid w:val="00625F43"/>
    <w:rsid w:val="00626784"/>
    <w:rsid w:val="00630849"/>
    <w:rsid w:val="00630F68"/>
    <w:rsid w:val="00632EA1"/>
    <w:rsid w:val="00633BB3"/>
    <w:rsid w:val="00636749"/>
    <w:rsid w:val="00636EA8"/>
    <w:rsid w:val="0064300C"/>
    <w:rsid w:val="0064361F"/>
    <w:rsid w:val="00646EEC"/>
    <w:rsid w:val="00647316"/>
    <w:rsid w:val="00651EB6"/>
    <w:rsid w:val="0065249A"/>
    <w:rsid w:val="006527D1"/>
    <w:rsid w:val="00654703"/>
    <w:rsid w:val="00654818"/>
    <w:rsid w:val="006561D8"/>
    <w:rsid w:val="00656D11"/>
    <w:rsid w:val="00657DB0"/>
    <w:rsid w:val="006600DD"/>
    <w:rsid w:val="00661244"/>
    <w:rsid w:val="00661CF4"/>
    <w:rsid w:val="00662ABD"/>
    <w:rsid w:val="00671C21"/>
    <w:rsid w:val="00675C56"/>
    <w:rsid w:val="00681724"/>
    <w:rsid w:val="006842E7"/>
    <w:rsid w:val="006849BB"/>
    <w:rsid w:val="00691C53"/>
    <w:rsid w:val="006937DC"/>
    <w:rsid w:val="0069795B"/>
    <w:rsid w:val="00697AB6"/>
    <w:rsid w:val="006A00AB"/>
    <w:rsid w:val="006A0345"/>
    <w:rsid w:val="006A15B6"/>
    <w:rsid w:val="006A6703"/>
    <w:rsid w:val="006A7B23"/>
    <w:rsid w:val="006A7C16"/>
    <w:rsid w:val="006B024F"/>
    <w:rsid w:val="006B166B"/>
    <w:rsid w:val="006B238A"/>
    <w:rsid w:val="006B2A86"/>
    <w:rsid w:val="006B3439"/>
    <w:rsid w:val="006B420E"/>
    <w:rsid w:val="006B5154"/>
    <w:rsid w:val="006B5875"/>
    <w:rsid w:val="006B6E5E"/>
    <w:rsid w:val="006C1EDF"/>
    <w:rsid w:val="006C20C4"/>
    <w:rsid w:val="006C3C75"/>
    <w:rsid w:val="006C4D89"/>
    <w:rsid w:val="006C6D1D"/>
    <w:rsid w:val="006C7983"/>
    <w:rsid w:val="006C7E2F"/>
    <w:rsid w:val="006D04DF"/>
    <w:rsid w:val="006D28BE"/>
    <w:rsid w:val="006D2F60"/>
    <w:rsid w:val="006D7172"/>
    <w:rsid w:val="006E1B96"/>
    <w:rsid w:val="006E286E"/>
    <w:rsid w:val="006E294A"/>
    <w:rsid w:val="006E489A"/>
    <w:rsid w:val="006E4C9B"/>
    <w:rsid w:val="006E619D"/>
    <w:rsid w:val="006F2DFD"/>
    <w:rsid w:val="006F3C25"/>
    <w:rsid w:val="00700497"/>
    <w:rsid w:val="007036B7"/>
    <w:rsid w:val="00706B9A"/>
    <w:rsid w:val="00706E4B"/>
    <w:rsid w:val="007170DE"/>
    <w:rsid w:val="00723E9F"/>
    <w:rsid w:val="0072532F"/>
    <w:rsid w:val="0072558D"/>
    <w:rsid w:val="00725BE5"/>
    <w:rsid w:val="007271DE"/>
    <w:rsid w:val="00731795"/>
    <w:rsid w:val="00732717"/>
    <w:rsid w:val="00733565"/>
    <w:rsid w:val="007336AA"/>
    <w:rsid w:val="00735F10"/>
    <w:rsid w:val="0074161E"/>
    <w:rsid w:val="00743673"/>
    <w:rsid w:val="00746190"/>
    <w:rsid w:val="00746B39"/>
    <w:rsid w:val="00751A0B"/>
    <w:rsid w:val="00751D27"/>
    <w:rsid w:val="0075253C"/>
    <w:rsid w:val="00755A31"/>
    <w:rsid w:val="007566C2"/>
    <w:rsid w:val="00756AE8"/>
    <w:rsid w:val="00756BFC"/>
    <w:rsid w:val="007621B7"/>
    <w:rsid w:val="007629DD"/>
    <w:rsid w:val="00762BA1"/>
    <w:rsid w:val="007639B2"/>
    <w:rsid w:val="00770BDB"/>
    <w:rsid w:val="00771F93"/>
    <w:rsid w:val="00773D68"/>
    <w:rsid w:val="00776488"/>
    <w:rsid w:val="00776DFF"/>
    <w:rsid w:val="00781F89"/>
    <w:rsid w:val="00786904"/>
    <w:rsid w:val="00787150"/>
    <w:rsid w:val="00787A52"/>
    <w:rsid w:val="00791BDB"/>
    <w:rsid w:val="00792DB7"/>
    <w:rsid w:val="00794973"/>
    <w:rsid w:val="00794F65"/>
    <w:rsid w:val="007A1C3C"/>
    <w:rsid w:val="007A454B"/>
    <w:rsid w:val="007A5A14"/>
    <w:rsid w:val="007A6875"/>
    <w:rsid w:val="007A6AB5"/>
    <w:rsid w:val="007A6F8E"/>
    <w:rsid w:val="007A75FD"/>
    <w:rsid w:val="007B0174"/>
    <w:rsid w:val="007C2434"/>
    <w:rsid w:val="007C418E"/>
    <w:rsid w:val="007D0C17"/>
    <w:rsid w:val="007D0E2B"/>
    <w:rsid w:val="007D1956"/>
    <w:rsid w:val="007D2F39"/>
    <w:rsid w:val="007D3BFF"/>
    <w:rsid w:val="007D61BB"/>
    <w:rsid w:val="007D7F5E"/>
    <w:rsid w:val="007E1966"/>
    <w:rsid w:val="007E484C"/>
    <w:rsid w:val="007E4D15"/>
    <w:rsid w:val="007E7019"/>
    <w:rsid w:val="007E72F7"/>
    <w:rsid w:val="007E75CA"/>
    <w:rsid w:val="007F08C5"/>
    <w:rsid w:val="007F2343"/>
    <w:rsid w:val="00801D86"/>
    <w:rsid w:val="00803366"/>
    <w:rsid w:val="00806C85"/>
    <w:rsid w:val="008128E0"/>
    <w:rsid w:val="008129E1"/>
    <w:rsid w:val="00813660"/>
    <w:rsid w:val="00815EE0"/>
    <w:rsid w:val="00816860"/>
    <w:rsid w:val="00817DA8"/>
    <w:rsid w:val="0082097D"/>
    <w:rsid w:val="00824D41"/>
    <w:rsid w:val="00824F5D"/>
    <w:rsid w:val="00825942"/>
    <w:rsid w:val="008300F4"/>
    <w:rsid w:val="00830AAB"/>
    <w:rsid w:val="00831AD1"/>
    <w:rsid w:val="008343FD"/>
    <w:rsid w:val="00836008"/>
    <w:rsid w:val="0083674C"/>
    <w:rsid w:val="00837FA3"/>
    <w:rsid w:val="008407E6"/>
    <w:rsid w:val="00841365"/>
    <w:rsid w:val="00841CFE"/>
    <w:rsid w:val="008427BD"/>
    <w:rsid w:val="008431EE"/>
    <w:rsid w:val="00843757"/>
    <w:rsid w:val="00843B87"/>
    <w:rsid w:val="0085238E"/>
    <w:rsid w:val="008567FC"/>
    <w:rsid w:val="00857AC9"/>
    <w:rsid w:val="00861936"/>
    <w:rsid w:val="00863572"/>
    <w:rsid w:val="00864BFD"/>
    <w:rsid w:val="00866818"/>
    <w:rsid w:val="0086767C"/>
    <w:rsid w:val="00873D0A"/>
    <w:rsid w:val="008740E4"/>
    <w:rsid w:val="00881619"/>
    <w:rsid w:val="008820C1"/>
    <w:rsid w:val="008831DE"/>
    <w:rsid w:val="0088430D"/>
    <w:rsid w:val="00887385"/>
    <w:rsid w:val="008920B4"/>
    <w:rsid w:val="00894100"/>
    <w:rsid w:val="00894F9E"/>
    <w:rsid w:val="008A0683"/>
    <w:rsid w:val="008A0BCE"/>
    <w:rsid w:val="008A2845"/>
    <w:rsid w:val="008A4CE2"/>
    <w:rsid w:val="008A52A5"/>
    <w:rsid w:val="008A5528"/>
    <w:rsid w:val="008A68C1"/>
    <w:rsid w:val="008B23D1"/>
    <w:rsid w:val="008B256E"/>
    <w:rsid w:val="008B62AB"/>
    <w:rsid w:val="008B6B04"/>
    <w:rsid w:val="008B705A"/>
    <w:rsid w:val="008C11C0"/>
    <w:rsid w:val="008C20F4"/>
    <w:rsid w:val="008D0930"/>
    <w:rsid w:val="008D2DBB"/>
    <w:rsid w:val="008D6008"/>
    <w:rsid w:val="008D623B"/>
    <w:rsid w:val="008D7C1A"/>
    <w:rsid w:val="008E19D2"/>
    <w:rsid w:val="008E214D"/>
    <w:rsid w:val="008E7A2F"/>
    <w:rsid w:val="008F0174"/>
    <w:rsid w:val="008F17C6"/>
    <w:rsid w:val="008F450C"/>
    <w:rsid w:val="008F7AFF"/>
    <w:rsid w:val="00900A8A"/>
    <w:rsid w:val="00903590"/>
    <w:rsid w:val="00910E45"/>
    <w:rsid w:val="00913676"/>
    <w:rsid w:val="009171F3"/>
    <w:rsid w:val="0091724C"/>
    <w:rsid w:val="00923A20"/>
    <w:rsid w:val="00930328"/>
    <w:rsid w:val="009310DC"/>
    <w:rsid w:val="00933FC2"/>
    <w:rsid w:val="00935260"/>
    <w:rsid w:val="00937305"/>
    <w:rsid w:val="009404E1"/>
    <w:rsid w:val="00941554"/>
    <w:rsid w:val="00943614"/>
    <w:rsid w:val="0094375A"/>
    <w:rsid w:val="00943836"/>
    <w:rsid w:val="00943FBF"/>
    <w:rsid w:val="00944F4E"/>
    <w:rsid w:val="00946092"/>
    <w:rsid w:val="00951E71"/>
    <w:rsid w:val="0095335E"/>
    <w:rsid w:val="0095573A"/>
    <w:rsid w:val="00955CF2"/>
    <w:rsid w:val="00957CFE"/>
    <w:rsid w:val="00957ED6"/>
    <w:rsid w:val="00957FD2"/>
    <w:rsid w:val="00960288"/>
    <w:rsid w:val="00960C6D"/>
    <w:rsid w:val="00960EB6"/>
    <w:rsid w:val="00961D99"/>
    <w:rsid w:val="0096373C"/>
    <w:rsid w:val="009653CE"/>
    <w:rsid w:val="00965A78"/>
    <w:rsid w:val="00966371"/>
    <w:rsid w:val="00967080"/>
    <w:rsid w:val="00970A7C"/>
    <w:rsid w:val="009766F1"/>
    <w:rsid w:val="00983FCB"/>
    <w:rsid w:val="00984FDC"/>
    <w:rsid w:val="009854B1"/>
    <w:rsid w:val="0099346D"/>
    <w:rsid w:val="0099395D"/>
    <w:rsid w:val="00993F37"/>
    <w:rsid w:val="00994812"/>
    <w:rsid w:val="009953DE"/>
    <w:rsid w:val="0099757A"/>
    <w:rsid w:val="009A03EE"/>
    <w:rsid w:val="009A283C"/>
    <w:rsid w:val="009A2F91"/>
    <w:rsid w:val="009A402F"/>
    <w:rsid w:val="009A50A1"/>
    <w:rsid w:val="009A551B"/>
    <w:rsid w:val="009A595E"/>
    <w:rsid w:val="009A7C74"/>
    <w:rsid w:val="009B0361"/>
    <w:rsid w:val="009B5F3F"/>
    <w:rsid w:val="009C07C8"/>
    <w:rsid w:val="009C0C41"/>
    <w:rsid w:val="009C1792"/>
    <w:rsid w:val="009C5E82"/>
    <w:rsid w:val="009C6A59"/>
    <w:rsid w:val="009D5506"/>
    <w:rsid w:val="009D69DE"/>
    <w:rsid w:val="009E07C5"/>
    <w:rsid w:val="009E2BD9"/>
    <w:rsid w:val="009F1CC9"/>
    <w:rsid w:val="009F248E"/>
    <w:rsid w:val="009F5D4C"/>
    <w:rsid w:val="009F5EDE"/>
    <w:rsid w:val="009F63F6"/>
    <w:rsid w:val="009F7993"/>
    <w:rsid w:val="00A00E9C"/>
    <w:rsid w:val="00A023E3"/>
    <w:rsid w:val="00A02E56"/>
    <w:rsid w:val="00A03531"/>
    <w:rsid w:val="00A04F20"/>
    <w:rsid w:val="00A107B9"/>
    <w:rsid w:val="00A10D1F"/>
    <w:rsid w:val="00A12FEA"/>
    <w:rsid w:val="00A16C21"/>
    <w:rsid w:val="00A1715C"/>
    <w:rsid w:val="00A17AA2"/>
    <w:rsid w:val="00A200C7"/>
    <w:rsid w:val="00A222C7"/>
    <w:rsid w:val="00A2289C"/>
    <w:rsid w:val="00A233DC"/>
    <w:rsid w:val="00A26005"/>
    <w:rsid w:val="00A26193"/>
    <w:rsid w:val="00A261CA"/>
    <w:rsid w:val="00A268A7"/>
    <w:rsid w:val="00A336A8"/>
    <w:rsid w:val="00A36E85"/>
    <w:rsid w:val="00A36F6D"/>
    <w:rsid w:val="00A405EB"/>
    <w:rsid w:val="00A423DE"/>
    <w:rsid w:val="00A425AA"/>
    <w:rsid w:val="00A43B28"/>
    <w:rsid w:val="00A44E93"/>
    <w:rsid w:val="00A4564F"/>
    <w:rsid w:val="00A45E45"/>
    <w:rsid w:val="00A517D2"/>
    <w:rsid w:val="00A53341"/>
    <w:rsid w:val="00A54708"/>
    <w:rsid w:val="00A54ED7"/>
    <w:rsid w:val="00A56614"/>
    <w:rsid w:val="00A56F5E"/>
    <w:rsid w:val="00A6236E"/>
    <w:rsid w:val="00A63B68"/>
    <w:rsid w:val="00A64E16"/>
    <w:rsid w:val="00A71535"/>
    <w:rsid w:val="00A715FD"/>
    <w:rsid w:val="00A72715"/>
    <w:rsid w:val="00A7296F"/>
    <w:rsid w:val="00A7365F"/>
    <w:rsid w:val="00A7440F"/>
    <w:rsid w:val="00A7648C"/>
    <w:rsid w:val="00A81471"/>
    <w:rsid w:val="00A852D9"/>
    <w:rsid w:val="00A91A9B"/>
    <w:rsid w:val="00A91AA8"/>
    <w:rsid w:val="00A94C07"/>
    <w:rsid w:val="00A95995"/>
    <w:rsid w:val="00A96D5E"/>
    <w:rsid w:val="00A979E5"/>
    <w:rsid w:val="00AA3304"/>
    <w:rsid w:val="00AA4144"/>
    <w:rsid w:val="00AA44B4"/>
    <w:rsid w:val="00AB3362"/>
    <w:rsid w:val="00AB39FF"/>
    <w:rsid w:val="00AB5260"/>
    <w:rsid w:val="00AB602D"/>
    <w:rsid w:val="00AB7BF2"/>
    <w:rsid w:val="00AC548D"/>
    <w:rsid w:val="00AC722E"/>
    <w:rsid w:val="00AD2635"/>
    <w:rsid w:val="00AD2FBD"/>
    <w:rsid w:val="00AD3928"/>
    <w:rsid w:val="00AD403B"/>
    <w:rsid w:val="00AD4787"/>
    <w:rsid w:val="00AD68A2"/>
    <w:rsid w:val="00AE087A"/>
    <w:rsid w:val="00AE21DD"/>
    <w:rsid w:val="00AF07DB"/>
    <w:rsid w:val="00AF1F38"/>
    <w:rsid w:val="00AF5863"/>
    <w:rsid w:val="00AF5C46"/>
    <w:rsid w:val="00AF6BFB"/>
    <w:rsid w:val="00B04B76"/>
    <w:rsid w:val="00B1098A"/>
    <w:rsid w:val="00B1455A"/>
    <w:rsid w:val="00B161E4"/>
    <w:rsid w:val="00B20914"/>
    <w:rsid w:val="00B20BD7"/>
    <w:rsid w:val="00B21C88"/>
    <w:rsid w:val="00B228E6"/>
    <w:rsid w:val="00B270C3"/>
    <w:rsid w:val="00B301C5"/>
    <w:rsid w:val="00B37C78"/>
    <w:rsid w:val="00B402D3"/>
    <w:rsid w:val="00B414C4"/>
    <w:rsid w:val="00B420EE"/>
    <w:rsid w:val="00B435B9"/>
    <w:rsid w:val="00B5041E"/>
    <w:rsid w:val="00B504AF"/>
    <w:rsid w:val="00B52ACD"/>
    <w:rsid w:val="00B5362B"/>
    <w:rsid w:val="00B53F1E"/>
    <w:rsid w:val="00B54997"/>
    <w:rsid w:val="00B55C18"/>
    <w:rsid w:val="00B61B01"/>
    <w:rsid w:val="00B62042"/>
    <w:rsid w:val="00B63F32"/>
    <w:rsid w:val="00B70A82"/>
    <w:rsid w:val="00B75780"/>
    <w:rsid w:val="00B87597"/>
    <w:rsid w:val="00B87767"/>
    <w:rsid w:val="00B87965"/>
    <w:rsid w:val="00B87979"/>
    <w:rsid w:val="00B975F1"/>
    <w:rsid w:val="00BA1C9B"/>
    <w:rsid w:val="00BA1EDE"/>
    <w:rsid w:val="00BA4C89"/>
    <w:rsid w:val="00BA5377"/>
    <w:rsid w:val="00BB0BAB"/>
    <w:rsid w:val="00BB19CC"/>
    <w:rsid w:val="00BB2049"/>
    <w:rsid w:val="00BB4935"/>
    <w:rsid w:val="00BB63BF"/>
    <w:rsid w:val="00BB6E50"/>
    <w:rsid w:val="00BC2923"/>
    <w:rsid w:val="00BC3377"/>
    <w:rsid w:val="00BC3833"/>
    <w:rsid w:val="00BC4226"/>
    <w:rsid w:val="00BC592F"/>
    <w:rsid w:val="00BC5E88"/>
    <w:rsid w:val="00BD02DD"/>
    <w:rsid w:val="00BD09EB"/>
    <w:rsid w:val="00BD20C1"/>
    <w:rsid w:val="00BD3E53"/>
    <w:rsid w:val="00BD4747"/>
    <w:rsid w:val="00BD61A1"/>
    <w:rsid w:val="00BD7756"/>
    <w:rsid w:val="00BD7959"/>
    <w:rsid w:val="00BE5315"/>
    <w:rsid w:val="00BF08E4"/>
    <w:rsid w:val="00BF2CAF"/>
    <w:rsid w:val="00BF30DE"/>
    <w:rsid w:val="00BF4D82"/>
    <w:rsid w:val="00BF6969"/>
    <w:rsid w:val="00BF6C94"/>
    <w:rsid w:val="00C04865"/>
    <w:rsid w:val="00C0673C"/>
    <w:rsid w:val="00C12AA4"/>
    <w:rsid w:val="00C12BF9"/>
    <w:rsid w:val="00C16204"/>
    <w:rsid w:val="00C16B2B"/>
    <w:rsid w:val="00C20EF4"/>
    <w:rsid w:val="00C21BC5"/>
    <w:rsid w:val="00C2247D"/>
    <w:rsid w:val="00C23764"/>
    <w:rsid w:val="00C23D9F"/>
    <w:rsid w:val="00C241B4"/>
    <w:rsid w:val="00C249B5"/>
    <w:rsid w:val="00C309A0"/>
    <w:rsid w:val="00C31EE5"/>
    <w:rsid w:val="00C324A0"/>
    <w:rsid w:val="00C32B25"/>
    <w:rsid w:val="00C346A9"/>
    <w:rsid w:val="00C37580"/>
    <w:rsid w:val="00C405FD"/>
    <w:rsid w:val="00C4312D"/>
    <w:rsid w:val="00C43785"/>
    <w:rsid w:val="00C43871"/>
    <w:rsid w:val="00C4389C"/>
    <w:rsid w:val="00C43940"/>
    <w:rsid w:val="00C45D30"/>
    <w:rsid w:val="00C47C54"/>
    <w:rsid w:val="00C5191A"/>
    <w:rsid w:val="00C51A58"/>
    <w:rsid w:val="00C5210B"/>
    <w:rsid w:val="00C52788"/>
    <w:rsid w:val="00C552C5"/>
    <w:rsid w:val="00C5719E"/>
    <w:rsid w:val="00C57E65"/>
    <w:rsid w:val="00C70555"/>
    <w:rsid w:val="00C71C35"/>
    <w:rsid w:val="00C7270F"/>
    <w:rsid w:val="00C73D6C"/>
    <w:rsid w:val="00C74BE8"/>
    <w:rsid w:val="00C755F1"/>
    <w:rsid w:val="00C833F5"/>
    <w:rsid w:val="00C83D01"/>
    <w:rsid w:val="00C83D48"/>
    <w:rsid w:val="00C83E85"/>
    <w:rsid w:val="00C8563D"/>
    <w:rsid w:val="00C86B8C"/>
    <w:rsid w:val="00C879EE"/>
    <w:rsid w:val="00C87D88"/>
    <w:rsid w:val="00C90185"/>
    <w:rsid w:val="00C90235"/>
    <w:rsid w:val="00C90D6D"/>
    <w:rsid w:val="00C9359C"/>
    <w:rsid w:val="00C93BF6"/>
    <w:rsid w:val="00C959E3"/>
    <w:rsid w:val="00CA1150"/>
    <w:rsid w:val="00CA323C"/>
    <w:rsid w:val="00CA33C1"/>
    <w:rsid w:val="00CA34AD"/>
    <w:rsid w:val="00CA4DB8"/>
    <w:rsid w:val="00CB0A9C"/>
    <w:rsid w:val="00CB20C9"/>
    <w:rsid w:val="00CB4E45"/>
    <w:rsid w:val="00CB619C"/>
    <w:rsid w:val="00CB6856"/>
    <w:rsid w:val="00CB696D"/>
    <w:rsid w:val="00CB7040"/>
    <w:rsid w:val="00CC1AE4"/>
    <w:rsid w:val="00CC2AB6"/>
    <w:rsid w:val="00CC7E36"/>
    <w:rsid w:val="00CD0790"/>
    <w:rsid w:val="00CD1EFD"/>
    <w:rsid w:val="00CD2785"/>
    <w:rsid w:val="00CD70C8"/>
    <w:rsid w:val="00CE31C7"/>
    <w:rsid w:val="00CF216E"/>
    <w:rsid w:val="00CF469D"/>
    <w:rsid w:val="00CF4F55"/>
    <w:rsid w:val="00D02E05"/>
    <w:rsid w:val="00D0322B"/>
    <w:rsid w:val="00D05DB2"/>
    <w:rsid w:val="00D07854"/>
    <w:rsid w:val="00D17EAF"/>
    <w:rsid w:val="00D20652"/>
    <w:rsid w:val="00D2070E"/>
    <w:rsid w:val="00D23622"/>
    <w:rsid w:val="00D24249"/>
    <w:rsid w:val="00D32074"/>
    <w:rsid w:val="00D366C6"/>
    <w:rsid w:val="00D36D20"/>
    <w:rsid w:val="00D37B44"/>
    <w:rsid w:val="00D41686"/>
    <w:rsid w:val="00D43905"/>
    <w:rsid w:val="00D4695E"/>
    <w:rsid w:val="00D5042F"/>
    <w:rsid w:val="00D50DC4"/>
    <w:rsid w:val="00D513CB"/>
    <w:rsid w:val="00D5262D"/>
    <w:rsid w:val="00D554A8"/>
    <w:rsid w:val="00D5693B"/>
    <w:rsid w:val="00D57F6A"/>
    <w:rsid w:val="00D60710"/>
    <w:rsid w:val="00D61370"/>
    <w:rsid w:val="00D6254B"/>
    <w:rsid w:val="00D640F7"/>
    <w:rsid w:val="00D64D85"/>
    <w:rsid w:val="00D7218D"/>
    <w:rsid w:val="00D80BB9"/>
    <w:rsid w:val="00D81EC6"/>
    <w:rsid w:val="00D83503"/>
    <w:rsid w:val="00D850F0"/>
    <w:rsid w:val="00D853DA"/>
    <w:rsid w:val="00D85CDA"/>
    <w:rsid w:val="00D876A5"/>
    <w:rsid w:val="00D92BBC"/>
    <w:rsid w:val="00D976CF"/>
    <w:rsid w:val="00DA435D"/>
    <w:rsid w:val="00DA4F08"/>
    <w:rsid w:val="00DB00AF"/>
    <w:rsid w:val="00DB2188"/>
    <w:rsid w:val="00DB2599"/>
    <w:rsid w:val="00DB2FD6"/>
    <w:rsid w:val="00DB4080"/>
    <w:rsid w:val="00DB59E5"/>
    <w:rsid w:val="00DB5B15"/>
    <w:rsid w:val="00DC0A36"/>
    <w:rsid w:val="00DC28BE"/>
    <w:rsid w:val="00DC569F"/>
    <w:rsid w:val="00DC6E0E"/>
    <w:rsid w:val="00DD206A"/>
    <w:rsid w:val="00DD38E3"/>
    <w:rsid w:val="00DD60F1"/>
    <w:rsid w:val="00DE1472"/>
    <w:rsid w:val="00DE3DD2"/>
    <w:rsid w:val="00DE44B6"/>
    <w:rsid w:val="00DE5EB2"/>
    <w:rsid w:val="00DE6FB0"/>
    <w:rsid w:val="00DE74FE"/>
    <w:rsid w:val="00DF006D"/>
    <w:rsid w:val="00DF01E8"/>
    <w:rsid w:val="00DF6D52"/>
    <w:rsid w:val="00DF7C37"/>
    <w:rsid w:val="00E000CE"/>
    <w:rsid w:val="00E00EB3"/>
    <w:rsid w:val="00E010DD"/>
    <w:rsid w:val="00E01109"/>
    <w:rsid w:val="00E11ACA"/>
    <w:rsid w:val="00E1233E"/>
    <w:rsid w:val="00E13064"/>
    <w:rsid w:val="00E134EE"/>
    <w:rsid w:val="00E15654"/>
    <w:rsid w:val="00E20A1C"/>
    <w:rsid w:val="00E21F80"/>
    <w:rsid w:val="00E222A7"/>
    <w:rsid w:val="00E24170"/>
    <w:rsid w:val="00E2521C"/>
    <w:rsid w:val="00E25AF1"/>
    <w:rsid w:val="00E267F3"/>
    <w:rsid w:val="00E30623"/>
    <w:rsid w:val="00E32457"/>
    <w:rsid w:val="00E3257D"/>
    <w:rsid w:val="00E3285C"/>
    <w:rsid w:val="00E33036"/>
    <w:rsid w:val="00E347E9"/>
    <w:rsid w:val="00E35213"/>
    <w:rsid w:val="00E36D0B"/>
    <w:rsid w:val="00E36E56"/>
    <w:rsid w:val="00E37062"/>
    <w:rsid w:val="00E3706E"/>
    <w:rsid w:val="00E372E9"/>
    <w:rsid w:val="00E421C6"/>
    <w:rsid w:val="00E453C2"/>
    <w:rsid w:val="00E46526"/>
    <w:rsid w:val="00E52E33"/>
    <w:rsid w:val="00E603B7"/>
    <w:rsid w:val="00E617AA"/>
    <w:rsid w:val="00E6389E"/>
    <w:rsid w:val="00E64B51"/>
    <w:rsid w:val="00E66399"/>
    <w:rsid w:val="00E66508"/>
    <w:rsid w:val="00E718DB"/>
    <w:rsid w:val="00E727EF"/>
    <w:rsid w:val="00E74FCB"/>
    <w:rsid w:val="00E75044"/>
    <w:rsid w:val="00E7733B"/>
    <w:rsid w:val="00E847BC"/>
    <w:rsid w:val="00E879FB"/>
    <w:rsid w:val="00E94DBF"/>
    <w:rsid w:val="00E95099"/>
    <w:rsid w:val="00E96297"/>
    <w:rsid w:val="00E962DD"/>
    <w:rsid w:val="00E9759F"/>
    <w:rsid w:val="00E9794A"/>
    <w:rsid w:val="00E97D0B"/>
    <w:rsid w:val="00E97E5E"/>
    <w:rsid w:val="00EA0503"/>
    <w:rsid w:val="00EA1B9A"/>
    <w:rsid w:val="00EA4DB0"/>
    <w:rsid w:val="00EA4EDC"/>
    <w:rsid w:val="00EA5D02"/>
    <w:rsid w:val="00EB0C76"/>
    <w:rsid w:val="00EB0DF4"/>
    <w:rsid w:val="00EB50BF"/>
    <w:rsid w:val="00EB6B3C"/>
    <w:rsid w:val="00EC2E44"/>
    <w:rsid w:val="00EC30F6"/>
    <w:rsid w:val="00ED1F8E"/>
    <w:rsid w:val="00ED398F"/>
    <w:rsid w:val="00ED44D8"/>
    <w:rsid w:val="00ED596A"/>
    <w:rsid w:val="00ED69BB"/>
    <w:rsid w:val="00EE15C2"/>
    <w:rsid w:val="00EE2C8A"/>
    <w:rsid w:val="00EE2FC9"/>
    <w:rsid w:val="00EE4C86"/>
    <w:rsid w:val="00EF4D7E"/>
    <w:rsid w:val="00EF4EF6"/>
    <w:rsid w:val="00EF54E3"/>
    <w:rsid w:val="00F024F2"/>
    <w:rsid w:val="00F0275C"/>
    <w:rsid w:val="00F030B5"/>
    <w:rsid w:val="00F051D2"/>
    <w:rsid w:val="00F05321"/>
    <w:rsid w:val="00F100FA"/>
    <w:rsid w:val="00F16C81"/>
    <w:rsid w:val="00F22351"/>
    <w:rsid w:val="00F25D59"/>
    <w:rsid w:val="00F25D9B"/>
    <w:rsid w:val="00F271B9"/>
    <w:rsid w:val="00F27E2A"/>
    <w:rsid w:val="00F30798"/>
    <w:rsid w:val="00F346E6"/>
    <w:rsid w:val="00F34D54"/>
    <w:rsid w:val="00F3699B"/>
    <w:rsid w:val="00F40154"/>
    <w:rsid w:val="00F4135E"/>
    <w:rsid w:val="00F4135F"/>
    <w:rsid w:val="00F430B1"/>
    <w:rsid w:val="00F463D6"/>
    <w:rsid w:val="00F50D01"/>
    <w:rsid w:val="00F533FE"/>
    <w:rsid w:val="00F54219"/>
    <w:rsid w:val="00F55000"/>
    <w:rsid w:val="00F614F6"/>
    <w:rsid w:val="00F71680"/>
    <w:rsid w:val="00F71B93"/>
    <w:rsid w:val="00F71C83"/>
    <w:rsid w:val="00F73889"/>
    <w:rsid w:val="00F75A83"/>
    <w:rsid w:val="00F77B94"/>
    <w:rsid w:val="00F801ED"/>
    <w:rsid w:val="00F80365"/>
    <w:rsid w:val="00F82D2E"/>
    <w:rsid w:val="00F84924"/>
    <w:rsid w:val="00F86867"/>
    <w:rsid w:val="00F87032"/>
    <w:rsid w:val="00F907C1"/>
    <w:rsid w:val="00F92D8C"/>
    <w:rsid w:val="00F93C01"/>
    <w:rsid w:val="00F94538"/>
    <w:rsid w:val="00F9717B"/>
    <w:rsid w:val="00F97A6F"/>
    <w:rsid w:val="00F97E05"/>
    <w:rsid w:val="00FA09F1"/>
    <w:rsid w:val="00FA1935"/>
    <w:rsid w:val="00FA3FC4"/>
    <w:rsid w:val="00FA4042"/>
    <w:rsid w:val="00FA4FB7"/>
    <w:rsid w:val="00FA620F"/>
    <w:rsid w:val="00FA6C57"/>
    <w:rsid w:val="00FA784F"/>
    <w:rsid w:val="00FB17A1"/>
    <w:rsid w:val="00FB5DAB"/>
    <w:rsid w:val="00FB6DDC"/>
    <w:rsid w:val="00FB7272"/>
    <w:rsid w:val="00FB7D2D"/>
    <w:rsid w:val="00FC2F86"/>
    <w:rsid w:val="00FC40D9"/>
    <w:rsid w:val="00FC6582"/>
    <w:rsid w:val="00FD02E1"/>
    <w:rsid w:val="00FD08B2"/>
    <w:rsid w:val="00FD15DE"/>
    <w:rsid w:val="00FD290A"/>
    <w:rsid w:val="00FD2CE7"/>
    <w:rsid w:val="00FD4561"/>
    <w:rsid w:val="00FD4C51"/>
    <w:rsid w:val="00FD5E6E"/>
    <w:rsid w:val="00FD63AC"/>
    <w:rsid w:val="00FD6DCF"/>
    <w:rsid w:val="00FD7D67"/>
    <w:rsid w:val="00FE3E1B"/>
    <w:rsid w:val="00FE7C99"/>
    <w:rsid w:val="00FF0A9B"/>
    <w:rsid w:val="00FF17F3"/>
    <w:rsid w:val="00FF1887"/>
    <w:rsid w:val="00FF6010"/>
    <w:rsid w:val="00FF78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A1B9A"/>
    <w:rPr>
      <w:rFonts w:cs="Tahoma" w:hAnsi="Tahoma" w:ascii="Tahoma"/>
      <w:sz w:val="16"/>
      <w:szCs w:val="16"/>
    </w:rPr>
  </w:style>
  <w:style w:styleId="Uvuenotijeloteksta" w:type="paragraph">
    <w:name w:val="Body Text Indent"/>
    <w:basedOn w:val="Normal"/>
    <w:link w:val="UvuenotijelotekstaChar"/>
    <w:rsid w:val="0064361F"/>
    <w:pPr>
      <w:ind w:firstLine="708"/>
      <w:jc w:val="both"/>
    </w:pPr>
  </w:style>
  <w:style w:customStyle="true" w:styleId="UvuenotijelotekstaChar" w:type="character">
    <w:name w:val="Uvučeno tijelo teksta Char"/>
    <w:basedOn w:val="Zadanifontodlomka"/>
    <w:link w:val="Uvuenotijeloteksta"/>
    <w:rsid w:val="0064361F"/>
    <w:rPr>
      <w:sz w:val="24"/>
      <w:szCs w:val="24"/>
    </w:rPr>
  </w:style>
  <w:style w:styleId="Bezproreda" w:type="paragraph">
    <w:name w:val="No Spacing"/>
    <w:uiPriority w:val="1"/>
    <w:qFormat/>
    <w:rsid w:val="00117F72"/>
    <w:rPr>
      <w:rFonts w:eastAsia="Calibri" w:hAnsi="Calibri" w:ascii="Calibri"/>
      <w:sz w:val="22"/>
      <w:szCs w:val="22"/>
      <w:lang w:eastAsia="en-US"/>
    </w:rPr>
  </w:style>
  <w:style w:styleId="Odlomakpopisa" w:type="paragraph">
    <w:name w:val="List Paragraph"/>
    <w:basedOn w:val="Normal"/>
    <w:uiPriority w:val="34"/>
    <w:qFormat/>
    <w:rsid w:val="00E962DD"/>
    <w:pPr>
      <w:ind w:left="720"/>
      <w:contextualSpacing/>
    </w:pPr>
  </w:style>
  <w:style w:customStyle="true" w:styleId="st1" w:type="character">
    <w:name w:val="st1"/>
    <w:rsid w:val="004B2CA3"/>
  </w:style>
  <w:style w:styleId="Zaglavlje" w:type="paragraph">
    <w:name w:val="header"/>
    <w:basedOn w:val="Normal"/>
    <w:link w:val="ZaglavljeChar"/>
    <w:uiPriority w:val="99"/>
    <w:rsid w:val="00433D16"/>
    <w:pPr>
      <w:tabs>
        <w:tab w:pos="4536" w:val="center"/>
        <w:tab w:pos="9072" w:val="right"/>
      </w:tabs>
    </w:pPr>
  </w:style>
  <w:style w:customStyle="true" w:styleId="ZaglavljeChar" w:type="character">
    <w:name w:val="Zaglavlje Char"/>
    <w:basedOn w:val="Zadanifontodlomka"/>
    <w:link w:val="Zaglavlje"/>
    <w:uiPriority w:val="99"/>
    <w:rsid w:val="00433D16"/>
    <w:rPr>
      <w:sz w:val="24"/>
      <w:szCs w:val="24"/>
    </w:rPr>
  </w:style>
  <w:style w:styleId="Podnoje" w:type="paragraph">
    <w:name w:val="footer"/>
    <w:basedOn w:val="Normal"/>
    <w:link w:val="PodnojeChar"/>
    <w:rsid w:val="00433D16"/>
    <w:pPr>
      <w:tabs>
        <w:tab w:pos="4536" w:val="center"/>
        <w:tab w:pos="9072" w:val="right"/>
      </w:tabs>
    </w:pPr>
  </w:style>
  <w:style w:customStyle="true" w:styleId="PodnojeChar" w:type="character">
    <w:name w:val="Podnožje Char"/>
    <w:basedOn w:val="Zadanifontodlomka"/>
    <w:link w:val="Podnoje"/>
    <w:rsid w:val="00433D16"/>
    <w:rPr>
      <w:sz w:val="24"/>
      <w:szCs w:val="24"/>
    </w:rPr>
  </w:style>
  <w:style w:styleId="Tekstrezerviranogmjesta" w:type="character">
    <w:name w:val="Placeholder Text"/>
    <w:basedOn w:val="Zadanifontodlomka"/>
    <w:uiPriority w:val="99"/>
    <w:semiHidden/>
    <w:rsid w:val="009D5506"/>
    <w:rPr>
      <w:color w:val="808080"/>
      <w:bdr w:space="0" w:sz="0" w:color="auto" w:val="none"/>
      <w:shd w:fill="auto" w:color="auto" w:val="clear"/>
    </w:rPr>
  </w:style>
  <w:style w:customStyle="true" w:styleId="eSPISCCParagraphDefaultFont" w:type="character">
    <w:name w:val="eSPIS_CC_Paragraph Default Font"/>
    <w:basedOn w:val="Zadanifontodlomka"/>
    <w:rsid w:val="009D55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506"/>
    <w:rPr>
      <w:bdr w:space="0" w:sz="0" w:color="auto" w:val="none"/>
      <w:shd w:fill="FFFFCC" w:color="auto" w:val="clear"/>
      <w:lang w:val="hr-HR"/>
    </w:rPr>
  </w:style>
  <w:style w:customStyle="true" w:styleId="PozadinaSvijetloCrvena" w:type="character">
    <w:name w:val="Pozadina_SvijetloCrvena"/>
    <w:basedOn w:val="eSPISCCParagraphDefaultFont"/>
    <w:rsid w:val="009D55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5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A1B9A"/>
    <w:rPr>
      <w:rFonts w:ascii="Tahoma" w:cs="Tahoma" w:hAnsi="Tahoma"/>
      <w:sz w:val="16"/>
      <w:szCs w:val="16"/>
    </w:rPr>
  </w:style>
  <w:style w:styleId="Uvuenotijeloteksta" w:type="paragraph">
    <w:name w:val="Body Text Indent"/>
    <w:basedOn w:val="Normal"/>
    <w:link w:val="UvuenotijelotekstaChar"/>
    <w:rsid w:val="0064361F"/>
    <w:pPr>
      <w:ind w:firstLine="708"/>
      <w:jc w:val="both"/>
    </w:pPr>
  </w:style>
  <w:style w:customStyle="1" w:styleId="UvuenotijelotekstaChar" w:type="character">
    <w:name w:val="Uvučeno tijelo teksta Char"/>
    <w:basedOn w:val="Zadanifontodlomka"/>
    <w:link w:val="Uvuenotijeloteksta"/>
    <w:rsid w:val="0064361F"/>
    <w:rPr>
      <w:sz w:val="24"/>
      <w:szCs w:val="24"/>
    </w:rPr>
  </w:style>
  <w:style w:styleId="Bezproreda" w:type="paragraph">
    <w:name w:val="No Spacing"/>
    <w:uiPriority w:val="1"/>
    <w:qFormat/>
    <w:rsid w:val="00117F72"/>
    <w:rPr>
      <w:rFonts w:ascii="Calibri" w:eastAsia="Calibri" w:hAnsi="Calibri"/>
      <w:sz w:val="22"/>
      <w:szCs w:val="22"/>
      <w:lang w:eastAsia="en-US"/>
    </w:rPr>
  </w:style>
  <w:style w:styleId="Odlomakpopisa" w:type="paragraph">
    <w:name w:val="List Paragraph"/>
    <w:basedOn w:val="Normal"/>
    <w:uiPriority w:val="34"/>
    <w:qFormat/>
    <w:rsid w:val="00E962DD"/>
    <w:pPr>
      <w:ind w:left="720"/>
      <w:contextualSpacing/>
    </w:pPr>
  </w:style>
  <w:style w:customStyle="1" w:styleId="st1" w:type="character">
    <w:name w:val="st1"/>
    <w:rsid w:val="004B2CA3"/>
  </w:style>
  <w:style w:styleId="Zaglavlje" w:type="paragraph">
    <w:name w:val="header"/>
    <w:basedOn w:val="Normal"/>
    <w:link w:val="ZaglavljeChar"/>
    <w:uiPriority w:val="99"/>
    <w:rsid w:val="00433D16"/>
    <w:pPr>
      <w:tabs>
        <w:tab w:pos="4536" w:val="center"/>
        <w:tab w:pos="9072" w:val="right"/>
      </w:tabs>
    </w:pPr>
  </w:style>
  <w:style w:customStyle="1" w:styleId="ZaglavljeChar" w:type="character">
    <w:name w:val="Zaglavlje Char"/>
    <w:basedOn w:val="Zadanifontodlomka"/>
    <w:link w:val="Zaglavlje"/>
    <w:uiPriority w:val="99"/>
    <w:rsid w:val="00433D16"/>
    <w:rPr>
      <w:sz w:val="24"/>
      <w:szCs w:val="24"/>
    </w:rPr>
  </w:style>
  <w:style w:styleId="Podnoje" w:type="paragraph">
    <w:name w:val="footer"/>
    <w:basedOn w:val="Normal"/>
    <w:link w:val="PodnojeChar"/>
    <w:rsid w:val="00433D16"/>
    <w:pPr>
      <w:tabs>
        <w:tab w:pos="4536" w:val="center"/>
        <w:tab w:pos="9072" w:val="right"/>
      </w:tabs>
    </w:pPr>
  </w:style>
  <w:style w:customStyle="1" w:styleId="PodnojeChar" w:type="character">
    <w:name w:val="Podnožje Char"/>
    <w:basedOn w:val="Zadanifontodlomka"/>
    <w:link w:val="Podnoje"/>
    <w:rsid w:val="00433D16"/>
    <w:rPr>
      <w:sz w:val="24"/>
      <w:szCs w:val="24"/>
    </w:rPr>
  </w:style>
  <w:style w:styleId="Tekstrezerviranogmjesta" w:type="character">
    <w:name w:val="Placeholder Text"/>
    <w:basedOn w:val="Zadanifontodlomka"/>
    <w:uiPriority w:val="99"/>
    <w:semiHidden/>
    <w:rsid w:val="009D5506"/>
    <w:rPr>
      <w:color w:val="808080"/>
      <w:bdr w:color="auto" w:space="0" w:sz="0" w:val="none"/>
      <w:shd w:color="auto" w:fill="auto" w:val="clear"/>
    </w:rPr>
  </w:style>
  <w:style w:customStyle="1" w:styleId="eSPISCCParagraphDefaultFont" w:type="character">
    <w:name w:val="eSPIS_CC_Paragraph Default Font"/>
    <w:basedOn w:val="Zadanifontodlomka"/>
    <w:rsid w:val="009D55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506"/>
    <w:rPr>
      <w:bdr w:color="auto" w:space="0" w:sz="0" w:val="none"/>
      <w:shd w:color="auto" w:fill="FFFFCC" w:val="clear"/>
      <w:lang w:val="hr-HR"/>
    </w:rPr>
  </w:style>
  <w:style w:customStyle="1" w:styleId="PozadinaSvijetloCrvena" w:type="character">
    <w:name w:val="Pozadina_SvijetloCrvena"/>
    <w:basedOn w:val="eSPISCCParagraphDefaultFont"/>
    <w:rsid w:val="009D55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5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3011103">
      <w:bodyDiv w:val="true"/>
      <w:marLeft w:val="0"/>
      <w:marRight w:val="0"/>
      <w:marTop w:val="0"/>
      <w:marBottom w:val="0"/>
      <w:divBdr>
        <w:top w:space="0" w:sz="0" w:color="auto" w:val="none"/>
        <w:left w:space="0" w:sz="0" w:color="auto" w:val="none"/>
        <w:bottom w:space="0" w:sz="0" w:color="auto" w:val="none"/>
        <w:right w:space="0" w:sz="0" w:color="auto" w:val="none"/>
      </w:divBdr>
    </w:div>
    <w:div w:id="729499177">
      <w:bodyDiv w:val="true"/>
      <w:marLeft w:val="0"/>
      <w:marRight w:val="0"/>
      <w:marTop w:val="0"/>
      <w:marBottom w:val="0"/>
      <w:divBdr>
        <w:top w:space="0" w:sz="0" w:color="auto" w:val="none"/>
        <w:left w:space="0" w:sz="0" w:color="auto" w:val="none"/>
        <w:bottom w:space="0" w:sz="0" w:color="auto" w:val="none"/>
        <w:right w:space="0" w:sz="0" w:color="auto" w:val="none"/>
      </w:divBdr>
    </w:div>
    <w:div w:id="2048411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St-901/2013</izvorni_sadrzaj>
    <derivirana_varijabla naziv="DomainObject.Predmet.OznakaBroj_1">St-901/2013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PETROVA GORA zastupanog po punomoćniku Darko Maržić</izvorni_sadrzaj>
    <derivirana_varijabla naziv="DomainObject.Predmet.ProtustrankaFormated_1">  POLJOPRIVREDNA ZADRUGA PETROVA GORA zastupanog po punomoćniku Darko Maržić</derivirana_varijabla>
  </DomainObject.Predmet.ProtustrankaFormated>
  <DomainObject.Predmet.ProtustrankaFormatedOIB>
    <izvorni_sadrzaj>  POLJOPRIVREDNA ZADRUGA PETROVA GORA, OIB 69602856930 zastupanog po punomoćniku Darko Maržić</izvorni_sadrzaj>
    <derivirana_varijabla naziv="DomainObject.Predmet.ProtustrankaFormatedOIB_1">  POLJOPRIVREDNA ZADRUGA PETROVA GORA, OIB 69602856930 zastupanog po punomoćniku Darko Maržić</derivirana_varijabla>
  </DomainObject.Predmet.ProtustrankaFormatedOIB>
  <DomainObject.Predmet.ProtustrankaFormatedWithAdress>
    <izvorni_sadrzaj> POLJOPRIVREDNA ZADRUGA PETROVA GORA, KRIŽNOG PUTA 6, 44410 Gvozd zastupanog po punomoćniku Darko Maržić</izvorni_sadrzaj>
    <derivirana_varijabla naziv="DomainObject.Predmet.ProtustrankaFormatedWithAdress_1"> POLJOPRIVREDNA ZADRUGA PETROVA GORA, KRIŽNOG PUTA 6, 44410 Gvozd zastupanog po punomoćniku Darko Maržić</derivirana_varijabla>
  </DomainObject.Predmet.ProtustrankaFormatedWithAdress>
  <DomainObject.Predmet.ProtustrankaFormatedWithAdressOIB>
    <izvorni_sadrzaj> POLJOPRIVREDNA ZADRUGA PETROVA GORA, OIB 69602856930, KRIŽNOG PUTA 6, 44410 Gvozd zastupanog po punomoćniku Darko Maržić</izvorni_sadrzaj>
    <derivirana_varijabla naziv="DomainObject.Predmet.ProtustrankaFormatedWithAdressOIB_1"> POLJOPRIVREDNA ZADRUGA PETROVA GORA, OIB 69602856930, KRIŽNOG PUTA 6, 44410 Gvozd zastupanog po punomoćniku Darko Maržić</derivirana_varijabla>
  </DomainObject.Predmet.ProtustrankaFormatedWithAdressOIB>
  <DomainObject.Predmet.ProtustrankaWithAdress>
    <izvorni_sadrzaj>POLJOPRIVREDNA ZADRUGA PETROVA GORA KRIŽNOG PUTA 6, 44410 Gvozd</izvorni_sadrzaj>
    <derivirana_varijabla naziv="DomainObject.Predmet.ProtustrankaWithAdress_1">POLJOPRIVREDNA ZADRUGA PETROVA GORA KRIŽNOG PUTA 6, 44410 Gvozd</derivirana_varijabla>
  </DomainObject.Predmet.ProtustrankaWithAdress>
  <DomainObject.Predmet.ProtustrankaWithAdressOIB>
    <izvorni_sadrzaj>POLJOPRIVREDNA ZADRUGA PETROVA GORA, OIB 69602856930, KRIŽNOG PUTA 6, 44410 Gvozd</izvorni_sadrzaj>
    <derivirana_varijabla naziv="DomainObject.Predmet.ProtustrankaWithAdressOIB_1">POLJOPRIVREDNA ZADRUGA PETROVA GORA, OIB 69602856930, KRIŽNOG PUTA 6, 44410 Gvozd</derivirana_varijabla>
  </DomainObject.Predmet.ProtustrankaWithAdressOIB>
  <DomainObject.Predmet.ProtustrankaNazivFormated>
    <izvorni_sadrzaj>POLJOPRIVREDNA ZADRUGA PETROVA GORA</izvorni_sadrzaj>
    <derivirana_varijabla naziv="DomainObject.Predmet.ProtustrankaNazivFormated_1">POLJOPRIVREDNA ZADRUGA PETROVA GORA</derivirana_varijabla>
  </DomainObject.Predmet.ProtustrankaNazivFormated>
  <DomainObject.Predmet.ProtustrankaNazivFormatedOIB>
    <izvorni_sadrzaj>POLJOPRIVREDNA ZADRUGA PETROVA GORA, OIB 69602856930</izvorni_sadrzaj>
    <derivirana_varijabla naziv="DomainObject.Predmet.ProtustrankaNazivFormatedOIB_1">POLJOPRIVREDNA ZADRUGA PETROVA GORA, OIB 69602856930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EKO SELO MLIN SRNJAK d.o.o. za poljoprivredu, proizvodnju i usluge; Tomislav Tandarić; Martina Švigir; Marko Radovečki; ŠIBENSKE DELICIJE d.o.o. za trgovinu i usluge</izvorni_sadrzaj>
    <derivirana_varijabla naziv="DomainObject.Predmet.StrankaFormated_1">  FINA ZAGREB; EKO SELO MLIN SRNJAK d.o.o. za poljoprivredu, proizvodnju i usluge; Tomislav Tandarić; Martina Švigir; Marko Radovečki; ŠIBENSKE DELICIJE d.o.o. za trgovinu i usluge</derivirana_varijabla>
  </DomainObject.Predmet.StrankaFormated>
  <DomainObject.Predmet.StrankaFormatedOIB>
    <izvorni_sadrzaj>  FINA ZAGREB, OIB 85821130368; EKO SELO MLIN SRNJAK d.o.o. za poljoprivredu, proizvodnju i usluge, OIB 54178999905; Tomislav Tandarić, OIB 77355068339; Martina Švigir, OIB 97304640046; Marko Radovečki, OIB 39028211350; ŠIBENSKE DELICIJE d.o.o. za trgovinu i usluge, OIB 71685075389</izvorni_sadrzaj>
    <derivirana_varijabla naziv="DomainObject.Predmet.StrankaFormatedOIB_1">  FINA ZAGREB, OIB 85821130368; EKO SELO MLIN SRNJAK d.o.o. za poljoprivredu, proizvodnju i usluge, OIB 54178999905; Tomislav Tandarić, OIB 77355068339; Martina Švigir, OIB 97304640046; Marko Radovečki, OIB 39028211350; ŠIBENSKE DELICIJE d.o.o. za trgovinu i usluge, OIB 71685075389</derivirana_varijabla>
  </DomainObject.Predmet.StrankaFormatedOIB>
  <DomainObject.Predmet.StrankaFormatedWithAdress>
    <izvorni_sadrzaj> FINA ZAGREB, ILICA 307, 10000 Zagreb; EKO SELO MLIN SRNJAK d.o.o. za poljoprivredu, proizvodnju i usluge, Čremušnica 150/A, 44410 Gvozd; Tomislav Tandarić, Cvetković 165, 10450 Cvetković; Martina Švigir, Kozjak Začretski 18, 49223 Kozjak Začretski; Marko Radovečki, Kozjak Začretski 18, 49223 Kozjak Začretski; ŠIBENSKE DELICIJE d.o.o. za trgovinu i usluge, Hrvoja Macanovića 37, 10000 Zagreb</izvorni_sadrzaj>
    <derivirana_varijabla naziv="DomainObject.Predmet.StrankaFormatedWithAdress_1"> FINA ZAGREB, ILICA 307, 10000 Zagreb; EKO SELO MLIN SRNJAK d.o.o. za poljoprivredu, proizvodnju i usluge, Čremušnica 150/A, 44410 Gvozd; Tomislav Tandarić, Cvetković 165, 10450 Cvetković; Martina Švigir, Kozjak Začretski 18, 49223 Kozjak Začretski; Marko Radovečki, Kozjak Začretski 18, 49223 Kozjak Začretski; ŠIBENSKE DELICIJE d.o.o. za trgovinu i usluge, Hrvoja Macanovića 37, 10000 Zagreb</derivirana_varijabla>
  </DomainObject.Predmet.StrankaFormatedWithAdress>
  <DomainObject.Predmet.StrankaFormatedWithAdressOIB>
    <izvorni_sadrzaj> FINA ZAGREB, OIB 85821130368, ILICA 307, 10000 Zagreb; EKO SELO MLIN SRNJAK d.o.o. za poljoprivredu, proizvodnju i usluge, OIB 54178999905, Čremušnica 150/A, 44410 Gvozd; Tomislav Tandarić, OIB 77355068339, Cvetković 165, 10450 Cvetković; Martina Švigir, OIB 97304640046, Kozjak Začretski 18, 49223 Kozjak Začretski; Marko Radovečki, OIB 39028211350, Kozjak Začretski 18, 49223 Kozjak Začretski; ŠIBENSKE DELICIJE d.o.o. za trgovinu i usluge, OIB 71685075389, Hrvoja Macanovića 37, 10000 Zagreb</izvorni_sadrzaj>
    <derivirana_varijabla naziv="DomainObject.Predmet.StrankaFormatedWithAdressOIB_1"> FINA ZAGREB, OIB 85821130368, ILICA 307, 10000 Zagreb; EKO SELO MLIN SRNJAK d.o.o. za poljoprivredu, proizvodnju i usluge, OIB 54178999905, Čremušnica 150/A, 44410 Gvozd; Tomislav Tandarić, OIB 77355068339, Cvetković 165, 10450 Cvetković; Martina Švigir, OIB 97304640046, Kozjak Začretski 18, 49223 Kozjak Začretski; Marko Radovečki, OIB 39028211350, Kozjak Začretski 18, 49223 Kozjak Začretski; ŠIBENSKE DELICIJE d.o.o. za trgovinu i usluge, OIB 71685075389, Hrvoja Macanovića 37, 10000 Zagreb</derivirana_varijabla>
  </DomainObject.Predmet.StrankaFormatedWithAdressOIB>
  <DomainObject.Predmet.StrankaWithAdress>
    <izvorni_sadrzaj>FINA ZAGREB ILICA 307,10000 Zagreb,EKO SELO MLIN SRNJAK d.o.o. za poljoprivredu, proizvodnju i usluge Čremušnica 150/A,44410 Gvozd,Tomislav Tandarić Cvetković 165,10450 Cvetković,Martina Švigir Kozjak Začretski 18,49223 Kozjak Začretski,Marko Radovečki Kozjak Začretski 18,49223 Kozjak Začretski,ŠIBENSKE DELICIJE d.o.o. za trgovinu i usluge Hrvoja Macanovića 37,10000 Zagreb</izvorni_sadrzaj>
    <derivirana_varijabla naziv="DomainObject.Predmet.StrankaWithAdress_1">FINA ZAGREB ILICA 307,10000 Zagreb,EKO SELO MLIN SRNJAK d.o.o. za poljoprivredu, proizvodnju i usluge Čremušnica 150/A,44410 Gvozd,Tomislav Tandarić Cvetković 165,10450 Cvetković,Martina Švigir Kozjak Začretski 18,49223 Kozjak Začretski,Marko Radovečki Kozjak Začretski 18,49223 Kozjak Začretski,ŠIBENSKE DELICIJE d.o.o. za trgovinu i usluge Hrvoja Macanovića 37,10000 Zagreb</derivirana_varijabla>
  </DomainObject.Predmet.StrankaWithAdress>
  <DomainObject.Predmet.StrankaWithAdressOIB>
    <izvorni_sadrzaj>FINA ZAGREB, OIB 85821130368, ILICA 307,10000 Zagreb,EKO SELO MLIN SRNJAK d.o.o. za poljoprivredu, proizvodnju i usluge, OIB 54178999905, Čremušnica 150/A,44410 Gvozd,Tomislav Tandarić, OIB 77355068339, Cvetković 165,10450 Cvetković,Martina Švigir, OIB 97304640046, Kozjak Začretski 18,49223 Kozjak Začretski,Marko Radovečki, OIB 39028211350, Kozjak Začretski 18,49223 Kozjak Začretski,ŠIBENSKE DELICIJE d.o.o. za trgovinu i usluge, OIB 71685075389, Hrvoja Macanovića 37,10000 Zagreb</izvorni_sadrzaj>
    <derivirana_varijabla naziv="DomainObject.Predmet.StrankaWithAdressOIB_1">FINA ZAGREB, OIB 85821130368, ILICA 307,10000 Zagreb,EKO SELO MLIN SRNJAK d.o.o. za poljoprivredu, proizvodnju i usluge, OIB 54178999905, Čremušnica 150/A,44410 Gvozd,Tomislav Tandarić, OIB 77355068339, Cvetković 165,10450 Cvetković,Martina Švigir, OIB 97304640046, Kozjak Začretski 18,49223 Kozjak Začretski,Marko Radovečki, OIB 39028211350, Kozjak Začretski 18,49223 Kozjak Začretski,ŠIBENSKE DELICIJE d.o.o. za trgovinu i usluge, OIB 71685075389, Hrvoja Macanovića 37,10000 Zagreb</derivirana_varijabla>
  </DomainObject.Predmet.StrankaWithAdressOIB>
  <DomainObject.Predmet.StrankaNazivFormated>
    <izvorni_sadrzaj>FINA ZAGREB,EKO SELO MLIN SRNJAK d.o.o. za poljoprivredu, proizvodnju i usluge,Tomislav Tandarić,Martina Švigir,Marko Radovečki,ŠIBENSKE DELICIJE d.o.o. za trgovinu i usluge</izvorni_sadrzaj>
    <derivirana_varijabla naziv="DomainObject.Predmet.StrankaNazivFormated_1">FINA ZAGREB,EKO SELO MLIN SRNJAK d.o.o. za poljoprivredu, proizvodnju i usluge,Tomislav Tandarić,Martina Švigir,Marko Radovečki,ŠIBENSKE DELICIJE d.o.o. za trgovinu i usluge</derivirana_varijabla>
  </DomainObject.Predmet.StrankaNazivFormated>
  <DomainObject.Predmet.StrankaNazivFormatedOIB>
    <izvorni_sadrzaj>FINA ZAGREB, OIB 85821130368,EKO SELO MLIN SRNJAK d.o.o. za poljoprivredu, proizvodnju i usluge, OIB 54178999905,Tomislav Tandarić, OIB 77355068339,Martina Švigir, OIB 97304640046,Marko Radovečki, OIB 39028211350,ŠIBENSKE DELICIJE d.o.o. za trgovinu i usluge, OIB 71685075389</izvorni_sadrzaj>
    <derivirana_varijabla naziv="DomainObject.Predmet.StrankaNazivFormatedOIB_1">FINA ZAGREB, OIB 85821130368,EKO SELO MLIN SRNJAK d.o.o. za poljoprivredu, proizvodnju i usluge, OIB 54178999905,Tomislav Tandarić, OIB 77355068339,Martina Švigir, OIB 97304640046,Marko Radovečki, OIB 39028211350,ŠIBENSKE DELICIJE d.o.o. za trgovinu i usluge, OIB 71685075389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EKO SELO MLIN SRNJAK d.o.o. za poljoprivredu, proizvodnju i usluge</item>
      <item>Tomislav Tandarić</item>
      <item>Martina Švigir</item>
      <item>Marko Radovečki</item>
      <item>ŠIBENSKE DELICIJE d.o.o. za trgovinu i usluge</item>
    </izvorni_sadrzaj>
    <derivirana_varijabla naziv="DomainObject.Predmet.StrankaListFormated_1">
      <item>FINA ZAGREB</item>
      <item>EKO SELO MLIN SRNJAK d.o.o. za poljoprivredu, proizvodnju i usluge</item>
      <item>Tomislav Tandarić</item>
      <item>Martina Švigir</item>
      <item>Marko Radovečki</item>
      <item>ŠIBENSKE DELICIJE d.o.o. za trgovinu i usluge</item>
    </derivirana_varijabla>
  </DomainObject.Predmet.StrankaListFormated>
  <DomainObject.Predmet.StrankaListFormatedOIB>
    <izvorni_sadrzaj>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izvorni_sadrzaj>
    <derivirana_varijabla naziv="DomainObject.Predmet.StrankaListFormatedOIB_1">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derivirana_varijabla>
  </DomainObject.Predmet.StrankaListFormatedOIB>
  <DomainObject.Predmet.StrankaListFormatedWithAdress>
    <izvorni_sadrzaj>
      <item>FINA ZAGREB, ILICA 307, 10000 Zagreb</item>
      <item>EKO SELO MLIN SRNJAK d.o.o. za poljoprivredu, proizvodnju i usluge, Čremušnica 150/A, 44410 Gvozd</item>
      <item>Tomislav Tandarić, Cvetković 165, 10450 Cvetković</item>
      <item>Martina Švigir, Kozjak Začretski 18, 49223 Kozjak Začretski</item>
      <item>Marko Radovečki, Kozjak Začretski 18, 49223 Kozjak Začretski</item>
      <item>ŠIBENSKE DELICIJE d.o.o. za trgovinu i usluge, Hrvoja Macanovića 37, 10000 Zagreb</item>
    </izvorni_sadrzaj>
    <derivirana_varijabla naziv="DomainObject.Predmet.StrankaListFormatedWithAdress_1">
      <item>FINA ZAGREB, ILICA 307, 10000 Zagreb</item>
      <item>EKO SELO MLIN SRNJAK d.o.o. za poljoprivredu, proizvodnju i usluge, Čremušnica 150/A, 44410 Gvozd</item>
      <item>Tomislav Tandarić, Cvetković 165, 10450 Cvetković</item>
      <item>Martina Švigir, Kozjak Začretski 18, 49223 Kozjak Začretski</item>
      <item>Marko Radovečki, Kozjak Začretski 18, 49223 Kozjak Začretski</item>
      <item>ŠIBENSKE DELICIJE d.o.o. za trgovinu i usluge, Hrvoja Macanovića 37, 10000 Zagreb</item>
    </derivirana_varijabla>
  </DomainObject.Predmet.StrankaListFormatedWithAdress>
  <DomainObject.Predmet.StrankaListFormatedWithAdressOIB>
    <izvorni_sadrzaj>
      <item>FINA ZAGREB, OIB 85821130368, ILICA 307, 10000 Zagreb</item>
      <item>EKO SELO MLIN SRNJAK d.o.o. za poljoprivredu, proizvodnju i usluge, OIB 54178999905, Čremušnica 150/A, 44410 Gvozd</item>
      <item>Tomislav Tandarić, OIB 77355068339, Cvetković 165, 10450 Cvetković</item>
      <item>Martina Švigir, OIB 97304640046, Kozjak Začretski 18, 49223 Kozjak Začretski</item>
      <item>Marko Radovečki, OIB 39028211350, Kozjak Začretski 18, 49223 Kozjak Začretski</item>
      <item>ŠIBENSKE DELICIJE d.o.o. za trgovinu i usluge, OIB 71685075389, Hrvoja Macanovića 37, 10000 Zagreb</item>
    </izvorni_sadrzaj>
    <derivirana_varijabla naziv="DomainObject.Predmet.StrankaListFormatedWithAdressOIB_1">
      <item>FINA ZAGREB, OIB 85821130368, ILICA 307, 10000 Zagreb</item>
      <item>EKO SELO MLIN SRNJAK d.o.o. za poljoprivredu, proizvodnju i usluge, OIB 54178999905, Čremušnica 150/A, 44410 Gvozd</item>
      <item>Tomislav Tandarić, OIB 77355068339, Cvetković 165, 10450 Cvetković</item>
      <item>Martina Švigir, OIB 97304640046, Kozjak Začretski 18, 49223 Kozjak Začretski</item>
      <item>Marko Radovečki, OIB 39028211350, Kozjak Začretski 18, 49223 Kozjak Začretski</item>
      <item>ŠIBENSKE DELICIJE d.o.o. za trgovinu i usluge, OIB 71685075389, Hrvoja Macanovića 37, 10000 Zagreb</item>
    </derivirana_varijabla>
  </DomainObject.Predmet.StrankaListFormatedWithAdressOIB>
  <DomainObject.Predmet.StrankaListNazivFormated>
    <izvorni_sadrzaj>
      <item>FINA ZAGREB</item>
      <item>EKO SELO MLIN SRNJAK d.o.o. za poljoprivredu, proizvodnju i usluge</item>
      <item>Tomislav Tandarić</item>
      <item>Martina Švigir</item>
      <item>Marko Radovečki</item>
      <item>ŠIBENSKE DELICIJE d.o.o. za trgovinu i usluge</item>
    </izvorni_sadrzaj>
    <derivirana_varijabla naziv="DomainObject.Predmet.StrankaListNazivFormated_1">
      <item>FINA ZAGREB</item>
      <item>EKO SELO MLIN SRNJAK d.o.o. za poljoprivredu, proizvodnju i usluge</item>
      <item>Tomislav Tandarić</item>
      <item>Martina Švigir</item>
      <item>Marko Radovečki</item>
      <item>ŠIBENSKE DELICIJE d.o.o. za trgovinu i usluge</item>
    </derivirana_varijabla>
  </DomainObject.Predmet.StrankaListNazivFormated>
  <DomainObject.Predmet.StrankaListNazivFormatedOIB>
    <izvorni_sadrzaj>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izvorni_sadrzaj>
    <derivirana_varijabla naziv="DomainObject.Predmet.StrankaListNazivFormatedOIB_1">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derivirana_varijabla>
  </DomainObject.Predmet.StrankaListNazivFormatedOIB>
  <DomainObject.Predmet.ProtuStrankaListFormated>
    <izvorni_sadrzaj>
      <item>POLJOPRIVREDNA ZADRUGA PETROVA GORA zastupanog po punomoćniku Darko Maržić</item>
    </izvorni_sadrzaj>
    <derivirana_varijabla naziv="DomainObject.Predmet.ProtuStrankaListFormated_1">
      <item>POLJOPRIVREDNA ZADRUGA PETROVA GORA zastupanog po punomoćniku Darko Maržić</item>
    </derivirana_varijabla>
  </DomainObject.Predmet.ProtuStrankaListFormated>
  <DomainObject.Predmet.ProtuStrankaListFormatedOIB>
    <izvorni_sadrzaj>
      <item>POLJOPRIVREDNA ZADRUGA PETROVA GORA, OIB 69602856930 zastupanog po punomoćniku Darko Maržić</item>
    </izvorni_sadrzaj>
    <derivirana_varijabla naziv="DomainObject.Predmet.ProtuStrankaListFormatedOIB_1">
      <item>POLJOPRIVREDNA ZADRUGA PETROVA GORA, OIB 69602856930 zastupanog po punomoćniku Darko Maržić</item>
    </derivirana_varijabla>
  </DomainObject.Predmet.ProtuStrankaListFormatedOIB>
  <DomainObject.Predmet.ProtuStrankaListFormatedWithAdress>
    <izvorni_sadrzaj>
      <item>POLJOPRIVREDNA ZADRUGA PETROVA GORA, KRIŽNOG PUTA 6, 44410 Gvozd zastupanog po punomoćniku Darko Maržić</item>
    </izvorni_sadrzaj>
    <derivirana_varijabla naziv="DomainObject.Predmet.ProtuStrankaListFormatedWithAdress_1">
      <item>POLJOPRIVREDNA ZADRUGA PETROVA GORA, KRIŽNOG PUTA 6, 44410 Gvozd zastupanog po punomoćniku Darko Maržić</item>
    </derivirana_varijabla>
  </DomainObject.Predmet.ProtuStrankaListFormatedWithAdress>
  <DomainObject.Predmet.ProtuStrankaListFormatedWithAdressOIB>
    <izvorni_sadrzaj>
      <item>POLJOPRIVREDNA ZADRUGA PETROVA GORA, OIB 69602856930, KRIŽNOG PUTA 6, 44410 Gvozd zastupanog po punomoćniku Darko Maržić</item>
    </izvorni_sadrzaj>
    <derivirana_varijabla naziv="DomainObject.Predmet.ProtuStrankaListFormatedWithAdressOIB_1">
      <item>POLJOPRIVREDNA ZADRUGA PETROVA GORA, OIB 69602856930, KRIŽNOG PUTA 6, 44410 Gvozd zastupanog po punomoćniku Darko Maržić</item>
    </derivirana_varijabla>
  </DomainObject.Predmet.ProtuStrankaListFormatedWithAdressOIB>
  <DomainObject.Predmet.ProtuStrankaListNazivFormated>
    <izvorni_sadrzaj>
      <item>POLJOPRIVREDNA ZADRUGA PETROVA GORA</item>
    </izvorni_sadrzaj>
    <derivirana_varijabla naziv="DomainObject.Predmet.ProtuStrankaListNazivFormated_1">
      <item>POLJOPRIVREDNA ZADRUGA PETROVA GORA</item>
    </derivirana_varijabla>
  </DomainObject.Predmet.ProtuStrankaListNazivFormated>
  <DomainObject.Predmet.ProtuStrankaListNazivFormatedOIB>
    <izvorni_sadrzaj>
      <item>POLJOPRIVREDNA ZADRUGA PETROVA GORA, OIB 69602856930</item>
    </izvorni_sadrzaj>
    <derivirana_varijabla naziv="DomainObject.Predmet.ProtuStrankaListNazivFormatedOIB_1">
      <item>POLJOPRIVREDNA ZADRUGA PETROVA GORA, OIB 69602856930</item>
    </derivirana_varijabla>
  </DomainObject.Predmet.ProtuStrankaListNazivFormatedOIB>
  <DomainObject.Predmet.OstaliListFormated>
    <izvorni_sadrzaj>
      <item>Dražen Antonić</item>
      <item>RH, MF, Porezna uprava</item>
      <item>Jerko-duško Suić</item>
      <item>DRAGAN IVKOVIĆ</item>
      <item>AGRIA d.o.o.</item>
      <item>MINISTARSTVO FINANCIJA POREZNA UPRAVA</item>
      <item>Darko Maržić punomoćnik sudionika u postupku POLJOPRIVREDNA ZADRUGA PETROVA GORA</item>
    </izvorni_sadrzaj>
    <derivirana_varijabla naziv="DomainObject.Predmet.OstaliListFormated_1">
      <item>Dražen Antonić</item>
      <item>RH, MF, Porezna uprava</item>
      <item>Jerko-duško Suić</item>
      <item>DRAGAN IVKOVIĆ</item>
      <item>AGRIA d.o.o.</item>
      <item>MINISTARSTVO FINANCIJA POREZNA UPRAVA</item>
      <item>Darko Maržić punomoćnik sudionika u postupku POLJOPRIVREDNA ZADRUGA PETROVA GORA</item>
    </derivirana_varijabla>
  </DomainObject.Predmet.OstaliListFormated>
  <DomainObject.Predmet.OstaliListFormatedOIB>
    <izvorni_sadrzaj>
      <item>Dražen Antonić</item>
      <item>RH, MF, Porezna uprava</item>
      <item>Jerko-duško Suić, OIB 53510817959</item>
      <item>DRAGAN IVKOVIĆ</item>
      <item>AGRIA d.o.o.</item>
      <item>MINISTARSTVO FINANCIJA POREZNA UPRAVA</item>
      <item>Darko Maržić punomoćnik sudionika u postupku POLJOPRIVREDNA ZADRUGA PETROVA GORA</item>
    </izvorni_sadrzaj>
    <derivirana_varijabla naziv="DomainObject.Predmet.OstaliListFormatedOIB_1">
      <item>Dražen Antonić</item>
      <item>RH, MF, Porezna uprava</item>
      <item>Jerko-duško Suić, OIB 53510817959</item>
      <item>DRAGAN IVKOVIĆ</item>
      <item>AGRIA d.o.o.</item>
      <item>MINISTARSTVO FINANCIJA POREZNA UPRAVA</item>
      <item>Darko Maržić punomoćnik sudionika u postupku POLJOPRIVREDNA ZADRUGA PETROVA GORA</item>
    </derivirana_varijabla>
  </DomainObject.Predmet.OstaliListFormatedOIB>
  <DomainObject.Predmet.OstaliListFormatedWithAdress>
    <izvorni_sadrzaj>
      <item>Dražen Antonić, Strmec Stubički 52, 49244 Stubičke Toplice</item>
      <item>RH, MF, Porezna uprava, Av. Dubrovnik 32, 10000 Zagreb</item>
      <item>Jerko-duško Suić, Hegedušićeva 10, 10000 Zagreb</item>
      <item>DRAGAN IVKOVIĆ</item>
      <item>AGRIA d.o.o., OBRTNIČKA 2., 40000 Pušćine</item>
      <item>MINISTARSTVO FINANCIJA POREZNA UPRAVA</item>
      <item>Darko Maržić, Palmotićeva 50/II, 10000 Zagreb punomoćnik sudionika u postupku POLJOPRIVREDNA ZADRUGA PETROVA GORA</item>
    </izvorni_sadrzaj>
    <derivirana_varijabla naziv="DomainObject.Predmet.OstaliListFormatedWithAdress_1">
      <item>Dražen Antonić, Strmec Stubički 52, 49244 Stubičke Toplice</item>
      <item>RH, MF, Porezna uprava, Av. Dubrovnik 32, 10000 Zagreb</item>
      <item>Jerko-duško Suić, Hegedušićeva 10, 10000 Zagreb</item>
      <item>DRAGAN IVKOVIĆ</item>
      <item>AGRIA d.o.o., OBRTNIČKA 2., 40000 Pušćine</item>
      <item>MINISTARSTVO FINANCIJA POREZNA UPRAVA</item>
      <item>Darko Maržić, Palmotićeva 50/II, 10000 Zagreb punomoćnik sudionika u postupku POLJOPRIVREDNA ZADRUGA PETROVA GORA</item>
    </derivirana_varijabla>
  </DomainObject.Predmet.OstaliListFormatedWithAdress>
  <DomainObject.Predmet.OstaliListFormatedWithAdressOIB>
    <izvorni_sadrzaj>
      <item>Dražen Antonić, Strmec Stubički 52, 49244 Stubičke Toplice</item>
      <item>RH, MF, Porezna uprava, Av. Dubrovnik 32, 10000 Zagreb</item>
      <item>Jerko-duško Suić, OIB 53510817959, Hegedušićeva 10, 10000 Zagreb</item>
      <item>DRAGAN IVKOVIĆ</item>
      <item>AGRIA d.o.o., OBRTNIČKA 2., 40000 Pušćine</item>
      <item>MINISTARSTVO FINANCIJA POREZNA UPRAVA</item>
      <item>Darko Maržić, Palmotićeva 50/II, 10000 Zagreb punomoćnik sudionika u postupku POLJOPRIVREDNA ZADRUGA PETROVA GORA</item>
    </izvorni_sadrzaj>
    <derivirana_varijabla naziv="DomainObject.Predmet.OstaliListFormatedWithAdressOIB_1">
      <item>Dražen Antonić, Strmec Stubički 52, 49244 Stubičke Toplice</item>
      <item>RH, MF, Porezna uprava, Av. Dubrovnik 32, 10000 Zagreb</item>
      <item>Jerko-duško Suić, OIB 53510817959, Hegedušićeva 10, 10000 Zagreb</item>
      <item>DRAGAN IVKOVIĆ</item>
      <item>AGRIA d.o.o., OBRTNIČKA 2., 40000 Pušćine</item>
      <item>MINISTARSTVO FINANCIJA POREZNA UPRAVA</item>
      <item>Darko Maržić, Palmotićeva 50/II, 10000 Zagreb punomoćnik sudionika u postupku POLJOPRIVREDNA ZADRUGA PETROVA GORA</item>
    </derivirana_varijabla>
  </DomainObject.Predmet.OstaliListFormatedWithAdressOIB>
  <DomainObject.Predmet.OstaliListNazivFormated>
    <izvorni_sadrzaj>
      <item>Dražen Antonić</item>
      <item>RH, MF, Porezna uprava</item>
      <item>Jerko-duško Suić</item>
      <item>DRAGAN IVKOVIĆ</item>
      <item>AGRIA d.o.o.</item>
      <item>MINISTARSTVO FINANCIJA POREZNA UPRAVA</item>
      <item>Darko Maržić</item>
    </izvorni_sadrzaj>
    <derivirana_varijabla naziv="DomainObject.Predmet.OstaliListNazivFormated_1">
      <item>Dražen Antonić</item>
      <item>RH, MF, Porezna uprava</item>
      <item>Jerko-duško Suić</item>
      <item>DRAGAN IVKOVIĆ</item>
      <item>AGRIA d.o.o.</item>
      <item>MINISTARSTVO FINANCIJA POREZNA UPRAVA</item>
      <item>Darko Maržić</item>
    </derivirana_varijabla>
  </DomainObject.Predmet.OstaliListNazivFormated>
  <DomainObject.Predmet.OstaliListNazivFormatedOIB>
    <izvorni_sadrzaj>
      <item>Dražen Antonić</item>
      <item>RH, MF, Porezna uprava</item>
      <item>Jerko-duško Suić, OIB 53510817959</item>
      <item>DRAGAN IVKOVIĆ</item>
      <item>AGRIA d.o.o.</item>
      <item>MINISTARSTVO FINANCIJA POREZNA UPRAVA</item>
      <item>Darko Maržić</item>
    </izvorni_sadrzaj>
    <derivirana_varijabla naziv="DomainObject.Predmet.OstaliListNazivFormatedOIB_1">
      <item>Dražen Antonić</item>
      <item>RH, MF, Porezna uprava</item>
      <item>Jerko-duško Suić, OIB 53510817959</item>
      <item>DRAGAN IVKOVIĆ</item>
      <item>AGRIA d.o.o.</item>
      <item>MINISTARSTVO FINANCIJA POREZNA UPRAVA</item>
      <item>Darko Maržić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POLJOPRIVREDNA ZADRUGA PETROVA GORA</izvorni_sadrzaj>
    <derivirana_varijabla naziv="DomainObject.Predmet.ProtustrankaIDrugi_1">POLJOPRIVREDNA ZADRUGA PETROVA GORA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POLJOPRIVREDNA ZADRUGA PETROVA GORA, OIB 69602856930, KRIŽNOG PUTA 6, 44410 Gvozd</izvorni_sadrzaj>
    <derivirana_varijabla naziv="DomainObject.Predmet.ProtustrankaIDrugiAdressOIB_1">POLJOPRIVREDNA ZADRUGA PETROVA GORA, OIB 69602856930, KRIŽNOG PUTA 6, 44410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PETROVA GORA</item>
      <item>FINA ZAGREB</item>
      <item>Dražen Antonić</item>
      <item>RH, MF, Porezna uprava</item>
      <item>Jerko-duško Suić</item>
      <item>DRAGAN IVKOVIĆ</item>
      <item>AGRIA d.o.o.</item>
      <item>MINISTARSTVO FINANCIJA POREZNA UPRAVA</item>
      <item>Darko Maržić</item>
      <item>EKO SELO MLIN SRNJAK d.o.o. za poljoprivredu, proizvodnju i usluge</item>
      <item>Tomislav Tandarić</item>
      <item>Martina Švigir</item>
      <item>Marko Radovečki</item>
      <item>ŠIBENSKE DELICIJE d.o.o. za trgovinu i usluge</item>
    </izvorni_sadrzaj>
    <derivirana_varijabla naziv="DomainObject.Predmet.SudioniciListNaziv_1">
      <item>POLJOPRIVREDNA ZADRUGA PETROVA GORA</item>
      <item>FINA ZAGREB</item>
      <item>Dražen Antonić</item>
      <item>RH, MF, Porezna uprava</item>
      <item>Jerko-duško Suić</item>
      <item>DRAGAN IVKOVIĆ</item>
      <item>AGRIA d.o.o.</item>
      <item>MINISTARSTVO FINANCIJA POREZNA UPRAVA</item>
      <item>Darko Maržić</item>
      <item>EKO SELO MLIN SRNJAK d.o.o. za poljoprivredu, proizvodnju i usluge</item>
      <item>Tomislav Tandarić</item>
      <item>Martina Švigir</item>
      <item>Marko Radovečki</item>
      <item>ŠIBENSKE DELICIJE d.o.o. za trgovinu i usluge</item>
    </derivirana_varijabla>
  </DomainObject.Predmet.SudioniciListNaziv>
  <DomainObject.Predmet.SudioniciListAdressOIB>
    <izvorni_sadrzaj>
      <item>POLJOPRIVREDNA ZADRUGA PETROVA GORA, OIB 69602856930, KRIŽNOG PUTA 6,44410 Gvozd</item>
      <item>FINA ZAGREB, OIB 85821130368, ILICA 307,10000 Zagreb</item>
      <item>Dražen Antonić, Strmec Stubički 52,49244 Stubičke Toplice</item>
      <item>RH, MF, Porezna uprava, Av. Dubrovnik 32,10000 Zagreb</item>
      <item>Jerko-duško Suić, OIB 53510817959, Hegedušićeva 10,10000 Zagreb</item>
      <item>DRAGAN IVKOVIĆ</item>
      <item>AGRIA d.o.o., OBRTNIČKA 2.,40000 Pušćine</item>
      <item>MINISTARSTVO FINANCIJA POREZNA UPRAVA</item>
      <item>Darko Maržić, Palmotićeva 50/II,10000 Zagreb</item>
      <item>EKO SELO MLIN SRNJAK d.o.o. za poljoprivredu, proizvodnju i usluge, OIB 54178999905, Čremušnica 150/A,44410 Gvozd</item>
      <item>Tomislav Tandarić, OIB 77355068339, Cvetković 165,10450 Cvetković</item>
      <item>Martina Švigir, OIB 97304640046, Kozjak Začretski 18,49223 Kozjak Začretski</item>
      <item>Marko Radovečki, OIB 39028211350, Kozjak Začretski 18,49223 Kozjak Začretski</item>
      <item>ŠIBENSKE DELICIJE d.o.o. za trgovinu i usluge, OIB 71685075389, Hrvoja Macanovića 37,10000 Zagreb</item>
    </izvorni_sadrzaj>
    <derivirana_varijabla naziv="DomainObject.Predmet.SudioniciListAdressOIB_1">
      <item>POLJOPRIVREDNA ZADRUGA PETROVA GORA, OIB 69602856930, KRIŽNOG PUTA 6,44410 Gvozd</item>
      <item>FINA ZAGREB, OIB 85821130368, ILICA 307,10000 Zagreb</item>
      <item>Dražen Antonić, Strmec Stubički 52,49244 Stubičke Toplice</item>
      <item>RH, MF, Porezna uprava, Av. Dubrovnik 32,10000 Zagreb</item>
      <item>Jerko-duško Suić, OIB 53510817959, Hegedušićeva 10,10000 Zagreb</item>
      <item>DRAGAN IVKOVIĆ</item>
      <item>AGRIA d.o.o., OBRTNIČKA 2.,40000 Pušćine</item>
      <item>MINISTARSTVO FINANCIJA POREZNA UPRAVA</item>
      <item>Darko Maržić, Palmotićeva 50/II,10000 Zagreb</item>
      <item>EKO SELO MLIN SRNJAK d.o.o. za poljoprivredu, proizvodnju i usluge, OIB 54178999905, Čremušnica 150/A,44410 Gvozd</item>
      <item>Tomislav Tandarić, OIB 77355068339, Cvetković 165,10450 Cvetković</item>
      <item>Martina Švigir, OIB 97304640046, Kozjak Začretski 18,49223 Kozjak Začretski</item>
      <item>Marko Radovečki, OIB 39028211350, Kozjak Začretski 18,49223 Kozjak Začretski</item>
      <item>ŠIBENSKE DELICIJE d.o.o. za trgovinu i usluge, OIB 71685075389, Hrvoja Macanovića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69602856930</item>
      <item>, OIB 85821130368</item>
      <item>, OIB null</item>
      <item>, OIB null</item>
      <item>, OIB 53510817959</item>
      <item>, OIB null</item>
      <item>, OIB null</item>
      <item>, OIB null</item>
      <item>, OIB null</item>
      <item>, OIB 54178999905</item>
      <item>, OIB 77355068339</item>
      <item>, OIB 97304640046</item>
      <item>, OIB 39028211350</item>
      <item>, OIB 71685075389</item>
    </izvorni_sadrzaj>
    <derivirana_varijabla naziv="DomainObject.Predmet.SudioniciListNazivOIB_1">
      <item>, OIB 69602856930</item>
      <item>, OIB 85821130368</item>
      <item>, OIB null</item>
      <item>, OIB null</item>
      <item>, OIB 53510817959</item>
      <item>, OIB null</item>
      <item>, OIB null</item>
      <item>, OIB null</item>
      <item>, OIB null</item>
      <item>, OIB 54178999905</item>
      <item>, OIB 77355068339</item>
      <item>, OIB 97304640046</item>
      <item>, OIB 39028211350</item>
      <item>, OIB 71685075389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1124</properties:Characters>
  <properties:Lines>38</properties:Lines>
  <properties:Paragraphs>17</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2018-09-10T12:13:00Z</dcterms:created>
  <dc:creator>marzicm</dc:creator>
  <cp:lastModifiedBy>Matea Bizjak</cp:lastModifiedBy>
  <cp:lastPrinted>2018-09-11T06:17:00Z</cp:lastPrinted>
  <dcterms:modified xmlns:xsi="http://www.w3.org/2001/XMLSchema-instance" xsi:type="dcterms:W3CDTF">2018-09-11T06:17:00Z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da uplatio ostatak jemčevine.docx)</vt:lpwstr>
  </prop:property>
  <prop:property name="CC_coloring" pid="4" fmtid="{D5CDD505-2E9C-101B-9397-08002B2CF9AE}">
    <vt:bool>false</vt:bool>
  </prop:property>
  <prop:property name="BrojStranica" pid="5" fmtid="{D5CDD505-2E9C-101B-9397-08002B2CF9AE}">
    <vt:i4>1</vt:i4>
  </prop:property>
</prop:Properties>
</file>