
<file path=[Content_Types].xml><?xml version="1.0" encoding="utf-8"?>
<Types xmlns="http://schemas.openxmlformats.org/package/2006/content-types">
  <Default ContentType="application/msword" Extension="doc"/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b0c0f24" w14:paraId="b0c0f24" w:rsidRDefault="00A601B8" w:rsidR="00F71778">
      <w:pPr>
        <w15:collapsed w:val="false"/>
      </w:pPr>
      <w:r w:rsidRPr="00A601B8">
        <w:object w:dyaOrig="12471" w:dxaOrig="9061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52.95pt;height:623.55pt" type="#_x0000_t75">
            <v:imagedata r:id="rId5" o:title=""/>
          </v:shape>
          <o:OLEObject r:id="rId6" ObjectID="_1616767561" DrawAspect="Content" ShapeID="_x0000_i1025" ProgID="Word.Document.8" Type="Embed">
            <o:FieldCodes>\s</o:FieldCodes>
          </o:OLEObject>
        </w:object>
      </w:r>
    </w:p>
    <w:sectPr w:rsidR="00F717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proofState w:grammar="clean"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601B8"/>
    <w:rsid w:val="000A48CC"/>
    <w:rsid w:val="00197A25"/>
    <w:rsid w:val="002B6D10"/>
    <w:rsid w:val="002E201D"/>
    <w:rsid w:val="00464B0B"/>
    <w:rsid w:val="00595B8D"/>
    <w:rsid w:val="006A3B39"/>
    <w:rsid w:val="0082498E"/>
    <w:rsid w:val="00A601B8"/>
    <w:rsid w:val="00AC217F"/>
    <w:rsid w:val="00C961CD"/>
    <w:rsid w:val="00EE643F"/>
    <w:rsid w:val="00F7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36EFACB-034D-47E3-B384-4EB7FEFA2CC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64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Dokument_programa_Microsoft_Word_97___2003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Republike Hrvatske</properties:Company>
  <properties:Pages>1</properties:Pages>
  <properties:Words>0</properties:Words>
  <properties:Characters>0</properties:Characters>
  <properties:Lines>1</properties:Lines>
  <properties:Paragraphs>0</properties:Paragraphs>
  <properties:TotalTime>3</properties:TotalTime>
  <properties:ScaleCrop>false</properties:ScaleCrop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2019-04-14T15:12:00Z</dcterms:created>
  <dc:creator>Marija Paušić</dc:creator>
  <dc:description/>
  <cp:keywords/>
  <cp:lastModifiedBy>Marija Paušić</cp:lastModifiedBy>
  <dcterms:modified xmlns:xsi="http://www.w3.org/2001/XMLSchema-instance" xsi:type="dcterms:W3CDTF">2019-04-14T15:20:00Z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Sp-3/2016-46 / Podnesak - Izvješće povjerenika (Izvješće_povjerenika.docx)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