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a1e2" w14:paraId="bd9a1e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DC575F" w:rsidP="00DC575F" w:rsidR="00DC575F">
      <w:pPr>
        <w:pStyle w:val="NormaleSPIS"/>
        <w:spacing w:after="0"/>
        <w:ind w:firstLine="0"/>
      </w:pPr>
    </w:p>
    <w:p w:rsidRDefault="00AB4602" w:rsidP="00DC575F" w:rsidR="00DC575F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575F">
        <w:t>REPUBLIKA HRVATSKA</w:t>
      </w:r>
    </w:p>
    <w:p w:rsidRDefault="00DC575F" w:rsidP="00DC575F" w:rsidR="00DC575F">
      <w:pPr>
        <w:pStyle w:val="NormaleSPIS"/>
        <w:spacing w:after="0"/>
        <w:ind w:firstLine="0"/>
      </w:pPr>
      <w:r>
        <w:t>Trgovački sud u Varaždinu</w:t>
      </w:r>
    </w:p>
    <w:p w:rsidRDefault="00DC575F" w:rsidP="00DC575F" w:rsidR="00DC575F">
      <w:pPr>
        <w:pStyle w:val="NormaleSPIS"/>
        <w:spacing w:after="0"/>
        <w:ind w:firstLine="0"/>
      </w:pPr>
      <w:r>
        <w:t>Varaždin, Braće Radić br. 2.</w:t>
      </w:r>
    </w:p>
    <w:p w:rsidRDefault="00DC575F" w:rsidP="00B956FC" w:rsidR="00DC575F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C575F" w:rsidP="00DC575F" w:rsidR="00DC575F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</w:t>
      </w:r>
      <w:r>
        <w:rPr>
          <w:b/>
        </w:rPr>
        <w:t xml:space="preserve"> </w:t>
      </w:r>
      <w:r>
        <w:t>dužnikom BAGER-KOP d.o.o. "u stečaju", Novo Selo Rok, Školska br. 9, OIB: 49295431672, izvan ročišta 5. srpnja 2017., donosi slijedeći</w:t>
      </w:r>
    </w:p>
    <w:p w:rsidRDefault="00DC575F" w:rsidP="00DC575F" w:rsidR="00DC575F">
      <w:pPr>
        <w:spacing w:after="0"/>
        <w:jc w:val="both"/>
      </w:pPr>
    </w:p>
    <w:p w:rsidRDefault="00DC575F" w:rsidP="00DC575F" w:rsidR="00DC575F">
      <w:pPr>
        <w:spacing w:after="0"/>
        <w:jc w:val="center"/>
      </w:pPr>
      <w:r>
        <w:t xml:space="preserve">ZAKLJUČAK    O     PRODAJI </w:t>
      </w:r>
    </w:p>
    <w:p w:rsidRDefault="00DC575F" w:rsidP="00DC575F" w:rsidR="00DC575F">
      <w:pPr>
        <w:spacing w:after="0"/>
        <w:jc w:val="center"/>
      </w:pPr>
    </w:p>
    <w:p w:rsidRDefault="00DC575F" w:rsidP="00DC575F" w:rsidR="00DC575F">
      <w:pPr>
        <w:spacing w:after="0"/>
        <w:jc w:val="center"/>
      </w:pPr>
      <w:r>
        <w:t xml:space="preserve">nekretnina stečajnog dužnika na šestoj (6) javnoj dražbi </w:t>
      </w:r>
    </w:p>
    <w:p w:rsidRDefault="00DC575F" w:rsidP="00DC575F" w:rsidR="00DC575F">
      <w:pPr>
        <w:spacing w:after="0"/>
        <w:jc w:val="center"/>
      </w:pPr>
    </w:p>
    <w:p w:rsidRDefault="00DC575F" w:rsidP="00DC575F" w:rsidR="00DC575F">
      <w:pPr>
        <w:spacing w:after="0"/>
        <w:jc w:val="center"/>
      </w:pPr>
    </w:p>
    <w:p w:rsidRDefault="00DC575F" w:rsidP="00DC575F" w:rsidR="00DC575F">
      <w:pPr>
        <w:spacing w:after="0"/>
        <w:ind w:hanging="705" w:left="705"/>
        <w:jc w:val="both"/>
      </w:pPr>
      <w:r>
        <w:t>I/</w:t>
      </w:r>
      <w:r>
        <w:tab/>
        <w:t>Određuje se šesta (6) javna dražba za prodaju nekretnina stečajnog dužnika  BAGER-KOP d.o.o. "u stečaju", Novo Selo Rok, Školska br. 9, OIB: 49295431672,  koja će se održati</w:t>
      </w:r>
    </w:p>
    <w:p w:rsidRDefault="00DC575F" w:rsidP="00DC575F" w:rsidR="00DC575F">
      <w:pPr>
        <w:spacing w:after="0"/>
        <w:ind w:hanging="705" w:left="705"/>
        <w:jc w:val="both"/>
      </w:pPr>
    </w:p>
    <w:p w:rsidRDefault="00DC575F" w:rsidP="00DC575F" w:rsidR="00DC575F">
      <w:pPr>
        <w:spacing w:after="0"/>
        <w:ind w:hanging="705" w:left="705"/>
        <w:jc w:val="center"/>
        <w:rPr>
          <w:u w:val="single"/>
        </w:rPr>
      </w:pPr>
      <w:r>
        <w:rPr>
          <w:u w:val="single"/>
        </w:rPr>
        <w:t>20.  rujna  2017.  u   12,30  sati</w:t>
      </w:r>
    </w:p>
    <w:p w:rsidRDefault="00DC575F" w:rsidP="00DC575F" w:rsidR="00DC575F">
      <w:pPr>
        <w:spacing w:after="0"/>
        <w:ind w:hanging="705" w:left="705"/>
        <w:jc w:val="center"/>
        <w:rPr>
          <w:u w:val="single"/>
        </w:rPr>
      </w:pPr>
    </w:p>
    <w:p w:rsidRDefault="00DC575F" w:rsidP="00DC575F" w:rsidR="00DC575F">
      <w:pPr>
        <w:spacing w:after="0"/>
        <w:ind w:hanging="705" w:left="705"/>
        <w:jc w:val="center"/>
        <w:rPr>
          <w:u w:val="single"/>
        </w:rPr>
      </w:pPr>
      <w:r>
        <w:rPr>
          <w:u w:val="single"/>
        </w:rPr>
        <w:t>kod Trgovačkog suda u Varaždinu,  Braće Radić br. 2, soba broj 222/II kat,</w:t>
      </w:r>
    </w:p>
    <w:p w:rsidRDefault="00DC575F" w:rsidP="00DC575F" w:rsidR="00DC575F">
      <w:pPr>
        <w:spacing w:after="0"/>
        <w:ind w:hanging="705" w:left="705"/>
        <w:jc w:val="both"/>
      </w:pPr>
    </w:p>
    <w:p w:rsidRDefault="00DC575F" w:rsidP="00DC575F" w:rsidR="00DC575F">
      <w:pPr>
        <w:spacing w:after="0"/>
        <w:ind w:hanging="705" w:left="705"/>
        <w:jc w:val="both"/>
      </w:pPr>
      <w:r>
        <w:tab/>
        <w:t>na kojoj će se prodavati:</w:t>
      </w:r>
    </w:p>
    <w:p w:rsidRDefault="00DC575F" w:rsidP="00DC575F" w:rsidR="00DC575F">
      <w:pPr>
        <w:spacing w:after="0"/>
        <w:ind w:left="1065"/>
        <w:jc w:val="both"/>
      </w:pPr>
    </w:p>
    <w:p w:rsidRDefault="00DC575F" w:rsidP="00DC575F" w:rsidR="00DC575F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nekretnina </w:t>
      </w:r>
      <w:proofErr w:type="spellStart"/>
      <w:r>
        <w:t>čkbr</w:t>
      </w:r>
      <w:proofErr w:type="spellEnd"/>
      <w:r>
        <w:t xml:space="preserve">. 2230/3 upisana u </w:t>
      </w:r>
      <w:proofErr w:type="spellStart"/>
      <w:r>
        <w:t>zk</w:t>
      </w:r>
      <w:proofErr w:type="spellEnd"/>
      <w:r>
        <w:t>. ul. 3055 k.o. Novo Selo Rok, ekonomsko dvorište sa 2893 m2.</w:t>
      </w:r>
    </w:p>
    <w:p w:rsidRDefault="00DC575F" w:rsidP="00DC575F" w:rsidR="00DC575F">
      <w:pPr>
        <w:spacing w:after="0"/>
        <w:ind w:left="1065"/>
        <w:jc w:val="both"/>
        <w:rPr>
          <w:b/>
        </w:rPr>
      </w:pPr>
    </w:p>
    <w:p w:rsidRDefault="00DC575F" w:rsidP="00DC575F" w:rsidR="00DC575F">
      <w:pPr>
        <w:spacing w:after="0"/>
        <w:ind w:left="1065"/>
        <w:jc w:val="both"/>
      </w:pPr>
      <w:r>
        <w:t>Početna cijena ove nekretnine iznosi 108.664,00 kuna.</w:t>
      </w:r>
    </w:p>
    <w:p w:rsidRDefault="00DC575F" w:rsidP="00DC575F" w:rsidR="00DC575F">
      <w:pPr>
        <w:spacing w:after="0"/>
        <w:jc w:val="both"/>
      </w:pPr>
    </w:p>
    <w:p w:rsidRDefault="00DC575F" w:rsidP="00DC575F" w:rsidR="00DC575F">
      <w:pPr>
        <w:spacing w:after="0"/>
        <w:jc w:val="both"/>
      </w:pPr>
      <w:r>
        <w:t>II/</w:t>
      </w:r>
      <w:r>
        <w:tab/>
      </w:r>
      <w:r>
        <w:rPr>
          <w:u w:val="single"/>
        </w:rPr>
        <w:t>UVJETI  PRODAJE:</w:t>
      </w:r>
      <w:r>
        <w:t xml:space="preserve"> </w:t>
      </w:r>
    </w:p>
    <w:p w:rsidRDefault="00DC575F" w:rsidP="00DC575F" w:rsidR="00DC575F">
      <w:pPr>
        <w:spacing w:after="0"/>
        <w:ind w:left="1065"/>
        <w:jc w:val="both"/>
        <w:rPr>
          <w:b/>
        </w:rPr>
      </w:pPr>
    </w:p>
    <w:p w:rsidRDefault="00DC575F" w:rsidP="00DC575F" w:rsidR="00DC575F">
      <w:pPr>
        <w:numPr>
          <w:ilvl w:val="0"/>
          <w:numId w:val="48"/>
        </w:numPr>
        <w:spacing w:after="0"/>
        <w:ind w:left="1065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Republika Hrvatska, Ministarstvo financija.</w:t>
      </w:r>
    </w:p>
    <w:p w:rsidRDefault="00DC575F" w:rsidP="00DC575F" w:rsidR="00DC575F">
      <w:pPr>
        <w:spacing w:after="0"/>
        <w:ind w:left="1065"/>
        <w:jc w:val="both"/>
        <w:rPr>
          <w:b/>
        </w:rPr>
      </w:pPr>
    </w:p>
    <w:p w:rsidRDefault="00DC575F" w:rsidP="00DC575F" w:rsidR="00DC575F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DC575F" w:rsidP="00DC575F" w:rsidR="00DC575F">
      <w:pPr>
        <w:spacing w:after="0"/>
        <w:ind w:left="1065"/>
        <w:jc w:val="both"/>
        <w:rPr>
          <w:b/>
        </w:rPr>
      </w:pPr>
    </w:p>
    <w:p w:rsidRDefault="00DC575F" w:rsidP="00DC575F" w:rsidR="00DC575F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DC575F" w:rsidP="00DC575F" w:rsidR="00DC575F">
      <w:pPr>
        <w:pStyle w:val="Odlomakpopisa"/>
        <w:spacing w:after="0"/>
        <w:rPr>
          <w:b/>
        </w:rPr>
      </w:pPr>
    </w:p>
    <w:p w:rsidRDefault="00DC575F" w:rsidP="00DC575F" w:rsidR="00DC575F">
      <w:pPr>
        <w:numPr>
          <w:ilvl w:val="0"/>
          <w:numId w:val="48"/>
        </w:numPr>
        <w:spacing w:after="0"/>
        <w:jc w:val="both"/>
        <w:rPr>
          <w:b/>
        </w:rPr>
      </w:pPr>
      <w:r>
        <w:t>Kao kupci mogu sudjelovati samo osobe koje su najkasnije tri dana prije održavanja ročišta uplatile jamčevinu od 5% od utvrđene vrijednosti nekretnine na žiro-račun ovoga suda broj : HR4023900011300002754, s pozivom na broj spisa St-34/13.,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DC575F" w:rsidP="00DC575F" w:rsidR="00DC575F">
      <w:pPr>
        <w:spacing w:after="0"/>
        <w:ind w:left="1069"/>
        <w:jc w:val="both"/>
        <w:rPr>
          <w:b/>
        </w:rPr>
      </w:pPr>
    </w:p>
    <w:p w:rsidRDefault="00DC575F" w:rsidP="00DC575F" w:rsidR="00DC575F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DC575F" w:rsidP="00DC575F" w:rsidR="00DC575F">
      <w:pPr>
        <w:pStyle w:val="Odlomakpopisa"/>
        <w:spacing w:after="0"/>
        <w:rPr>
          <w:b/>
        </w:rPr>
      </w:pPr>
    </w:p>
    <w:p w:rsidRDefault="00DC575F" w:rsidP="00DC575F" w:rsidR="00DC575F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DC575F" w:rsidP="00DC575F" w:rsidR="00DC575F">
      <w:pPr>
        <w:pStyle w:val="Odlomakpopisa"/>
        <w:spacing w:after="0"/>
        <w:rPr>
          <w:b/>
        </w:rPr>
      </w:pPr>
    </w:p>
    <w:p w:rsidRDefault="00DC575F" w:rsidP="00DC575F" w:rsidR="00DC575F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DC575F" w:rsidP="00DC575F" w:rsidR="00DC575F">
      <w:pPr>
        <w:pStyle w:val="Odlomakpopisa"/>
        <w:spacing w:after="0"/>
      </w:pPr>
    </w:p>
    <w:p w:rsidRDefault="00DC575F" w:rsidP="00DC575F" w:rsidR="00DC575F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DC575F" w:rsidP="00DC575F" w:rsidR="00DC575F">
      <w:pPr>
        <w:spacing w:after="0"/>
        <w:jc w:val="both"/>
      </w:pPr>
    </w:p>
    <w:p w:rsidRDefault="00DC575F" w:rsidP="00DC575F" w:rsidR="00DC575F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DC575F" w:rsidP="00DC575F" w:rsidR="00DC575F">
      <w:pPr>
        <w:pStyle w:val="Odlomakpopisa"/>
        <w:spacing w:after="0"/>
      </w:pPr>
    </w:p>
    <w:p w:rsidRDefault="00DC575F" w:rsidP="00DC575F" w:rsidR="00DC575F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DC575F" w:rsidP="00DC575F" w:rsidR="00DC575F">
      <w:pPr>
        <w:pStyle w:val="Odlomakpopisa"/>
        <w:spacing w:after="0"/>
      </w:pPr>
    </w:p>
    <w:p w:rsidRDefault="00DC575F" w:rsidP="00DC575F" w:rsidR="00DC575F">
      <w:pPr>
        <w:numPr>
          <w:ilvl w:val="0"/>
          <w:numId w:val="48"/>
        </w:numPr>
        <w:spacing w:after="0"/>
        <w:jc w:val="both"/>
      </w:pPr>
      <w:r>
        <w:t xml:space="preserve">Nekretnina se prodaje po principu viđeno-kupljeno, što isključuje sve naknadne prigovore kupca na nedostatke, pravne ili činjenične naravi. </w:t>
      </w:r>
    </w:p>
    <w:p w:rsidRDefault="00DC575F" w:rsidP="00DC575F" w:rsidR="00DC575F">
      <w:pPr>
        <w:pStyle w:val="Odlomakpopisa"/>
        <w:spacing w:after="0"/>
      </w:pPr>
    </w:p>
    <w:p w:rsidRDefault="00DC575F" w:rsidP="00DC575F" w:rsidR="00DC575F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DC575F" w:rsidP="00DC575F" w:rsidR="00DC575F">
      <w:pPr>
        <w:pStyle w:val="Odlomakpopisa"/>
        <w:spacing w:after="0"/>
      </w:pPr>
    </w:p>
    <w:p w:rsidRDefault="00DC575F" w:rsidP="00DC575F" w:rsidR="00DC575F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DC575F" w:rsidP="00DC575F" w:rsidR="00DC575F">
      <w:pPr>
        <w:pStyle w:val="Odlomakpopisa"/>
        <w:spacing w:after="0"/>
      </w:pPr>
    </w:p>
    <w:p w:rsidRDefault="00DC575F" w:rsidP="00DC575F" w:rsidR="00DC575F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DC575F" w:rsidP="00DC575F" w:rsidR="00DC575F">
      <w:pPr>
        <w:spacing w:after="0"/>
        <w:ind w:left="1069"/>
        <w:jc w:val="both"/>
      </w:pPr>
    </w:p>
    <w:p w:rsidRDefault="00DC575F" w:rsidP="00DC575F" w:rsidR="00DC575F">
      <w:pPr>
        <w:spacing w:after="0"/>
        <w:jc w:val="both"/>
      </w:pPr>
    </w:p>
    <w:p w:rsidRDefault="00DC575F" w:rsidP="00DC575F" w:rsidR="00DC575F">
      <w:pPr>
        <w:spacing w:after="0"/>
        <w:jc w:val="center"/>
      </w:pPr>
      <w:r>
        <w:rPr>
          <w:b/>
        </w:rPr>
        <w:t xml:space="preserve">               </w:t>
      </w:r>
      <w:r>
        <w:t>U Varaždinu, 5. srpnja 2017.</w:t>
      </w:r>
    </w:p>
    <w:p w:rsidRDefault="00DC575F" w:rsidP="00DC575F" w:rsidR="00DC575F">
      <w:pPr>
        <w:spacing w:after="0"/>
      </w:pPr>
    </w:p>
    <w:p w:rsidRDefault="00DC575F" w:rsidP="00DC575F" w:rsidR="00DC575F">
      <w:pPr>
        <w:spacing w:after="0"/>
        <w:jc w:val="center"/>
      </w:pPr>
    </w:p>
    <w:p w:rsidRDefault="00DC575F" w:rsidP="00DC575F" w:rsidR="00DC575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 SUDAC :</w:t>
      </w:r>
    </w:p>
    <w:p w:rsidRDefault="00DC575F" w:rsidP="00DC575F" w:rsidR="00DC575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575F" w:rsidP="00DC575F" w:rsidR="00B956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</w:t>
      </w:r>
      <w:r w:rsidR="00B956FC">
        <w:t xml:space="preserve"> </w:t>
      </w:r>
      <w:r>
        <w:t xml:space="preserve"> Hugo </w:t>
      </w:r>
      <w:proofErr w:type="spellStart"/>
      <w:r>
        <w:t>Wedem</w:t>
      </w:r>
      <w:r w:rsidR="00B956FC">
        <w:t>eyer</w:t>
      </w:r>
      <w:proofErr w:type="spellEnd"/>
      <w:r w:rsidR="00B956FC">
        <w:t>, v.r.</w:t>
      </w:r>
    </w:p>
    <w:p w:rsidRDefault="00B956FC" w:rsidP="00DC575F" w:rsidR="00B956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DC575F" w:rsidP="00DC575F" w:rsidR="00DC575F">
      <w:pPr>
        <w:spacing w:after="0"/>
        <w:jc w:val="both"/>
      </w:pPr>
    </w:p>
    <w:p w:rsidRDefault="00DC575F" w:rsidP="00DC575F" w:rsidR="00DC575F">
      <w:pPr>
        <w:spacing w:after="0"/>
        <w:jc w:val="both"/>
      </w:pPr>
    </w:p>
    <w:p w:rsidRDefault="00DC575F" w:rsidP="00DC575F" w:rsidR="00DC575F">
      <w:pPr>
        <w:spacing w:after="0"/>
        <w:jc w:val="both"/>
      </w:pPr>
      <w:r>
        <w:rPr>
          <w:u w:val="single"/>
        </w:rPr>
        <w:t>UPUTA  O  PRAVNOM LIJEKU :</w:t>
      </w:r>
    </w:p>
    <w:p w:rsidRDefault="00DC575F" w:rsidP="00DC575F" w:rsidR="00DC575F">
      <w:pPr>
        <w:spacing w:after="0"/>
        <w:jc w:val="both"/>
        <w:rPr>
          <w:u w:val="single"/>
        </w:rPr>
      </w:pPr>
    </w:p>
    <w:p w:rsidRDefault="00DC575F" w:rsidP="00DC575F" w:rsidR="00DC575F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DC575F" w:rsidP="00DC575F" w:rsidR="00DC575F">
      <w:pPr>
        <w:spacing w:after="0"/>
        <w:jc w:val="both"/>
      </w:pPr>
    </w:p>
    <w:p w:rsidRDefault="00DC575F" w:rsidP="00DC575F" w:rsidR="00DC575F">
      <w:pPr>
        <w:spacing w:after="0"/>
        <w:jc w:val="both"/>
      </w:pPr>
      <w:r>
        <w:t xml:space="preserve">     </w:t>
      </w:r>
    </w:p>
    <w:p w:rsidRDefault="00DC575F" w:rsidP="00DC575F" w:rsidR="00DC575F">
      <w:pPr>
        <w:spacing w:after="0"/>
        <w:jc w:val="both"/>
      </w:pPr>
      <w:r>
        <w:t>DNA:</w:t>
      </w:r>
    </w:p>
    <w:p w:rsidRDefault="00DC575F" w:rsidP="00DC575F" w:rsidR="00DC575F">
      <w:pPr>
        <w:spacing w:after="0"/>
        <w:jc w:val="both"/>
      </w:pPr>
    </w:p>
    <w:p w:rsidRDefault="00DC575F" w:rsidP="00DC575F" w:rsidR="00DC575F">
      <w:pPr>
        <w:numPr>
          <w:ilvl w:val="0"/>
          <w:numId w:val="49"/>
        </w:numPr>
        <w:spacing w:after="0"/>
        <w:jc w:val="both"/>
      </w:pPr>
      <w:r>
        <w:t xml:space="preserve">Stečajni upravitelj Sanja </w:t>
      </w:r>
      <w:proofErr w:type="spellStart"/>
      <w:r>
        <w:t>Kraljek</w:t>
      </w:r>
      <w:proofErr w:type="spellEnd"/>
      <w:r>
        <w:t>, odvjetnica iz Čakovca, Kralja Tomislava br. 14,</w:t>
      </w:r>
    </w:p>
    <w:p w:rsidRDefault="00DC575F" w:rsidP="00DC575F" w:rsidR="00DC575F">
      <w:pPr>
        <w:numPr>
          <w:ilvl w:val="0"/>
          <w:numId w:val="49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 Republika Hrvatska, Ministarstvo financija, zastupana po Županijskom državnom odvjetništvu u Varaždinu, </w:t>
      </w:r>
    </w:p>
    <w:p w:rsidRDefault="00DC575F" w:rsidP="00DC575F" w:rsidR="00DC575F">
      <w:pPr>
        <w:numPr>
          <w:ilvl w:val="0"/>
          <w:numId w:val="49"/>
        </w:numPr>
        <w:spacing w:after="0"/>
        <w:jc w:val="both"/>
      </w:pPr>
      <w:r>
        <w:t>e-Oglasna ploča suda.</w:t>
      </w:r>
    </w:p>
    <w:p w:rsidRDefault="00DC575F" w:rsidP="00DC575F" w:rsidR="00DC575F">
      <w:pPr>
        <w:spacing w:after="0"/>
        <w:jc w:val="both"/>
      </w:pPr>
    </w:p>
    <w:p w:rsidRDefault="00DC575F" w:rsidP="00DC575F" w:rsidR="00DC575F">
      <w:pPr>
        <w:spacing w:after="0"/>
        <w:jc w:val="both"/>
      </w:pPr>
    </w:p>
    <w:p w:rsidRDefault="00DC575F" w:rsidP="00DC575F" w:rsidR="00DC575F">
      <w:pPr>
        <w:spacing w:after="0"/>
        <w:jc w:val="both"/>
      </w:pPr>
    </w:p>
    <w:p w:rsidRDefault="00DC575F" w:rsidP="00DC575F" w:rsidR="00DC575F">
      <w:pPr>
        <w:spacing w:after="0"/>
        <w:jc w:val="both"/>
      </w:pPr>
    </w:p>
    <w:p w:rsidRDefault="00DC575F" w:rsidP="00DC575F" w:rsidR="00DC575F">
      <w:pPr>
        <w:spacing w:after="0"/>
        <w:jc w:val="both"/>
      </w:pPr>
    </w:p>
    <w:p w:rsidRDefault="00DC575F" w:rsidP="00DC575F" w:rsidR="00DC575F">
      <w:pPr>
        <w:pStyle w:val="NormaleSPIS"/>
      </w:pPr>
    </w:p>
    <w:p w:rsidRDefault="00DC575F" w:rsidP="00DC575F" w:rsidR="00DC575F">
      <w:pPr>
        <w:pStyle w:val="NormaleSPIS"/>
      </w:pPr>
    </w:p>
    <w:p w:rsidRDefault="00DC575F" w:rsidP="004F27AE" w:rsidR="00DC575F" w:rsidRPr="00B76F3C">
      <w:pPr>
        <w:pStyle w:val="NormaleSPIS"/>
      </w:pPr>
    </w:p>
    <w:sectPr w:rsidSect="0032366B" w:rsidR="00DC575F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F21" w:rsidP="00537B78" w:rsidR="00EF3F21">
      <w:r>
        <w:separator/>
      </w:r>
    </w:p>
  </w:endnote>
  <w:endnote w:id="0" w:type="continuationSeparator">
    <w:p w:rsidRDefault="00EF3F21" w:rsidP="00537B78" w:rsidR="00EF3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8454507"/>
      <w:docPartObj>
        <w:docPartGallery w:val="Page Numbers (Bottom of Page)"/>
        <w:docPartUnique/>
      </w:docPartObj>
    </w:sdtPr>
    <w:sdtEndPr/>
    <w:sdtContent>
      <w:p w:rsidRDefault="00DC575F" w:rsidR="00DC575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02B">
          <w:t>3</w:t>
        </w:r>
        <w:r>
          <w:fldChar w:fldCharType="end"/>
        </w:r>
      </w:p>
    </w:sdtContent>
  </w:sdt>
  <w:p w:rsidRDefault="00DC575F" w:rsidR="00DC57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F21" w:rsidP="00537B78" w:rsidR="00EF3F21">
      <w:r>
        <w:separator/>
      </w:r>
    </w:p>
  </w:footnote>
  <w:footnote w:id="0" w:type="continuationSeparator">
    <w:p w:rsidRDefault="00EF3F21" w:rsidP="00537B78" w:rsidR="00EF3F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75F" w:rsidR="008333A9">
    <w:pPr>
      <w:pStyle w:val="Zaglavlje"/>
    </w:pPr>
    <w:r>
      <w:rPr>
        <w:rStyle w:val="PozadinaSvijetloCrvena"/>
        <w:shd w:fill="auto" w:color="auto" w:val="clear"/>
      </w:rPr>
      <w:t>POSL. BROJ : 6 St-34/13-94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ECB5FA9"/>
    <w:multiLevelType w:val="hybridMultilevel"/>
    <w:tmpl w:val="BF2EE22C"/>
    <w:lvl w:tplc="77F43A90" w:ilvl="0">
      <w:start w:val="1"/>
      <w:numFmt w:val="decimal"/>
      <w:lvlText w:val="%1."/>
      <w:lvlJc w:val="left"/>
      <w:pPr>
        <w:ind w:hanging="360" w:left="1069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02B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2F3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6FC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75F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F21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68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St-34/2013-94</izvorni_sadrzaj>
    <derivirana_varijabla naziv="DomainObject.Oznaka_1">St-34/2013-94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St-34/2013</izvorni_sadrzaj>
    <derivirana_varijabla naziv="DomainObject.Predmet.OznakaBroj_1">St-34/2013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1.10.2014.g. spis dostavljen na uvid u 8 Povrv-632/13</izvorni_sadrzaj>
    <derivirana_varijabla naziv="DomainObject.Predmet.PrimjedbaSuca_1">1.10.2014.g. spis dostavljen na uvid u 8 Povrv-632/13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BAGER-KOP društvo s ograničenom odgovornošću za autoprijevozništvo, građevinarstvo i trgovinu</izvorni_sadrzaj>
    <derivirana_varijabla naziv="DomainObject.Predmet.ProtustrankaFormated_1">  BAGER-KOP društvo s ograničenom odgovornošću za autoprijevozništvo, građevinarstvo i trgovinu</derivirana_varijabla>
  </DomainObject.Predmet.ProtustrankaFormated>
  <DomainObject.Predmet.ProtustrankaFormatedOIB>
    <izvorni_sadrzaj>  BAGER-KOP društvo s ograničenom odgovornošću za autoprijevozništvo, građevinarstvo i trgovinu, OIB 49295431672</izvorni_sadrzaj>
    <derivirana_varijabla naziv="DomainObject.Predmet.ProtustrankaFormatedOIB_1">  BAGER-KOP društvo s ograničenom odgovornošću za autoprijevozništvo, građevinarstvo i trgovinu, OIB 49295431672</derivirana_varijabla>
  </DomainObject.Predmet.ProtustrankaFormatedOIB>
  <DomainObject.Predmet.ProtustrankaFormatedWithAdress>
    <izvorni_sadrzaj> BAGER-KOP društvo s ograničenom odgovornošću za autoprijevozništvo, građevinarstvo i trgovinu, Školska 9, Novo Selo Rok</izvorni_sadrzaj>
    <derivirana_varijabla naziv="DomainObject.Predmet.ProtustrankaFormatedWithAdress_1"> BAGER-KOP društvo s ograničenom odgovornošću za autoprijevozništvo, građevinarstvo i trgovinu, Školska 9, Novo Selo Rok</derivirana_varijabla>
  </DomainObject.Predmet.ProtustrankaFormatedWithAdress>
  <DomainObject.Predmet.ProtustrankaFormatedWithAdressOIB>
    <izvorni_sadrzaj> BAGER-KOP društvo s ograničenom odgovornošću za autoprijevozništvo, građevinarstvo i trgovinu, OIB 49295431672, Školska 9, Novo Selo Rok</izvorni_sadrzaj>
    <derivirana_varijabla naziv="DomainObject.Predmet.ProtustrankaFormatedWithAdressOIB_1"> BAGER-KOP društvo s ograničenom odgovornošću za autoprijevozništvo, građevinarstvo i trgovinu, OIB 49295431672, Školska 9, Novo Selo Rok</derivirana_varijabla>
  </DomainObject.Predmet.ProtustrankaFormatedWithAdressOIB>
  <DomainObject.Predmet.ProtustrankaWithAdress>
    <izvorni_sadrzaj>BAGER-KOP društvo s ograničenom odgovornošću za autoprijevozništvo, građevinarstvo i trgovinu Školska 9, Novo Selo Rok</izvorni_sadrzaj>
    <derivirana_varijabla naziv="DomainObject.Predmet.ProtustrankaWithAdress_1">BAGER-KOP društvo s ograničenom odgovornošću za autoprijevozništvo, građevinarstvo i trgovinu Školska 9, Novo Selo Rok</derivirana_varijabla>
  </DomainObject.Predmet.ProtustrankaWithAdress>
  <DomainObject.Predmet.ProtustrankaWithAdressOIB>
    <izvorni_sadrzaj>BAGER-KOP društvo s ograničenom odgovornošću za autoprijevozništvo, građevinarstvo i trgovinu, OIB 49295431672, Školska 9, Novo Selo Rok</izvorni_sadrzaj>
    <derivirana_varijabla naziv="DomainObject.Predmet.ProtustrankaWithAdressOIB_1">BAGER-KOP društvo s ograničenom odgovornošću za autoprijevozništvo, građevinarstvo i trgovinu, OIB 49295431672, Školska 9, Novo Selo Rok</derivirana_varijabla>
  </DomainObject.Predmet.ProtustrankaWithAdressOIB>
  <DomainObject.Predmet.ProtustrankaNazivFormated>
    <izvorni_sadrzaj>BAGER-KOP društvo s ograničenom odgovornošću za autoprijevozništvo, građevinarstvo i trgovinu</izvorni_sadrzaj>
    <derivirana_varijabla naziv="DomainObject.Predmet.ProtustrankaNazivFormated_1">BAGER-KOP društvo s ograničenom odgovornošću za autoprijevozništvo, građevinarstvo i trgovinu</derivirana_varijabla>
  </DomainObject.Predmet.ProtustrankaNazivFormated>
  <DomainObject.Predmet.ProtustrankaNazivFormatedOIB>
    <izvorni_sadrzaj>BAGER-KOP društvo s ograničenom odgovornošću za autoprijevozništvo, građevinarstvo i trgovinu, OIB 49295431672</izvorni_sadrzaj>
    <derivirana_varijabla naziv="DomainObject.Predmet.ProtustrankaNazivFormatedOIB_1">BAGER-KOP društvo s ograničenom odgovornošću za autoprijevozništvo, građevinarstvo i trgovinu, OIB 49295431672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BAGER-KOP društvo s ograničenom odgovornošću za autoprijevozništvo, građevinarstvo i trgovinu</item>
    </izvorni_sadrzaj>
    <derivirana_varijabla naziv="DomainObject.Predmet.ProtuStrankaListFormated_1">
      <item>BAGER-KOP društvo s ograničenom odgovornošću za autoprijevozništvo, građevinarstvo i trgovinu</item>
    </derivirana_varijabla>
  </DomainObject.Predmet.ProtuStrankaListFormated>
  <DomainObject.Predmet.ProtuStrankaListFormatedOIB>
    <izvorni_sadrzaj>
      <item>BAGER-KOP društvo s ograničenom odgovornošću za autoprijevozništvo, građevinarstvo i trgovinu, OIB 49295431672</item>
    </izvorni_sadrzaj>
    <derivirana_varijabla naziv="DomainObject.Predmet.ProtuStrankaListFormatedOIB_1">
      <item>BAGER-KOP društvo s ograničenom odgovornošću za autoprijevozništvo, građevinarstvo i trgovinu, OIB 49295431672</item>
    </derivirana_varijabla>
  </DomainObject.Predmet.ProtuStrankaListFormatedOIB>
  <DomainObject.Predmet.ProtuStrankaListFormatedWithAdress>
    <izvorni_sadrzaj>
      <item>BAGER-KOP društvo s ograničenom odgovornošću za autoprijevozništvo, građevinarstvo i trgovinu, Školska 9, Novo Selo Rok</item>
    </izvorni_sadrzaj>
    <derivirana_varijabla naziv="DomainObject.Predmet.ProtuStrankaListFormatedWithAdress_1">
      <item>BAGER-KOP društvo s ograničenom odgovornošću za autoprijevozništvo, građevinarstvo i trgovinu, Školska 9, Novo Selo Rok</item>
    </derivirana_varijabla>
  </DomainObject.Predmet.ProtuStrankaListFormatedWithAdress>
  <DomainObject.Predmet.ProtuStrankaListFormatedWithAdressOIB>
    <izvorni_sadrzaj>
      <item>BAGER-KOP društvo s ograničenom odgovornošću za autoprijevozništvo, građevinarstvo i trgovinu, OIB 49295431672, Školska 9, Novo Selo Rok</item>
    </izvorni_sadrzaj>
    <derivirana_varijabla naziv="DomainObject.Predmet.ProtuStrankaListFormatedWithAdressOIB_1">
      <item>BAGER-KOP društvo s ograničenom odgovornošću za autoprijevozništvo, građevinarstvo i trgovinu, OIB 49295431672, Školska 9, Novo Selo Rok</item>
    </derivirana_varijabla>
  </DomainObject.Predmet.ProtuStrankaListFormatedWithAdressOIB>
  <DomainObject.Predmet.ProtuStrankaListNazivFormated>
    <izvorni_sadrzaj>
      <item>BAGER-KOP društvo s ograničenom odgovornošću za autoprijevozništvo, građevinarstvo i trgovinu</item>
    </izvorni_sadrzaj>
    <derivirana_varijabla naziv="DomainObject.Predmet.ProtuStrankaListNazivFormated_1">
      <item>BAGER-KOP društvo s ograničenom odgovornošću za autoprijevozništvo, građevinarstvo i trgovinu</item>
    </derivirana_varijabla>
  </DomainObject.Predmet.ProtuStrankaListNazivFormated>
  <DomainObject.Predmet.ProtuStrankaListNazivFormatedOIB>
    <izvorni_sadrzaj>
      <item>BAGER-KOP društvo s ograničenom odgovornošću za autoprijevozništvo, građevinarstvo i trgovinu, OIB 49295431672</item>
    </izvorni_sadrzaj>
    <derivirana_varijabla naziv="DomainObject.Predmet.ProtuStrankaListNazivFormatedOIB_1">
      <item>BAGER-KOP društvo s ograničenom odgovornošću za autoprijevozništvo, građevinarstvo i trgovinu, OIB 49295431672</item>
    </derivirana_varijabla>
  </DomainObject.Predmet.ProtuStrankaListNazivFormatedOIB>
  <DomainObject.Predmet.OstaliList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OstaliListFormated_1"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derivirana_varijabla>
  </DomainObject.Predmet.OstaliListFormated>
  <DomainObject.Predmet.OstaliList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OstaliList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</derivirana_varijabla>
  </DomainObject.Predmet.OstaliListFormatedOIB>
  <DomainObject.Predmet.OstaliListFormatedWithAdress>
    <izvorni_sadrzaj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</izvorni_sadrzaj>
    <derivirana_varijabla naziv="DomainObject.Predmet.OstaliListFormatedWithAdress_1"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</derivirana_varijabla>
  </DomainObject.Predmet.OstaliListFormatedWithAdress>
  <DomainObject.Predmet.OstaliListFormatedWithAdressOIB>
    <izvorni_sadrzaj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</izvorni_sadrzaj>
    <derivirana_varijabla naziv="DomainObject.Predmet.OstaliListFormatedWithAdressOIB_1"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</derivirana_varijabla>
  </DomainObject.Predmet.OstaliListFormatedWithAdressOIB>
  <DomainObject.Predmet.OstaliListNaziv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OstaliListNazivFormated_1"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derivirana_varijabla>
  </DomainObject.Predmet.OstaliListNazivFormated>
  <DomainObject.Predmet.OstaliListNaziv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OstaliListNaziv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St-34/2013-94</izvorni_sadrzaj>
    <derivirana_varijabla naziv="DomainObject.PoslovniBrojDokumenta_1">St-34/2013-94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BAGER-KOP društvo s ograničenom odgovornošću za autoprijevozništvo, građevinarstvo i trgovinu</izvorni_sadrzaj>
    <derivirana_varijabla naziv="DomainObject.Predmet.ProtustrankaIDrugi_1">BAGER-KOP društvo s ograničenom odgovornošću za autoprijevozništvo, građevinarstvo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BAGER-KOP društvo s ograničenom odgovornošću za autoprijevozništvo, građevinarstvo i trgovinu, OIB 49295431672, Školska 9, Novo Selo Rok</izvorni_sadrzaj>
    <derivirana_varijabla naziv="DomainObject.Predmet.ProtustrankaIDrugiAdressOIB_1">BAGER-KOP društvo s ograničenom odgovornošću za autoprijevozništvo, građevinarstvo i trgovinu, OIB 49295431672, Školska 9,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SudioniciListNaziv_1"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derivirana_varijabla>
  </DomainObject.Predmet.SudioniciListNaziv>
  <DomainObject.Predmet.SudioniciListAdressOIB>
    <izvorni_sadrzaj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  <item>Tomo Božić, zamjenik ŽDO</item>
      <item>Tanja Purić-Stamenković zamjenik ŽDO</item>
    </izvorni_sadrzaj>
    <derivirana_varijabla naziv="DomainObject.Predmet.SudioniciListAdressOIB_1"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  <item>Tomo Božić, zamjenik ŽDO</item>
      <item>Tanja Purić-Stamenković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67755-3FB1-4D76-B9D5-3D8BAA639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626</properties:Words>
  <properties:Characters>3387</properties:Characters>
  <properties:Lines>114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2017-07-05T07:10:00Z</cp:lastPrinted>
  <dcterms:modified xmlns:xsi="http://www.w3.org/2001/XMLSchema-instance" xsi:type="dcterms:W3CDTF">2017-07-05T07:21:00Z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St-34/2013-94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