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833a" w14:paraId="ae9833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8654AF">
        <w:t>2328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654AF">
        <w:t>GEOPRONEK d.o.o., Trg žrtava fašizma 9, Zaprešić</w:t>
      </w:r>
      <w:r w:rsidR="008F7B64">
        <w:t xml:space="preserve"> </w:t>
      </w:r>
      <w:r w:rsidR="008C3477">
        <w:t>(</w:t>
      </w:r>
      <w:r w:rsidR="008654AF">
        <w:t>OIB:40887399968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654AF">
        <w:t>10.426,93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1B0721" w:rsidP="001B0721" w:rsidR="001B0721">
      <w:pPr>
        <w:pStyle w:val="Bezproreda"/>
        <w:jc w:val="right"/>
      </w:pPr>
      <w:r>
        <w:t>Sudac:</w:t>
      </w:r>
    </w:p>
    <w:p w:rsidRDefault="001B0721" w:rsidP="001B0721" w:rsidR="001B0721">
      <w:pPr>
        <w:pStyle w:val="Bezproreda"/>
        <w:jc w:val="right"/>
      </w:pPr>
      <w:r>
        <w:t>Romina Markovinović,v.r.</w:t>
      </w:r>
    </w:p>
    <w:p w:rsidRDefault="001B0721" w:rsidP="001B0721" w:rsidR="001B0721">
      <w:pPr>
        <w:pStyle w:val="Bezproreda"/>
      </w:pPr>
    </w:p>
    <w:p w:rsidRDefault="001B0721" w:rsidP="001B0721" w:rsidR="001B0721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1B0721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675" w:rsidR="00E35675">
      <w:r>
        <w:separator/>
      </w:r>
    </w:p>
  </w:endnote>
  <w:endnote w:id="0" w:type="continuationSeparator">
    <w:p w:rsidRDefault="00E35675" w:rsidR="00E35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675" w:rsidR="00E35675">
      <w:r>
        <w:separator/>
      </w:r>
    </w:p>
  </w:footnote>
  <w:footnote w:id="0" w:type="continuationSeparator">
    <w:p w:rsidRDefault="00E35675" w:rsidR="00E35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B0721"/>
    <w:rsid w:val="001C1487"/>
    <w:rsid w:val="001E50FB"/>
    <w:rsid w:val="001F3415"/>
    <w:rsid w:val="001F6933"/>
    <w:rsid w:val="00230A63"/>
    <w:rsid w:val="00263D6D"/>
    <w:rsid w:val="00264D19"/>
    <w:rsid w:val="00297E94"/>
    <w:rsid w:val="002C3189"/>
    <w:rsid w:val="002D4002"/>
    <w:rsid w:val="002E4C6E"/>
    <w:rsid w:val="002F271E"/>
    <w:rsid w:val="0030067B"/>
    <w:rsid w:val="00315F86"/>
    <w:rsid w:val="00317FAE"/>
    <w:rsid w:val="00320149"/>
    <w:rsid w:val="00325398"/>
    <w:rsid w:val="00330A4F"/>
    <w:rsid w:val="00336BFC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D7B0E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68DE"/>
    <w:rsid w:val="00627F6A"/>
    <w:rsid w:val="00657B8E"/>
    <w:rsid w:val="006804A0"/>
    <w:rsid w:val="006A4158"/>
    <w:rsid w:val="006B6B52"/>
    <w:rsid w:val="006C2F7B"/>
    <w:rsid w:val="00745DB1"/>
    <w:rsid w:val="00782205"/>
    <w:rsid w:val="00790E7D"/>
    <w:rsid w:val="007B5AFD"/>
    <w:rsid w:val="007D5A5D"/>
    <w:rsid w:val="007D7679"/>
    <w:rsid w:val="008110C4"/>
    <w:rsid w:val="008147BD"/>
    <w:rsid w:val="008155EE"/>
    <w:rsid w:val="008613BD"/>
    <w:rsid w:val="00863025"/>
    <w:rsid w:val="008654AF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8F7B64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6A7B"/>
    <w:rsid w:val="00D66226"/>
    <w:rsid w:val="00E045D4"/>
    <w:rsid w:val="00E35675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7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B072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7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B072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9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2328</izvorni_sadrzaj>
    <derivirana_varijabla naziv="DomainObject.Predmet.Broj_1">2328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St-2328/2017</izvorni_sadrzaj>
    <derivirana_varijabla naziv="DomainObject.Predmet.OznakaBroj_1">St-2328/2017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GEOPRONEK d.o.o. zastupanog po punomoćniku Stjepan Škripelj</izvorni_sadrzaj>
    <derivirana_varijabla naziv="DomainObject.Predmet.ProtustrankaFormated_1">  GEOPRONEK d.o.o. zastupanog po punomoćniku Stjepan Škripelj</derivirana_varijabla>
  </DomainObject.Predmet.ProtustrankaFormated>
  <DomainObject.Predmet.ProtustrankaFormatedOIB>
    <izvorni_sadrzaj>  GEOPRONEK d.o.o., OIB 40887399968 zastupanog po punomoćniku Stjepan Škripelj</izvorni_sadrzaj>
    <derivirana_varijabla naziv="DomainObject.Predmet.ProtustrankaFormatedOIB_1">  GEOPRONEK d.o.o., OIB 40887399968 zastupanog po punomoćniku Stjepan Škripelj</derivirana_varijabla>
  </DomainObject.Predmet.ProtustrankaFormatedOIB>
  <DomainObject.Predmet.ProtustrankaFormatedWithAdress>
    <izvorni_sadrzaj> GEOPRONEK d.o.o., Trg žrtava fašizma 9, 10290 Zaprešić zastupanog po punomoćniku Stjepan Škripelj</izvorni_sadrzaj>
    <derivirana_varijabla naziv="DomainObject.Predmet.ProtustrankaFormatedWithAdress_1"> GEOPRONEK d.o.o., Trg žrtava fašizma 9, 10290 Zaprešić zastupanog po punomoćniku Stjepan Škripelj</derivirana_varijabla>
  </DomainObject.Predmet.ProtustrankaFormatedWithAdress>
  <DomainObject.Predmet.ProtustrankaFormatedWithAdressOIB>
    <izvorni_sadrzaj> GEOPRONEK d.o.o., OIB 40887399968, Trg žrtava fašizma 9, 10290 Zaprešić zastupanog po punomoćniku Stjepan Škripelj</izvorni_sadrzaj>
    <derivirana_varijabla naziv="DomainObject.Predmet.ProtustrankaFormatedWithAdressOIB_1"> GEOPRONEK d.o.o., OIB 40887399968, Trg žrtava fašizma 9, 10290 Zaprešić zastupanog po punomoćniku Stjepan Škripelj</derivirana_varijabla>
  </DomainObject.Predmet.ProtustrankaFormatedWithAdressOIB>
  <DomainObject.Predmet.ProtustrankaWithAdress>
    <izvorni_sadrzaj>GEOPRONEK d.o.o. Trg žrtava fašizma 9, 10290 Zaprešić</izvorni_sadrzaj>
    <derivirana_varijabla naziv="DomainObject.Predmet.ProtustrankaWithAdress_1">GEOPRONEK d.o.o. Trg žrtava fašizma 9, 10290 Zaprešić</derivirana_varijabla>
  </DomainObject.Predmet.ProtustrankaWithAdress>
  <DomainObject.Predmet.ProtustrankaWithAdressOIB>
    <izvorni_sadrzaj>GEOPRONEK d.o.o., OIB 40887399968, Trg žrtava fašizma 9, 10290 Zaprešić</izvorni_sadrzaj>
    <derivirana_varijabla naziv="DomainObject.Predmet.ProtustrankaWithAdressOIB_1">GEOPRONEK d.o.o., OIB 40887399968, Trg žrtava fašizma 9, 10290 Zaprešić</derivirana_varijabla>
  </DomainObject.Predmet.ProtustrankaWithAdressOIB>
  <DomainObject.Predmet.ProtustrankaNazivFormated>
    <izvorni_sadrzaj>GEOPRONEK d.o.o.</izvorni_sadrzaj>
    <derivirana_varijabla naziv="DomainObject.Predmet.ProtustrankaNazivFormated_1">GEOPRONEK d.o.o.</derivirana_varijabla>
  </DomainObject.Predmet.ProtustrankaNazivFormated>
  <DomainObject.Predmet.ProtustrankaNazivFormatedOIB>
    <izvorni_sadrzaj>GEOPRONEK d.o.o., OIB 40887399968</izvorni_sadrzaj>
    <derivirana_varijabla naziv="DomainObject.Predmet.ProtustrankaNazivFormatedOIB_1">GEOPRONEK d.o.o., OIB 40887399968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GEOPRONEK d.o.o. zastupanog po punomoćniku Stjepan Škripelj</item>
    </izvorni_sadrzaj>
    <derivirana_varijabla naziv="DomainObject.Predmet.ProtuStrankaListFormated_1">
      <item>GEOPRONEK d.o.o. zastupanog po punomoćniku Stjepan Škripelj</item>
    </derivirana_varijabla>
  </DomainObject.Predmet.ProtuStrankaListFormated>
  <DomainObject.Predmet.ProtuStrankaListFormatedOIB>
    <izvorni_sadrzaj>
      <item>GEOPRONEK d.o.o., OIB 40887399968 zastupanog po punomoćniku Stjepan Škripelj</item>
    </izvorni_sadrzaj>
    <derivirana_varijabla naziv="DomainObject.Predmet.ProtuStrankaListFormatedOIB_1">
      <item>GEOPRONEK d.o.o., OIB 40887399968 zastupanog po punomoćniku Stjepan Škripelj</item>
    </derivirana_varijabla>
  </DomainObject.Predmet.ProtuStrankaListFormatedOIB>
  <DomainObject.Predmet.ProtuStrankaListFormatedWithAdress>
    <izvorni_sadrzaj>
      <item>GEOPRONEK d.o.o., Trg žrtava fašizma 9, 10290 Zaprešić zastupanog po punomoćniku Stjepan Škripelj</item>
    </izvorni_sadrzaj>
    <derivirana_varijabla naziv="DomainObject.Predmet.ProtuStrankaListFormatedWithAdress_1">
      <item>GEOPRONEK d.o.o., Trg žrtava fašizma 9, 10290 Zaprešić zastupanog po punomoćniku Stjepan Škripelj</item>
    </derivirana_varijabla>
  </DomainObject.Predmet.ProtuStrankaListFormatedWithAdress>
  <DomainObject.Predmet.ProtuStrankaListFormatedWithAdressOIB>
    <izvorni_sadrzaj>
      <item>GEOPRONEK d.o.o., OIB 40887399968, Trg žrtava fašizma 9, 10290 Zaprešić zastupanog po punomoćniku Stjepan Škripelj</item>
    </izvorni_sadrzaj>
    <derivirana_varijabla naziv="DomainObject.Predmet.ProtuStrankaListFormatedWithAdressOIB_1">
      <item>GEOPRONEK d.o.o., OIB 40887399968, Trg žrtava fašizma 9, 10290 Zaprešić zastupanog po punomoćniku Stjepan Škripelj</item>
    </derivirana_varijabla>
  </DomainObject.Predmet.ProtuStrankaListFormatedWithAdressOIB>
  <DomainObject.Predmet.ProtuStrankaListNazivFormated>
    <izvorni_sadrzaj>
      <item>GEOPRONEK d.o.o.</item>
    </izvorni_sadrzaj>
    <derivirana_varijabla naziv="DomainObject.Predmet.ProtuStrankaListNazivFormated_1">
      <item>GEOPRONEK d.o.o.</item>
    </derivirana_varijabla>
  </DomainObject.Predmet.ProtuStrankaListNazivFormated>
  <DomainObject.Predmet.ProtuStrankaListNazivFormatedOIB>
    <izvorni_sadrzaj>
      <item>GEOPRONEK d.o.o., OIB 40887399968</item>
    </izvorni_sadrzaj>
    <derivirana_varijabla naziv="DomainObject.Predmet.ProtuStrankaListNazivFormatedOIB_1">
      <item>GEOPRONEK d.o.o., OIB 40887399968</item>
    </derivirana_varijabla>
  </DomainObject.Predmet.ProtuStrankaListNazivFormatedOIB>
  <DomainObject.Predmet.OstaliListFormated>
    <izvorni_sadrzaj>
      <item>Stjepan Škripelj punomoćnik sudionika u postupku GEOPRONEK d.o.o.</item>
    </izvorni_sadrzaj>
    <derivirana_varijabla naziv="DomainObject.Predmet.OstaliListFormated_1">
      <item>Stjepan Škripelj punomoćnik sudionika u postupku GEOPRONEK d.o.o.</item>
    </derivirana_varijabla>
  </DomainObject.Predmet.OstaliListFormated>
  <DomainObject.Predmet.OstaliListFormatedOIB>
    <izvorni_sadrzaj>
      <item>Stjepan Škripelj, OIB 60968906342 punomoćnik sudionika u postupku GEOPRONEK d.o.o.</item>
    </izvorni_sadrzaj>
    <derivirana_varijabla naziv="DomainObject.Predmet.OstaliListFormatedOIB_1">
      <item>Stjepan Škripelj, OIB 60968906342 punomoćnik sudionika u postupku GEOPRONEK d.o.o.</item>
    </derivirana_varijabla>
  </DomainObject.Predmet.OstaliListFormatedOIB>
  <DomainObject.Predmet.OstaliListFormatedWithAdress>
    <izvorni_sadrzaj>
      <item>Stjepan Škripelj, Stubička 356, 10298 Bukovje Bistransko punomoćnik sudionika u postupku GEOPRONEK d.o.o.</item>
    </izvorni_sadrzaj>
    <derivirana_varijabla naziv="DomainObject.Predmet.OstaliListFormatedWithAdress_1">
      <item>Stjepan Škripelj, Stubička 356, 10298 Bukovje Bistransko punomoćnik sudionika u postupku GEOPRONEK d.o.o.</item>
    </derivirana_varijabla>
  </DomainObject.Predmet.OstaliListFormatedWithAdress>
  <DomainObject.Predmet.OstaliListFormatedWithAdressOIB>
    <izvorni_sadrzaj>
      <item>Stjepan Škripelj, OIB 60968906342, Stubička 356, 10298 Bukovje Bistransko punomoćnik sudionika u postupku GEOPRONEK d.o.o.</item>
    </izvorni_sadrzaj>
    <derivirana_varijabla naziv="DomainObject.Predmet.OstaliListFormatedWithAdressOIB_1">
      <item>Stjepan Škripelj, OIB 60968906342, Stubička 356, 10298 Bukovje Bistransko punomoćnik sudionika u postupku GEOPRONEK d.o.o.</item>
    </derivirana_varijabla>
  </DomainObject.Predmet.OstaliListFormatedWithAdressOIB>
  <DomainObject.Predmet.OstaliListNazivFormated>
    <izvorni_sadrzaj>
      <item>Stjepan Škripelj</item>
    </izvorni_sadrzaj>
    <derivirana_varijabla naziv="DomainObject.Predmet.OstaliListNazivFormated_1">
      <item>Stjepan Škripelj</item>
    </derivirana_varijabla>
  </DomainObject.Predmet.OstaliListNazivFormated>
  <DomainObject.Predmet.OstaliListNazivFormatedOIB>
    <izvorni_sadrzaj>
      <item>Stjepan Škripelj, OIB 60968906342</item>
    </izvorni_sadrzaj>
    <derivirana_varijabla naziv="DomainObject.Predmet.OstaliListNazivFormatedOIB_1">
      <item>Stjepan Škripelj, OIB 60968906342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GEOPRONEK d.o.o.</izvorni_sadrzaj>
    <derivirana_varijabla naziv="DomainObject.Predmet.ProtustrankaIDrugi_1">GEOPRONEK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GEOPRONEK d.o.o., OIB 40887399968, Trg žrtava fašizma 9, 10290 Zaprešić</izvorni_sadrzaj>
    <derivirana_varijabla naziv="DomainObject.Predmet.ProtustrankaIDrugiAdressOIB_1">GEOPRONEK d.o.o., OIB 40887399968, Trg žrtava fašizma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GEOPRONEK d.o.o.</item>
      <item>Stjepan Škripelj</item>
    </izvorni_sadrzaj>
    <derivirana_varijabla naziv="DomainObject.Predmet.SudioniciListNaziv_1">
      <item>FINA Regionalni centar Zagreb</item>
      <item>GEOPRONEK d.o.o.</item>
      <item>Stjepan Škripelj</item>
    </derivirana_varijabla>
  </DomainObject.Predmet.SudioniciListNaziv>
  <DomainObject.Predmet.SudioniciListAdressOIB>
    <izvorni_sadrzaj>
      <item>FINA Regionalni centar Zagreb, OIB 85821130368, TRg svibanjskih žrtava 1995.1,10000 Zagreb</item>
      <item>GEOPRONEK d.o.o., OIB 40887399968, Trg žrtava fašizma 9,10290 Zaprešić</item>
      <item>Stjepan Škripelj, OIB 60968906342, Stubička 356,10298 Bukovje Bistransko</item>
    </izvorni_sadrzaj>
    <derivirana_varijabla naziv="DomainObject.Predmet.SudioniciListAdressOIB_1">
      <item>FINA Regionalni centar Zagreb, OIB 85821130368, TRg svibanjskih žrtava 1995.1,10000 Zagreb</item>
      <item>GEOPRONEK d.o.o., OIB 40887399968, Trg žrtava fašizma 9,10290 Zaprešić</item>
      <item>Stjepan Škripelj, OIB 60968906342, Stubička 356,10298 Bukovje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40887399968</item>
      <item>, OIB 60968906342</item>
    </izvorni_sadrzaj>
    <derivirana_varijabla naziv="DomainObject.Predmet.SudioniciListNazivOIB_1">
      <item>, OIB 85821130368</item>
      <item>, OIB 40887399968</item>
      <item>, OIB 60968906342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1314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2017-10-02T10:20:00Z</dcterms:created>
  <dc:creator>ilukac</dc:creator>
  <cp:lastModifiedBy>Marina Gojić</cp:lastModifiedBy>
  <cp:lastPrinted>2017-10-05T08:49:00Z</cp:lastPrinted>
  <dcterms:modified xmlns:xsi="http://www.w3.org/2001/XMLSchema-instance" xsi:type="dcterms:W3CDTF">2017-10-05T08:49:00Z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