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204a" w14:paraId="567204a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F27280">
        <w:rPr>
          <w:b/>
        </w:rPr>
        <w:t>MARITA j.d.o.o., Ivana Vajde 5, Donji Miholjac, MBS: 030150972, OIB: 03893064812</w:t>
      </w:r>
      <w:r w:rsidR="00EF1E0A">
        <w:rPr>
          <w:b/>
        </w:rPr>
        <w:t xml:space="preserve">, </w:t>
      </w:r>
      <w:r w:rsidRPr="002A0C8C">
        <w:t xml:space="preserve">dana </w:t>
      </w:r>
      <w:r w:rsidR="00F27280">
        <w:t>15</w:t>
      </w:r>
      <w:r w:rsidR="00EB424D">
        <w:t>. prosinca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E42296">
        <w:rPr>
          <w:b/>
        </w:rPr>
        <w:t>MARITA j.d.o.o., Ivana Vajde 5, Donji Miholjac, MBS: 030150972, OIB: 03893064812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E42296">
        <w:rPr>
          <w:b/>
        </w:rPr>
        <w:t>247</w:t>
      </w:r>
      <w:r w:rsidRPr="002A0C8C">
        <w:rPr>
          <w:b/>
        </w:rPr>
        <w:t>-1</w:t>
      </w:r>
      <w:r w:rsidR="00E42296">
        <w:rPr>
          <w:b/>
        </w:rPr>
        <w:t>5</w:t>
      </w:r>
      <w:r w:rsidRPr="002A0C8C">
        <w:t xml:space="preserve"> kod Hrvatske poštanske banke iznos od </w:t>
      </w:r>
      <w:r w:rsidR="003056B2">
        <w:rPr>
          <w:b/>
        </w:rPr>
        <w:t>23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5C4C95">
        <w:t xml:space="preserve">14. rujna 2015. g. </w:t>
      </w:r>
      <w:r w:rsidR="003E67AC">
        <w:t xml:space="preserve">prijedlog za otvaranje </w:t>
      </w:r>
      <w:r w:rsidRPr="002A0C8C">
        <w:t xml:space="preserve">stečajnog postupka nad dužnikom </w:t>
      </w:r>
      <w:r w:rsidR="005C4C95">
        <w:rPr>
          <w:b/>
        </w:rPr>
        <w:t>MARITA j.d.o.o., Ivana Vajde 5, Donji Miholjac, MBS: 030150972, OIB: 03893064812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5C4C95">
        <w:t>247</w:t>
      </w:r>
      <w:r w:rsidR="00EB6671" w:rsidRPr="00C0699C">
        <w:t>/1</w:t>
      </w:r>
      <w:r w:rsidR="005C4C95">
        <w:t>5</w:t>
      </w:r>
      <w:r w:rsidR="00EB6671">
        <w:t>-</w:t>
      </w:r>
      <w:r w:rsidR="005C4C95">
        <w:t>19</w:t>
      </w:r>
      <w:r w:rsidR="00EB6671" w:rsidRPr="00C0699C">
        <w:t xml:space="preserve"> od </w:t>
      </w:r>
      <w:r w:rsidR="005C4C95">
        <w:t>7.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000ED5">
        <w:t>1</w:t>
      </w:r>
      <w:r w:rsidR="005C4C95">
        <w:t>5</w:t>
      </w:r>
      <w:r w:rsidRPr="002A0C8C">
        <w:t xml:space="preserve">. </w:t>
      </w:r>
      <w:r w:rsidR="00B22A9B">
        <w:t>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83D0B">
        <w:t>18</w:t>
      </w:r>
      <w:r w:rsidR="00073F19">
        <w:t xml:space="preserve">. </w:t>
      </w:r>
      <w:r w:rsidR="00226273">
        <w:t>studeni</w:t>
      </w:r>
      <w:r w:rsidR="00E4249A">
        <w:t xml:space="preserve"> 2016</w:t>
      </w:r>
      <w:r w:rsidR="000A42C8">
        <w:t xml:space="preserve">. godine, blokirano neprekidno u razdoblju od </w:t>
      </w:r>
      <w:r w:rsidR="00183D0B">
        <w:t>552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3056B2">
        <w:t>23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E4249A">
        <w:rPr>
          <w:sz w:val="24"/>
        </w:rPr>
        <w:t>1</w:t>
      </w:r>
      <w:r w:rsidR="00183D0B">
        <w:rPr>
          <w:sz w:val="24"/>
        </w:rPr>
        <w:t>5</w:t>
      </w:r>
      <w:r w:rsidR="00E4249A">
        <w:rPr>
          <w:sz w:val="24"/>
        </w:rPr>
        <w:t>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8A49B4">
        <w:t>2</w:t>
      </w:r>
      <w:r w:rsidR="0018707D">
        <w:t>8</w:t>
      </w:r>
      <w:r w:rsidR="008A49B4">
        <w:t>.12</w:t>
      </w:r>
      <w:r w:rsidR="00135E2A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82D" w:rsidR="0058182D">
      <w:r>
        <w:separator/>
      </w:r>
    </w:p>
  </w:endnote>
  <w:endnote w:id="0" w:type="continuationSeparator">
    <w:p w:rsidRDefault="0058182D" w:rsidR="00581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82D" w:rsidR="0058182D">
      <w:r>
        <w:separator/>
      </w:r>
    </w:p>
  </w:footnote>
  <w:footnote w:id="0" w:type="continuationSeparator">
    <w:p w:rsidRDefault="0058182D" w:rsidR="00581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D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C05BB4">
      <w:t>6 St-247/1</w:t>
    </w:r>
    <w:r w:rsidR="00E42296">
      <w:t>5</w:t>
    </w:r>
    <w:r w:rsidR="00C05BB4">
      <w:t>-26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05BB4">
      <w:t>247</w:t>
    </w:r>
    <w:r w:rsidR="006F7D28">
      <w:t>/</w:t>
    </w:r>
    <w:r w:rsidR="00CE35EB">
      <w:t>1</w:t>
    </w:r>
    <w:r w:rsidR="00E42296">
      <w:t>5</w:t>
    </w:r>
    <w:r w:rsidR="00CE35EB">
      <w:t>-</w:t>
    </w:r>
    <w:r w:rsidR="00C05BB4">
      <w:t>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182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D47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D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B0D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0D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D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B0D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0D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MARITA j.d.o.o. za građenje, trgovinu i usluge</izvorni_sadrzaj>
    <derivirana_varijabla naziv="DomainObject.Predmet.ProtustrankaFormated_1">  MARITA j.d.o.o. za građenje, trgovinu i usluge</derivirana_varijabla>
  </DomainObject.Predmet.ProtustrankaFormated>
  <DomainObject.Predmet.ProtustrankaFormatedOIB>
    <izvorni_sadrzaj>  MARITA j.d.o.o. za građenje, trgovinu i usluge, OIB 03893064812</izvorni_sadrzaj>
    <derivirana_varijabla naziv="DomainObject.Predmet.ProtustrankaFormatedOIB_1">  MARITA j.d.o.o. za građenje, trgovinu i usluge, OIB 03893064812</derivirana_varijabla>
  </DomainObject.Predmet.ProtustrankaFormatedOIB>
  <DomainObject.Predmet.ProtustrankaFormatedWithAdress>
    <izvorni_sadrzaj> MARITA j.d.o.o. za građenje, trgovinu i usluge, Ivana Vajde 5, 31540 Donji Miholjac</izvorni_sadrzaj>
    <derivirana_varijabla naziv="DomainObject.Predmet.ProtustrankaFormatedWithAdress_1"> MARITA j.d.o.o. za građenje, trgovinu i usluge, Ivana Vajde 5, 31540 Donji Miholjac</derivirana_varijabla>
  </DomainObject.Predmet.ProtustrankaFormatedWithAdress>
  <DomainObject.Predmet.ProtustrankaFormatedWithAdressOIB>
    <izvorni_sadrzaj> MARITA j.d.o.o. za građenje, trgovinu i usluge, OIB 03893064812, Ivana Vajde 5, 31540 Donji Miholjac</izvorni_sadrzaj>
    <derivirana_varijabla naziv="DomainObject.Predmet.ProtustrankaFormatedWithAdressOIB_1"> MARITA j.d.o.o. za građenje, trgovinu i usluge, OIB 03893064812, Ivana Vajde 5, 31540 Donji Miholjac</derivirana_varijabla>
  </DomainObject.Predmet.ProtustrankaFormatedWithAdressOIB>
  <DomainObject.Predmet.ProtustrankaWithAdress>
    <izvorni_sadrzaj>MARITA j.d.o.o. za građenje, trgovinu i usluge Ivana Vajde 5, 31540 Donji Miholjac</izvorni_sadrzaj>
    <derivirana_varijabla naziv="DomainObject.Predmet.ProtustrankaWithAdress_1">MARITA j.d.o.o. za građenje, trgovinu i usluge Ivana Vajde 5, 31540 Donji Miholjac</derivirana_varijabla>
  </DomainObject.Predmet.ProtustrankaWithAdress>
  <DomainObject.Predmet.ProtustrankaWithAdressOIB>
    <izvorni_sadrzaj>MARITA j.d.o.o. za građenje, trgovinu i usluge, OIB 03893064812, Ivana Vajde 5, 31540 Donji Miholjac</izvorni_sadrzaj>
    <derivirana_varijabla naziv="DomainObject.Predmet.ProtustrankaWithAdressOIB_1">MARITA j.d.o.o. za građenje, trgovinu i usluge, OIB 03893064812, Ivana Vajde 5, 31540 Donji Miholjac</derivirana_varijabla>
  </DomainObject.Predmet.ProtustrankaWithAdressOIB>
  <DomainObject.Predmet.ProtustrankaNazivFormated>
    <izvorni_sadrzaj>MARITA j.d.o.o. za građenje, trgovinu i usluge</izvorni_sadrzaj>
    <derivirana_varijabla naziv="DomainObject.Predmet.ProtustrankaNazivFormated_1">MARITA j.d.o.o. za građenje, trgovinu i usluge</derivirana_varijabla>
  </DomainObject.Predmet.ProtustrankaNazivFormated>
  <DomainObject.Predmet.ProtustrankaNazivFormatedOIB>
    <izvorni_sadrzaj>MARITA j.d.o.o. za građenje, trgovinu i usluge, OIB 03893064812</izvorni_sadrzaj>
    <derivirana_varijabla naziv="DomainObject.Predmet.ProtustrankaNazivFormatedOIB_1">MARITA j.d.o.o. za građenje, trgovinu i usluge, OIB 03893064812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MARITA j.d.o.o. za građenje, trgovinu i usluge</item>
    </izvorni_sadrzaj>
    <derivirana_varijabla naziv="DomainObject.Predmet.ProtuStrankaListFormated_1">
      <item>MARITA j.d.o.o. za građenje, trgovinu i usluge</item>
    </derivirana_varijabla>
  </DomainObject.Predmet.ProtuStrankaListFormated>
  <DomainObject.Predmet.ProtuStrankaListFormatedOIB>
    <izvorni_sadrzaj>
      <item>MARITA j.d.o.o. za građenje, trgovinu i usluge, OIB 03893064812</item>
    </izvorni_sadrzaj>
    <derivirana_varijabla naziv="DomainObject.Predmet.ProtuStrankaListFormatedOIB_1">
      <item>MARITA j.d.o.o. za građenje, trgovinu i usluge, OIB 03893064812</item>
    </derivirana_varijabla>
  </DomainObject.Predmet.ProtuStrankaListFormatedOIB>
  <DomainObject.Predmet.ProtuStrankaListFormatedWithAdress>
    <izvorni_sadrzaj>
      <item>MARITA j.d.o.o. za građenje, trgovinu i usluge, Ivana Vajde 5, 31540 Donji Miholjac</item>
    </izvorni_sadrzaj>
    <derivirana_varijabla naziv="DomainObject.Predmet.ProtuStrankaListFormatedWithAdress_1">
      <item>MARITA j.d.o.o. za građenje, trgovinu i usluge, Ivana Vajde 5, 31540 Donji Miholjac</item>
    </derivirana_varijabla>
  </DomainObject.Predmet.ProtuStrankaListFormatedWithAdress>
  <DomainObject.Predmet.ProtuStrankaListFormatedWithAdressOIB>
    <izvorni_sadrzaj>
      <item>MARITA j.d.o.o. za građenje, trgovinu i usluge, OIB 03893064812, Ivana Vajde 5, 31540 Donji Miholjac</item>
    </izvorni_sadrzaj>
    <derivirana_varijabla naziv="DomainObject.Predmet.ProtuStrankaListFormatedWithAdressOIB_1">
      <item>MARITA j.d.o.o. za građenje, trgovinu i usluge, OIB 03893064812, Ivana Vajde 5, 31540 Donji Miholjac</item>
    </derivirana_varijabla>
  </DomainObject.Predmet.ProtuStrankaListFormatedWithAdressOIB>
  <DomainObject.Predmet.ProtuStrankaListNazivFormated>
    <izvorni_sadrzaj>
      <item>MARITA j.d.o.o. za građenje, trgovinu i usluge</item>
    </izvorni_sadrzaj>
    <derivirana_varijabla naziv="DomainObject.Predmet.ProtuStrankaListNazivFormated_1">
      <item>MARITA j.d.o.o. za građenje, trgovinu i usluge</item>
    </derivirana_varijabla>
  </DomainObject.Predmet.ProtuStrankaListNazivFormated>
  <DomainObject.Predmet.ProtuStrankaListNazivFormatedOIB>
    <izvorni_sadrzaj>
      <item>MARITA j.d.o.o. za građenje, trgovinu i usluge, OIB 03893064812</item>
    </izvorni_sadrzaj>
    <derivirana_varijabla naziv="DomainObject.Predmet.ProtuStrankaListNazivFormatedOIB_1">
      <item>MARITA j.d.o.o. za građenje, trgovinu i usluge, OIB 03893064812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MARITA j.d.o.o. za građenje, trgovinu i usluge</izvorni_sadrzaj>
    <derivirana_varijabla naziv="DomainObject.Predmet.ProtustrankaIDrugi_1">MARITA j.d.o.o.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MARITA j.d.o.o. za građenje, trgovinu i usluge, OIB 03893064812, Ivana Vajde 5, 31540 Donji Miholjac</izvorni_sadrzaj>
    <derivirana_varijabla naziv="DomainObject.Predmet.ProtustrankaIDrugiAdressOIB_1">MARITA j.d.o.o. za građenje, trgovinu i usluge, OIB 03893064812,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MARITA j.d.o.o. za građenje, trgovinu i usluge</item>
    </izvorni_sadrzaj>
    <derivirana_varijabla naziv="DomainObject.Predmet.SudioniciListNaziv_1">
      <item>FINA RC OSIJEK</item>
      <item>MARITA j.d.o.o. za građenje, trgovinu i usluge</item>
    </derivirana_varijabla>
  </DomainObject.Predmet.SudioniciListNaziv>
  <DomainObject.Predmet.SudioniciListAdressOIB>
    <izvorni_sadrzaj>
      <item>FINA RC OSIJEK, OIB 85821130368</item>
      <item>MARITA j.d.o.o. za građenje, trgovinu i usluge, OIB 03893064812, Ivana Vajde 5,31540 Donji Miholjac</item>
    </izvorni_sadrzaj>
    <derivirana_varijabla naziv="DomainObject.Predmet.SudioniciListAdressOIB_1">
      <item>FINA RC OSIJEK, OIB 85821130368</item>
      <item>MARITA j.d.o.o. za građenje, trgovinu i usluge, OIB 03893064812,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03893064812</item>
    </izvorni_sadrzaj>
    <derivirana_varijabla naziv="DomainObject.Predmet.SudioniciListNazivOIB_1">
      <item>, OIB 85821130368</item>
      <item>, OIB 03893064812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709AA-7CE4-4239-B6A7-8E7AE6B8C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2328</properties:Characters>
  <properties:Lines>142</properties:Lines>
  <properties:Paragraphs>20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2016-12-15T13:16:00Z</dcterms:modified>
  <cp:revision>220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