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f488" w14:paraId="03ef488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/>
    <w:p w:rsidRDefault="00214B7E" w:rsidP="008615FD" w:rsidR="00214B7E"/>
    <w:p w:rsidRDefault="008F423B" w:rsidP="008615FD" w:rsidR="008F423B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027ED5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CA5E58" w:rsidRPr="00CA5E58">
        <w:t>NASA-HR d.o.o.</w:t>
      </w:r>
      <w:r w:rsidRPr="00C66265">
        <w:t xml:space="preserve">, </w:t>
      </w:r>
      <w:r w:rsidR="00C01767" w:rsidRPr="00C01767">
        <w:t>Zagreb</w:t>
      </w:r>
      <w:r w:rsidRPr="00C66265">
        <w:t xml:space="preserve">, </w:t>
      </w:r>
      <w:r w:rsidR="00CA5E58" w:rsidRPr="00CA5E58">
        <w:t>III Senjski Odvojak 9</w:t>
      </w:r>
      <w:r w:rsidRPr="00C66265">
        <w:t xml:space="preserve">, MBS: </w:t>
      </w:r>
      <w:r w:rsidR="00CA5E58" w:rsidRPr="00CA5E58">
        <w:t>080400899</w:t>
      </w:r>
      <w:r w:rsidRPr="00C66265">
        <w:t xml:space="preserve">, OIB: </w:t>
      </w:r>
      <w:r w:rsidR="00CA5E58" w:rsidRPr="00CA5E58">
        <w:t>93458547548</w:t>
      </w:r>
      <w:r w:rsidRPr="00C66265">
        <w:t xml:space="preserve">, dana </w:t>
      </w:r>
      <w:r w:rsidR="00CA5E58">
        <w:t>7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642FA6" w:rsidR="00642FA6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4B6952" w:rsidRPr="00CA5E58">
        <w:t>NASA-HR d.o.o.</w:t>
      </w:r>
      <w:r w:rsidR="004B6952" w:rsidRPr="00C66265">
        <w:t xml:space="preserve">, </w:t>
      </w:r>
      <w:r w:rsidR="004B6952" w:rsidRPr="00C01767">
        <w:t>Zagreb</w:t>
      </w:r>
      <w:r w:rsidR="004B6952" w:rsidRPr="00C66265">
        <w:t xml:space="preserve">, </w:t>
      </w:r>
      <w:r w:rsidR="004B6952" w:rsidRPr="00CA5E58">
        <w:t>III Senjski Odvojak 9</w:t>
      </w:r>
      <w:r w:rsidR="004B6952" w:rsidRPr="00C66265">
        <w:t xml:space="preserve">, MBS: </w:t>
      </w:r>
      <w:r w:rsidR="004B6952" w:rsidRPr="00CA5E58">
        <w:t>080400899</w:t>
      </w:r>
      <w:r w:rsidR="004B6952" w:rsidRPr="00C66265">
        <w:t xml:space="preserve">, OIB: </w:t>
      </w:r>
      <w:r w:rsidR="004B6952" w:rsidRPr="00CA5E58">
        <w:t>93458547548</w:t>
      </w:r>
      <w:r w:rsidRPr="00C66265">
        <w:t>.</w:t>
      </w:r>
    </w:p>
    <w:p w:rsidRDefault="00642FA6" w:rsidP="00642FA6" w:rsidR="00642FA6">
      <w:pPr>
        <w:pStyle w:val="Odlomakpopisa"/>
        <w:ind w:left="2160"/>
        <w:jc w:val="both"/>
      </w:pPr>
    </w:p>
    <w:p w:rsidRDefault="00281484" w:rsidP="00281484" w:rsidR="00281484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David Jakovljević, Sesvete, </w:t>
      </w:r>
      <w:proofErr w:type="spellStart"/>
      <w:r w:rsidRPr="00C736AD">
        <w:t>Kašinska</w:t>
      </w:r>
      <w:proofErr w:type="spellEnd"/>
      <w:r w:rsidRPr="00C736AD">
        <w:t xml:space="preserve"> 7, OIB: 63014812654</w:t>
      </w:r>
      <w:r>
        <w:t>.</w:t>
      </w:r>
    </w:p>
    <w:p w:rsidRDefault="00085ECC" w:rsidP="00642FA6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4B6952" w:rsidRPr="00CA5E58">
        <w:t>NASA-HR d.o.o.</w:t>
      </w:r>
      <w:r w:rsidR="004B6952" w:rsidRPr="00C66265">
        <w:t xml:space="preserve">, </w:t>
      </w:r>
      <w:r w:rsidR="004B6952" w:rsidRPr="00C01767">
        <w:t>Zagreb</w:t>
      </w:r>
      <w:r w:rsidR="004B6952" w:rsidRPr="00C66265">
        <w:t xml:space="preserve">, </w:t>
      </w:r>
      <w:r w:rsidR="004B6952" w:rsidRPr="00CA5E58">
        <w:t>III Senjski Odvojak 9</w:t>
      </w:r>
      <w:r w:rsidR="004B6952" w:rsidRPr="00C66265">
        <w:t xml:space="preserve">, MBS: </w:t>
      </w:r>
      <w:r w:rsidR="004B6952" w:rsidRPr="00CA5E58">
        <w:t>080400899</w:t>
      </w:r>
      <w:r w:rsidR="004B6952" w:rsidRPr="00C66265">
        <w:t xml:space="preserve">, OIB: </w:t>
      </w:r>
      <w:r w:rsidR="004B6952" w:rsidRPr="00CA5E58">
        <w:t>93458547548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713FF5">
        <w:t>10. kolovoza</w:t>
      </w:r>
      <w:r w:rsidR="0081277D">
        <w:t xml:space="preserve"> </w:t>
      </w:r>
      <w:r>
        <w:t xml:space="preserve">2016. godine Trgovačkom sudu u Zagrebu zahtjev za provedbu skraćenog stečajnog postupka nad dužnikom </w:t>
      </w:r>
      <w:r w:rsidR="00713FF5">
        <w:t>NASA-HR d.o.o., Zagreb, III Senjski Odvojak 9, MBS: 080400899, OIB: 93458547548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8F423B" w:rsidP="00515515" w:rsidR="008F423B">
      <w:pPr>
        <w:jc w:val="both"/>
      </w:pPr>
    </w:p>
    <w:p w:rsidRDefault="00D01B69" w:rsidP="009743F3" w:rsidR="00D01B69">
      <w:pPr>
        <w:ind w:firstLine="708"/>
        <w:jc w:val="both"/>
      </w:pPr>
      <w:r>
        <w:lastRenderedPageBreak/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</w:t>
      </w:r>
      <w:r w:rsidR="00EE115B">
        <w:t>etima Trgovačkog suda u Zagrebu</w:t>
      </w:r>
      <w:r>
        <w:t>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C357D7">
        <w:t>2469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</w:t>
      </w:r>
      <w:r w:rsidR="00960B39">
        <w:t xml:space="preserve"> </w:t>
      </w:r>
      <w:r>
        <w:t>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9829A9">
        <w:rPr>
          <w:sz w:val="24"/>
        </w:rPr>
        <w:t>7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C05" w:rsidR="00CB1C05">
      <w:r>
        <w:separator/>
      </w:r>
    </w:p>
  </w:endnote>
  <w:endnote w:id="0" w:type="continuationSeparator">
    <w:p w:rsidRDefault="00CB1C05" w:rsidR="00CB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C05" w:rsidR="00CB1C05">
      <w:r>
        <w:separator/>
      </w:r>
    </w:p>
  </w:footnote>
  <w:footnote w:id="0" w:type="continuationSeparator">
    <w:p w:rsidRDefault="00CB1C05" w:rsidR="00CB1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5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A5E58" w:rsidR="00CA5E5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CA5E58">
      <w:t>7 St-2469/16-4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A5E58">
      <w:t>2469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ED5"/>
    <w:rsid w:val="0003012B"/>
    <w:rsid w:val="00033093"/>
    <w:rsid w:val="000350A4"/>
    <w:rsid w:val="0003777F"/>
    <w:rsid w:val="00041597"/>
    <w:rsid w:val="00044B5E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0F14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B7E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7A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484"/>
    <w:rsid w:val="0028153C"/>
    <w:rsid w:val="00282E30"/>
    <w:rsid w:val="00283795"/>
    <w:rsid w:val="0028465E"/>
    <w:rsid w:val="0029227E"/>
    <w:rsid w:val="00292A9B"/>
    <w:rsid w:val="00293558"/>
    <w:rsid w:val="0029509B"/>
    <w:rsid w:val="002978AF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112"/>
    <w:rsid w:val="004458F1"/>
    <w:rsid w:val="00446E1B"/>
    <w:rsid w:val="00450039"/>
    <w:rsid w:val="004505D5"/>
    <w:rsid w:val="00450BD1"/>
    <w:rsid w:val="00452315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95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5515"/>
    <w:rsid w:val="0051629B"/>
    <w:rsid w:val="005163D8"/>
    <w:rsid w:val="005174EE"/>
    <w:rsid w:val="00517D02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5FA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2FA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3FF5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609"/>
    <w:rsid w:val="007F7C97"/>
    <w:rsid w:val="008015CF"/>
    <w:rsid w:val="008022C7"/>
    <w:rsid w:val="00802615"/>
    <w:rsid w:val="008053FC"/>
    <w:rsid w:val="008062BF"/>
    <w:rsid w:val="00806F30"/>
    <w:rsid w:val="008122CF"/>
    <w:rsid w:val="0081277D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9AB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23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B39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29A9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4F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2A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7D7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E58"/>
    <w:rsid w:val="00CA5FB2"/>
    <w:rsid w:val="00CA6F05"/>
    <w:rsid w:val="00CA752E"/>
    <w:rsid w:val="00CA75DA"/>
    <w:rsid w:val="00CA7C47"/>
    <w:rsid w:val="00CB0120"/>
    <w:rsid w:val="00CB1C05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15B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E5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25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225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25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5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5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E5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25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225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25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5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5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368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NASA-HR d.o.o.</izvorni_sadrzaj>
    <derivirana_varijabla naziv="DomainObject.Predmet.ProtustrankaFormated_1">  NASA-HR d.o.o.</derivirana_varijabla>
  </DomainObject.Predmet.ProtustrankaFormated>
  <DomainObject.Predmet.ProtustrankaFormatedOIB>
    <izvorni_sadrzaj>  NASA-HR d.o.o., OIB 93458547548</izvorni_sadrzaj>
    <derivirana_varijabla naziv="DomainObject.Predmet.ProtustrankaFormatedOIB_1">  NASA-HR d.o.o., OIB 93458547548</derivirana_varijabla>
  </DomainObject.Predmet.ProtustrankaFormatedOIB>
  <DomainObject.Predmet.ProtustrankaFormatedWithAdress>
    <izvorni_sadrzaj> NASA-HR d.o.o., III Senjski Odvojak 9, 10000 Zagreb</izvorni_sadrzaj>
    <derivirana_varijabla naziv="DomainObject.Predmet.ProtustrankaFormatedWithAdress_1"> NASA-HR d.o.o., III Senjski Odvojak 9, 10000 Zagreb</derivirana_varijabla>
  </DomainObject.Predmet.ProtustrankaFormatedWithAdress>
  <DomainObject.Predmet.ProtustrankaFormatedWithAdressOIB>
    <izvorni_sadrzaj> NASA-HR d.o.o., OIB 93458547548, III Senjski Odvojak 9, 10000 Zagreb</izvorni_sadrzaj>
    <derivirana_varijabla naziv="DomainObject.Predmet.ProtustrankaFormatedWithAdressOIB_1"> NASA-HR d.o.o., OIB 93458547548, III Senjski Odvojak 9, 10000 Zagreb</derivirana_varijabla>
  </DomainObject.Predmet.ProtustrankaFormatedWithAdressOIB>
  <DomainObject.Predmet.ProtustrankaWithAdress>
    <izvorni_sadrzaj>NASA-HR d.o.o. III Senjski Odvojak 9, 10000 Zagreb</izvorni_sadrzaj>
    <derivirana_varijabla naziv="DomainObject.Predmet.ProtustrankaWithAdress_1">NASA-HR d.o.o. III Senjski Odvojak 9, 10000 Zagreb</derivirana_varijabla>
  </DomainObject.Predmet.ProtustrankaWithAdress>
  <DomainObject.Predmet.ProtustrankaWithAdressOIB>
    <izvorni_sadrzaj>NASA-HR d.o.o., OIB 93458547548, III Senjski Odvojak 9, 10000 Zagreb</izvorni_sadrzaj>
    <derivirana_varijabla naziv="DomainObject.Predmet.ProtustrankaWithAdressOIB_1">NASA-HR d.o.o., OIB 93458547548, III Senjski Odvojak 9, 10000 Zagreb</derivirana_varijabla>
  </DomainObject.Predmet.ProtustrankaWithAdressOIB>
  <DomainObject.Predmet.ProtustrankaNazivFormated>
    <izvorni_sadrzaj>NASA-HR d.o.o.</izvorni_sadrzaj>
    <derivirana_varijabla naziv="DomainObject.Predmet.ProtustrankaNazivFormated_1">NASA-HR d.o.o.</derivirana_varijabla>
  </DomainObject.Predmet.ProtustrankaNazivFormated>
  <DomainObject.Predmet.ProtustrankaNazivFormatedOIB>
    <izvorni_sadrzaj>NASA-HR d.o.o., OIB 93458547548</izvorni_sadrzaj>
    <derivirana_varijabla naziv="DomainObject.Predmet.ProtustrankaNazivFormatedOIB_1">NASA-HR d.o.o., OIB 93458547548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NASA-HR d.o.o.</item>
    </izvorni_sadrzaj>
    <derivirana_varijabla naziv="DomainObject.Predmet.ProtuStrankaListFormated_1">
      <item>NASA-HR d.o.o.</item>
    </derivirana_varijabla>
  </DomainObject.Predmet.ProtuStrankaListFormated>
  <DomainObject.Predmet.ProtuStrankaListFormatedOIB>
    <izvorni_sadrzaj>
      <item>NASA-HR d.o.o., OIB 93458547548</item>
    </izvorni_sadrzaj>
    <derivirana_varijabla naziv="DomainObject.Predmet.ProtuStrankaListFormatedOIB_1">
      <item>NASA-HR d.o.o., OIB 93458547548</item>
    </derivirana_varijabla>
  </DomainObject.Predmet.ProtuStrankaListFormatedOIB>
  <DomainObject.Predmet.ProtuStrankaListFormatedWithAdress>
    <izvorni_sadrzaj>
      <item>NASA-HR d.o.o., III Senjski Odvojak 9, 10000 Zagreb</item>
    </izvorni_sadrzaj>
    <derivirana_varijabla naziv="DomainObject.Predmet.ProtuStrankaListFormatedWithAdress_1">
      <item>NASA-HR d.o.o., III Senjski Odvojak 9, 10000 Zagreb</item>
    </derivirana_varijabla>
  </DomainObject.Predmet.ProtuStrankaListFormatedWithAdress>
  <DomainObject.Predmet.ProtuStrankaListFormatedWithAdressOIB>
    <izvorni_sadrzaj>
      <item>NASA-HR d.o.o., OIB 93458547548, III Senjski Odvojak 9, 10000 Zagreb</item>
    </izvorni_sadrzaj>
    <derivirana_varijabla naziv="DomainObject.Predmet.ProtuStrankaListFormatedWithAdressOIB_1">
      <item>NASA-HR d.o.o., OIB 93458547548, III Senjski Odvojak 9, 10000 Zagreb</item>
    </derivirana_varijabla>
  </DomainObject.Predmet.ProtuStrankaListFormatedWithAdressOIB>
  <DomainObject.Predmet.ProtuStrankaListNazivFormated>
    <izvorni_sadrzaj>
      <item>NASA-HR d.o.o.</item>
    </izvorni_sadrzaj>
    <derivirana_varijabla naziv="DomainObject.Predmet.ProtuStrankaListNazivFormated_1">
      <item>NASA-HR d.o.o.</item>
    </derivirana_varijabla>
  </DomainObject.Predmet.ProtuStrankaListNazivFormated>
  <DomainObject.Predmet.ProtuStrankaListNazivFormatedOIB>
    <izvorni_sadrzaj>
      <item>NASA-HR d.o.o., OIB 93458547548</item>
    </izvorni_sadrzaj>
    <derivirana_varijabla naziv="DomainObject.Predmet.ProtuStrankaListNazivFormatedOIB_1">
      <item>NASA-HR d.o.o., OIB 93458547548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NASA-HR d.o.o.</izvorni_sadrzaj>
    <derivirana_varijabla naziv="DomainObject.Predmet.ProtustrankaIDrugi_1">NASA-HR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NASA-HR d.o.o., OIB 93458547548, III Senjski Odvojak 9, 10000 Zagreb</izvorni_sadrzaj>
    <derivirana_varijabla naziv="DomainObject.Predmet.ProtustrankaIDrugiAdressOIB_1">NASA-HR d.o.o., OIB 93458547548, III Senjski Odvojak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NASA-HR d.o.o.</item>
      <item>FINA Regionalni centar Zagreb</item>
    </izvorni_sadrzaj>
    <derivirana_varijabla naziv="DomainObject.Predmet.SudioniciListNaziv_1">
      <item>NASA-HR d.o.o.</item>
      <item>FINA Regionalni centar Zagreb</item>
    </derivirana_varijabla>
  </DomainObject.Predmet.SudioniciListNaziv>
  <DomainObject.Predmet.SudioniciListAdressOIB>
    <izvorni_sadrzaj>
      <item>NASA-HR d.o.o., OIB 93458547548, III Senjski Odvojak 9,10000 Zagreb</item>
      <item>FINA Regionalni centar Zagreb, OIB 85821130368, Trg svibanjskih žrtava 1995. br.1,10000 Zagreb</item>
    </izvorni_sadrzaj>
    <derivirana_varijabla naziv="DomainObject.Predmet.SudioniciListAdressOIB_1">
      <item>NASA-HR d.o.o., OIB 93458547548, III Senjski Odvojak 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93458547548</item>
      <item>, OIB 85821130368</item>
    </izvorni_sadrzaj>
    <derivirana_varijabla naziv="DomainObject.Predmet.SudioniciListNazivOIB_1">
      <item>, OIB 93458547548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EC702-3D0F-49B1-931F-3A8BCFCEB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464</properties:Words>
  <properties:Characters>2465</properties:Characters>
  <properties:Lines>160</properties:Lines>
  <properties:Paragraphs>29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2017-02-07T10:13:00Z</cp:lastPrinted>
  <dcterms:modified xmlns:xsi="http://www.w3.org/2001/XMLSchema-instance" xsi:type="dcterms:W3CDTF">2017-02-07T10:15:00Z</dcterms:modified>
  <cp:revision>410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