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76"/>
      </w:tblGrid>
      <w:tr w:rsidTr="004167BD" w:rsidR="00B92B86" w:rsidRPr="00B92B86"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167BD" w:rsidP="004167BD" w:rsidR="004167BD" w:rsidRPr="004167B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4167BD" w:rsidP="004167BD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</w:tbl>
    <w:p w14:textId="053a92b" w14:paraId="053a92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DB5030" w:rsidP="004914EF" w:rsidR="00DB5030">
            <w:pPr>
              <w:pStyle w:val="VSVerzija"/>
              <w:jc w:val="center"/>
            </w:pPr>
          </w:p>
          <w:p w:rsidRDefault="00DB5030" w:rsidP="00A82ABE" w:rsidR="00DB5030">
            <w:pPr>
              <w:pStyle w:val="VSVerzija"/>
              <w:jc w:val="center"/>
            </w:pPr>
          </w:p>
          <w:p w:rsidRDefault="00DB5030" w:rsidP="00D303C0" w:rsidR="00340399" w:rsidRPr="00974EE9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</w:t>
            </w:r>
            <w:r w:rsidR="00D303C0">
              <w:t>1</w:t>
            </w:r>
            <w:r w:rsidR="004914EF">
              <w:t>3/2016-</w:t>
            </w:r>
            <w:r w:rsidR="00D303C0">
              <w:t>28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Općinski sud u</w:t>
      </w:r>
      <w:r>
        <w:rPr>
          <w:rFonts w:hAnsi="Times New Roman" w:ascii="Times New Roman"/>
          <w:sz w:val="24"/>
          <w:szCs w:val="24"/>
        </w:rPr>
        <w:t xml:space="preserve"> Virovitici, po sucu toga suda Zoranu Mandiću, </w:t>
      </w:r>
      <w:r w:rsidRPr="004914EF">
        <w:rPr>
          <w:rFonts w:hAnsi="Times New Roman" w:ascii="Times New Roman"/>
          <w:sz w:val="24"/>
          <w:szCs w:val="24"/>
        </w:rPr>
        <w:t xml:space="preserve">u postupku stečaja potrošača </w:t>
      </w:r>
      <w:r w:rsidR="00D303C0">
        <w:rPr>
          <w:rFonts w:hAnsi="Times New Roman" w:ascii="Times New Roman"/>
          <w:sz w:val="24"/>
          <w:szCs w:val="24"/>
        </w:rPr>
        <w:t xml:space="preserve">Zlatka Golubića OIB: 70961693914 iz Čađavice, Zagrebačka 136,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914EF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1</w:t>
      </w:r>
      <w:r w:rsidR="00D303C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travnja 2019. </w:t>
      </w:r>
      <w:r w:rsidRPr="004914EF">
        <w:rPr>
          <w:rFonts w:hAnsi="Times New Roman" w:ascii="Times New Roman"/>
          <w:sz w:val="24"/>
          <w:szCs w:val="24"/>
        </w:rPr>
        <w:t xml:space="preserve"> objavljuje slijedeći</w:t>
      </w:r>
    </w:p>
    <w:p w:rsidRDefault="004914EF" w:rsidP="004914EF" w:rsidR="004914EF" w:rsidRP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POZIV </w:t>
      </w:r>
    </w:p>
    <w:p w:rsidRDefault="004914EF" w:rsidP="004914EF" w:rsidR="004914EF" w:rsidRPr="004914E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za davanje izjave o ustupu u smislu čl.71. st.3. Zakona o stečaju potrošača </w:t>
      </w:r>
    </w:p>
    <w:p w:rsidRDefault="004914EF" w:rsidP="004914EF" w:rsidR="004914EF" w:rsidRPr="004914EF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1. Zakazuje se ročište za davanje izjave o ustupu za 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>dan 30. svibnja 2019. u 1</w:t>
      </w:r>
      <w:r w:rsidR="00D303C0">
        <w:rPr>
          <w:rFonts w:eastAsia="Times New Roman" w:hAnsi="Times New Roman" w:ascii="Times New Roman"/>
          <w:b/>
          <w:sz w:val="24"/>
          <w:szCs w:val="24"/>
          <w:lang w:eastAsia="hr-HR"/>
        </w:rPr>
        <w:t>3,00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 Općinskom sudu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Virovitici, s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udnica broj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 (prvi kat)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te se na isto poziva potrošač – dužnik  </w:t>
      </w:r>
      <w:r w:rsidR="00D303C0">
        <w:rPr>
          <w:rFonts w:hAnsi="Times New Roman" w:ascii="Times New Roman"/>
          <w:sz w:val="24"/>
          <w:szCs w:val="24"/>
        </w:rPr>
        <w:t>Zlatko Golubić OIB: 70961693914 iz Čađavice, Zagrebačka 136.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Default="004914EF" w:rsidP="004914EF" w:rsid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Virovitici 1</w:t>
      </w:r>
      <w:r w:rsidR="00D303C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travnja 2019. </w:t>
      </w:r>
    </w:p>
    <w:p w:rsidRDefault="004914EF" w:rsidP="004914EF" w:rsidR="004914EF" w:rsidRPr="002F61DE">
      <w:pPr>
        <w:ind w:firstLine="708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2F61DE">
        <w:rPr>
          <w:rFonts w:hAnsi="Times New Roman" w:ascii="Times New Roman"/>
          <w:sz w:val="24"/>
          <w:szCs w:val="24"/>
        </w:rPr>
        <w:t>: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Pr="002F61DE">
        <w:rPr>
          <w:rFonts w:hAnsi="Times New Roman" w:ascii="Times New Roman"/>
          <w:sz w:val="24"/>
          <w:szCs w:val="24"/>
        </w:rPr>
        <w:t xml:space="preserve"> v. r.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Poštom (čl. 56. ZSP-a):</w:t>
      </w:r>
      <w:r>
        <w:rPr>
          <w:rFonts w:hAnsi="Times New Roman" w:ascii="Times New Roman"/>
          <w:sz w:val="24"/>
          <w:szCs w:val="24"/>
        </w:rPr>
        <w:t xml:space="preserve"> </w:t>
      </w:r>
      <w:r w:rsidR="00D303C0">
        <w:rPr>
          <w:rFonts w:hAnsi="Times New Roman" w:ascii="Times New Roman"/>
          <w:sz w:val="24"/>
          <w:szCs w:val="24"/>
        </w:rPr>
        <w:t>Zlatko Golubić, Čađavica, Zagrebačka 136</w:t>
      </w:r>
    </w:p>
    <w:p w:rsidRDefault="004914EF" w:rsidP="004914EF" w:rsidR="004914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Prka 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sectPr w:rsidSect="008659E3" w:rsidR="004914E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9E4" w:rsidP="00501147" w:rsidR="001719E4">
      <w:pPr>
        <w:spacing w:lineRule="auto" w:line="240" w:after="0"/>
      </w:pPr>
      <w:r>
        <w:separator/>
      </w:r>
    </w:p>
  </w:endnote>
  <w:endnote w:id="0" w:type="continuationSeparator">
    <w:p w:rsidRDefault="001719E4" w:rsidP="00501147" w:rsidR="001719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9E4" w:rsidP="00501147" w:rsidR="001719E4">
      <w:pPr>
        <w:spacing w:lineRule="auto" w:line="240" w:after="0"/>
      </w:pPr>
      <w:r>
        <w:separator/>
      </w:r>
    </w:p>
  </w:footnote>
  <w:footnote w:id="0" w:type="continuationSeparator">
    <w:p w:rsidRDefault="001719E4" w:rsidP="00501147" w:rsidR="001719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C557A">
      <w:rPr>
        <w:rFonts w:hAnsi="Times New Roman" w:ascii="Times New Roman"/>
        <w:noProof/>
        <w:sz w:val="24"/>
        <w:szCs w:val="24"/>
      </w:rPr>
      <w:t>Poslovni broj: 7 Sp-13/2016-28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C557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C0F"/>
    <w:rsid w:val="00087C43"/>
    <w:rsid w:val="00155AEF"/>
    <w:rsid w:val="00163B60"/>
    <w:rsid w:val="001719E4"/>
    <w:rsid w:val="00194888"/>
    <w:rsid w:val="001E74CA"/>
    <w:rsid w:val="001F6DF0"/>
    <w:rsid w:val="00237FCE"/>
    <w:rsid w:val="002D2FC4"/>
    <w:rsid w:val="002D453C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5561"/>
    <w:rsid w:val="004167BD"/>
    <w:rsid w:val="00433872"/>
    <w:rsid w:val="00450291"/>
    <w:rsid w:val="004914EF"/>
    <w:rsid w:val="0049749B"/>
    <w:rsid w:val="004A0BD1"/>
    <w:rsid w:val="004D22EE"/>
    <w:rsid w:val="004D3E53"/>
    <w:rsid w:val="004E1C60"/>
    <w:rsid w:val="00501147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9C557A"/>
    <w:rsid w:val="00A14883"/>
    <w:rsid w:val="00A31425"/>
    <w:rsid w:val="00A31587"/>
    <w:rsid w:val="00A65E60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A747F"/>
    <w:rsid w:val="00CB0DAC"/>
    <w:rsid w:val="00CE3864"/>
    <w:rsid w:val="00D228AD"/>
    <w:rsid w:val="00D303C0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2A2C395-19EA-4BB3-963C-C2DD9EE40D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5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5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Golubić</izvorni_sadrzaj>
    <derivirana_varijabla naziv="DomainObject.Predmet.StrankaFormated_1">  Zlatko Golubić</derivirana_varijabla>
  </DomainObject.Predmet.StrankaFormated>
  <DomainObject.Predmet.StrankaFormatedOIB>
    <izvorni_sadrzaj>  Zlatko Golubić, OIB 70961693914</izvorni_sadrzaj>
    <derivirana_varijabla naziv="DomainObject.Predmet.StrankaFormatedOIB_1">  Zlatko Golubić, OIB 70961693914</derivirana_varijabla>
  </DomainObject.Predmet.StrankaFormatedOIB>
  <DomainObject.Predmet.StrankaFormatedWithAdress>
    <izvorni_sadrzaj> Zlatko Golubić, Zagrebačka 136, 33523 Čađavica</izvorni_sadrzaj>
    <derivirana_varijabla naziv="DomainObject.Predmet.StrankaFormatedWithAdress_1"> Zlatko Golubić, Zagrebačka 136, 33523 Čađavica</derivirana_varijabla>
  </DomainObject.Predmet.StrankaFormatedWithAdress>
  <DomainObject.Predmet.StrankaFormatedWithAdressOIB>
    <izvorni_sadrzaj> Zlatko Golubić, OIB 70961693914, Zagrebačka 136, 33523 Čađavica</izvorni_sadrzaj>
    <derivirana_varijabla naziv="DomainObject.Predmet.StrankaFormatedWithAdressOIB_1"> Zlatko Golubić, OIB 70961693914, Zagrebačka 136, 33523 Čađavica</derivirana_varijabla>
  </DomainObject.Predmet.StrankaFormatedWithAdressOIB>
  <DomainObject.Predmet.StrankaWithAdress>
    <izvorni_sadrzaj>Zlatko Golubić Zagrebačka 136,33523 Čađavica</izvorni_sadrzaj>
    <derivirana_varijabla naziv="DomainObject.Predmet.StrankaWithAdress_1">Zlatko Golubić Zagrebačka 136,33523 Čađavica</derivirana_varijabla>
  </DomainObject.Predmet.StrankaWithAdress>
  <DomainObject.Predmet.StrankaWithAdressOIB>
    <izvorni_sadrzaj>Zlatko Golubić, OIB 70961693914, Zagrebačka 136,33523 Čađavica</izvorni_sadrzaj>
    <derivirana_varijabla naziv="DomainObject.Predmet.StrankaWithAdressOIB_1">Zlatko Golubić, OIB 70961693914, Zagrebačka 136,33523 Čađavica</derivirana_varijabla>
  </DomainObject.Predmet.StrankaWithAdressOIB>
  <DomainObject.Predmet.StrankaNazivFormated>
    <izvorni_sadrzaj>Zlatko Golubić</izvorni_sadrzaj>
    <derivirana_varijabla naziv="DomainObject.Predmet.StrankaNazivFormated_1">Zlatko Golubić</derivirana_varijabla>
  </DomainObject.Predmet.StrankaNazivFormated>
  <DomainObject.Predmet.StrankaNazivFormatedOIB>
    <izvorni_sadrzaj>Zlatko Golubić, OIB 70961693914</izvorni_sadrzaj>
    <derivirana_varijabla naziv="DomainObject.Predmet.StrankaNazivFormatedOIB_1">Zlatko Golubić, OIB 70961693914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Zlatko Golubić</item>
    </izvorni_sadrzaj>
    <derivirana_varijabla naziv="DomainObject.Predmet.StrankaListFormated_1">
      <item>Zlatko Golubić</item>
    </derivirana_varijabla>
  </DomainObject.Predmet.StrankaListFormated>
  <DomainObject.Predmet.StrankaListFormatedOIB>
    <izvorni_sadrzaj>
      <item>Zlatko Golubić, OIB 70961693914</item>
    </izvorni_sadrzaj>
    <derivirana_varijabla naziv="DomainObject.Predmet.StrankaListFormatedOIB_1">
      <item>Zlatko Golubić, OIB 70961693914</item>
    </derivirana_varijabla>
  </DomainObject.Predmet.StrankaListFormatedOIB>
  <DomainObject.Predmet.StrankaListFormatedWithAdress>
    <izvorni_sadrzaj>
      <item>Zlatko Golubić, Zagrebačka 136, 33523 Čađavica</item>
    </izvorni_sadrzaj>
    <derivirana_varijabla naziv="DomainObject.Predmet.StrankaListFormatedWithAdress_1">
      <item>Zlatko Golubić, Zagrebačka 136, 33523 Čađavica</item>
    </derivirana_varijabla>
  </DomainObject.Predmet.StrankaListFormatedWithAdress>
  <DomainObject.Predmet.StrankaListFormatedWithAdressOIB>
    <izvorni_sadrzaj>
      <item>Zlatko Golubić, OIB 70961693914, Zagrebačka 136, 33523 Čađavica</item>
    </izvorni_sadrzaj>
    <derivirana_varijabla naziv="DomainObject.Predmet.StrankaListFormatedWithAdressOIB_1">
      <item>Zlatko Golubić, OIB 70961693914, Zagrebačka 136, 33523 Čađavica</item>
    </derivirana_varijabla>
  </DomainObject.Predmet.StrankaListFormatedWithAdressOIB>
  <DomainObject.Predmet.StrankaListNazivFormated>
    <izvorni_sadrzaj>
      <item>Zlatko Golubić</item>
    </izvorni_sadrzaj>
    <derivirana_varijabla naziv="DomainObject.Predmet.StrankaListNazivFormated_1">
      <item>Zlatko Golubić</item>
    </derivirana_varijabla>
  </DomainObject.Predmet.StrankaListNazivFormated>
  <DomainObject.Predmet.StrankaListNazivFormatedOIB>
    <izvorni_sadrzaj>
      <item>Zlatko Golubić, OIB 70961693914</item>
    </izvorni_sadrzaj>
    <derivirana_varijabla naziv="DomainObject.Predmet.StrankaListNazivFormatedOIB_1">
      <item>Zlatko Golubić, OIB 70961693914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Golubić</izvorni_sadrzaj>
    <derivirana_varijabla naziv="DomainObject.Predmet.StrankaIDrugi_1">Zlatko Golubić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Golubić, OIB 70961693914, Zagrebačka 136, 33523 Čađavica</izvorni_sadrzaj>
    <derivirana_varijabla naziv="DomainObject.Predmet.StrankaIDrugiAdressOIB_1">Zlatko Golubić, OIB 70961693914, Zagrebačka 136, 33523 Čađavica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Golubić</item>
    </izvorni_sadrzaj>
    <derivirana_varijabla naziv="DomainObject.Predmet.SudioniciListNaziv_1">
      <item>Zlatko Golubić</item>
    </derivirana_varijabla>
  </DomainObject.Predmet.SudioniciListNaziv>
  <DomainObject.Predmet.SudioniciListAdressOIB>
    <izvorni_sadrzaj>
      <item>Zlatko Golubić, OIB 70961693914, Zagrebačka 136,33523 Čađavica</item>
    </izvorni_sadrzaj>
    <derivirana_varijabla naziv="DomainObject.Predmet.SudioniciListAdressOIB_1">
      <item>Zlatko Golubić, OIB 70961693914, Zagrebačka 136,33523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70961693914</item>
    </izvorni_sadrzaj>
    <derivirana_varijabla naziv="DomainObject.Predmet.SudioniciListNazivOIB_1">
      <item>, OIB 70961693914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2017.</izvorni_sadrzaj>
    <derivirana_varijabla naziv="DomainObject.Predmet.DatumZadnjeOdrzaneSudskeRadnje_1">9. ožujka 2017.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Sp-13/2016-24</izvorni_sadrzaj>
    <derivirana_varijabla naziv="DomainObject.PredzadnjaOdlukaIzPredmeta.Oznaka_1">Sp-13/2016-24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179BB-121C-4A97-BF5D-985BEE298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1509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2019-04-12T06:14:00Z</dcterms:created>
  <dc:creator>Mirjana Mlinarić</dc:creator>
  <cp:lastModifiedBy>Gordana Prka</cp:lastModifiedBy>
  <cp:lastPrinted>2019-04-12T06:13:00Z</cp:lastPrinted>
  <dcterms:modified xmlns:xsi="http://www.w3.org/2001/XMLSchema-instance" xsi:type="dcterms:W3CDTF">2019-04-12T07:45:00Z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(Golubić Z. Sp-13-16.docx)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