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5f2f" w14:paraId="8925f2f" w:rsidRDefault="00EB7DEF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345/2015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B12127">
        <w:rPr>
          <w:lang w:val="hr-HR"/>
        </w:rPr>
        <w:t xml:space="preserve"> MAKARSKA DIB d.o.o. za trgovinu i usluge</w:t>
      </w:r>
      <w:r>
        <w:rPr>
          <w:lang w:val="hr-HR"/>
        </w:rPr>
        <w:t>,</w:t>
      </w:r>
      <w:r w:rsidR="00B12127">
        <w:rPr>
          <w:lang w:val="hr-HR"/>
        </w:rPr>
        <w:t xml:space="preserve"> Makarska, Stjepana Ivičevića 7., OIB: </w:t>
      </w:r>
      <w:r w:rsidR="00B12127" w:rsidRPr="00B12127">
        <w:rPr>
          <w:lang w:val="hr-HR"/>
        </w:rPr>
        <w:t>10145522475</w:t>
      </w:r>
      <w:r w:rsidR="00B12127">
        <w:rPr>
          <w:lang w:val="hr-HR"/>
        </w:rPr>
        <w:t xml:space="preserve">, </w:t>
      </w:r>
      <w:r>
        <w:rPr>
          <w:lang w:val="hr-HR"/>
        </w:rPr>
        <w:t xml:space="preserve"> dana </w:t>
      </w:r>
      <w:r w:rsidR="00B12127">
        <w:rPr>
          <w:lang w:val="hr-HR"/>
        </w:rPr>
        <w:t xml:space="preserve"> 14. travnja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53E18" w:rsidP="00753E18" w:rsidR="00753E18">
      <w:pPr>
        <w:pStyle w:val="Naslov3"/>
        <w:ind w:left="705"/>
        <w:rPr>
          <w:b w:val="false"/>
          <w:szCs w:val="24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B12127">
        <w:rPr>
          <w:lang w:val="hr-HR"/>
        </w:rPr>
        <w:t xml:space="preserve"> MAKARSKA DIB d.o.o. za trgovinu i usluge, Makarska, Stjepana Ivičevića 7., OIB: </w:t>
      </w:r>
      <w:r w:rsidR="00B12127" w:rsidRPr="00B12127">
        <w:rPr>
          <w:lang w:val="hr-HR"/>
        </w:rPr>
        <w:t>10145522475</w:t>
      </w:r>
      <w:r>
        <w:rPr>
          <w:lang w:val="hr-HR"/>
        </w:rPr>
        <w:t xml:space="preserve">. Skraćeni stečajni postupak je otvoren dana </w:t>
      </w:r>
      <w:r w:rsidR="00B12127">
        <w:rPr>
          <w:lang w:val="hr-HR"/>
        </w:rPr>
        <w:t xml:space="preserve">14.travnja </w:t>
      </w:r>
      <w:r>
        <w:rPr>
          <w:lang w:val="hr-HR"/>
        </w:rPr>
        <w:t xml:space="preserve"> 2016. godine u </w:t>
      </w:r>
      <w:r w:rsidR="00B12127">
        <w:rPr>
          <w:lang w:val="hr-HR"/>
        </w:rPr>
        <w:t>9,</w:t>
      </w:r>
      <w:r w:rsidR="00EB7DEF">
        <w:rPr>
          <w:lang w:val="hr-HR"/>
        </w:rPr>
        <w:t>3</w:t>
      </w:r>
      <w:r w:rsidR="00B12127">
        <w:rPr>
          <w:lang w:val="hr-HR"/>
        </w:rPr>
        <w:t>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2014DC">
        <w:rPr>
          <w:lang w:val="hr-HR"/>
        </w:rPr>
        <w:t xml:space="preserve">Stjepan Lović, Zagreb, Preradovićeva 13. </w:t>
      </w:r>
    </w:p>
    <w:p w:rsidRDefault="00B12127" w:rsidP="00753E18" w:rsidR="00B12127">
      <w:pPr>
        <w:ind w:left="708"/>
        <w:jc w:val="both"/>
        <w:rPr>
          <w:lang w:val="hr-HR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12127">
        <w:rPr>
          <w:lang w:val="hr-HR"/>
        </w:rPr>
        <w:t xml:space="preserve"> MAKARSKA DIB d.o.o. za trgovinu i usluge, Makarska, Stjepana Ivičevića 7., OIB: </w:t>
      </w:r>
      <w:r w:rsidR="00B12127" w:rsidRPr="00B12127">
        <w:rPr>
          <w:lang w:val="hr-HR"/>
        </w:rPr>
        <w:t>10145522475</w:t>
      </w:r>
      <w:r>
        <w:rPr>
          <w:lang w:val="hr-HR"/>
        </w:rPr>
        <w:t xml:space="preserve"> 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god. zahtjev za provedbu skraćenog stečajnog postupka nad </w:t>
      </w:r>
      <w:r w:rsidR="00B12127">
        <w:rPr>
          <w:lang w:val="hr-HR"/>
        </w:rPr>
        <w:t>dužnikom MAKARSKA DIB d.o.o. za trgovinu i usluge, Makarska, Stjepana Ivičevića 7.</w:t>
      </w:r>
    </w:p>
    <w:p w:rsidRDefault="00B12127" w:rsidP="00753E18" w:rsidR="00B12127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1. rujna 2015. godine, u Očevidniku redoslijeda osnova za plaćanje, ima evidentirane neizvršene osnove za plaćanje u neprekinutom razdoblju od </w:t>
      </w:r>
      <w:r w:rsidR="00B12127">
        <w:rPr>
          <w:lang w:val="hr-HR"/>
        </w:rPr>
        <w:t>3017</w:t>
      </w:r>
      <w:r>
        <w:rPr>
          <w:lang w:val="hr-HR"/>
        </w:rPr>
        <w:t xml:space="preserve"> dana, u ukupnom iznosu od </w:t>
      </w:r>
      <w:r w:rsidR="00B12127">
        <w:rPr>
          <w:lang w:val="hr-HR"/>
        </w:rPr>
        <w:t>694.455,15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EB7DE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EB7DEF" w:rsidP="00753E18" w:rsidR="00EB7DEF" w:rsidRPr="00EB7DEF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B7DEF">
        <w:rPr>
          <w:b/>
          <w:lang w:val="hr-HR"/>
        </w:rPr>
        <w:tab/>
        <w:t>1.St-345/2015</w:t>
      </w:r>
    </w:p>
    <w:p w:rsidRDefault="00EB7DEF" w:rsidP="00EB7DEF" w:rsidR="00EB7DEF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12127">
        <w:rPr>
          <w:lang w:val="hr-HR"/>
        </w:rPr>
        <w:t xml:space="preserve">15.prosinca </w:t>
      </w:r>
      <w:r>
        <w:rPr>
          <w:lang w:val="hr-HR"/>
        </w:rPr>
        <w:t xml:space="preserve"> 201</w:t>
      </w:r>
      <w:r w:rsidR="00B12127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B12127">
        <w:rPr>
          <w:lang w:val="hr-HR"/>
        </w:rPr>
        <w:t xml:space="preserve">14.travnja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753E18" w:rsidP="00753E18" w:rsidR="00753E18">
      <w:pPr>
        <w:pStyle w:val="Bezproreda"/>
        <w:rPr>
          <w:lang w:val="hr-HR"/>
        </w:rPr>
      </w:pPr>
    </w:p>
    <w:p w:rsidRDefault="00753E18" w:rsidP="00EB7DEF" w:rsidR="00753E1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2014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 stranici e- Oglasne ploče suda.</w:t>
      </w:r>
    </w:p>
    <w:p w:rsidRDefault="00753E18" w:rsidP="00753E18" w:rsidR="00753E18">
      <w:pPr>
        <w:jc w:val="both"/>
        <w:rPr>
          <w:lang w:val="hr-HR"/>
        </w:rPr>
      </w:pPr>
    </w:p>
    <w:p w:rsidRDefault="00EB7DEF" w:rsidP="00753E18" w:rsidR="00EB7DEF">
      <w:pPr>
        <w:jc w:val="both"/>
        <w:rPr>
          <w:lang w:val="hr-HR"/>
        </w:rPr>
      </w:pPr>
    </w:p>
    <w:p w:rsidRDefault="00EB7DEF" w:rsidP="00753E18" w:rsidR="00EB7DEF">
      <w:pPr>
        <w:jc w:val="both"/>
        <w:rPr>
          <w:lang w:val="hr-HR"/>
        </w:rPr>
      </w:pPr>
    </w:p>
    <w:p w:rsidRDefault="00EB7DEF" w:rsidP="00753E18" w:rsidR="00EB7DEF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B12127" w:rsidRPr="00B12127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Split-poštom i faxom</w:t>
      </w:r>
    </w:p>
    <w:p w:rsidRDefault="00B12127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2014DC">
        <w:rPr>
          <w:lang w:val="hr-HR"/>
        </w:rPr>
        <w:t>20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2014DC"/>
    <w:rsid w:val="003A4819"/>
    <w:rsid w:val="00454D6B"/>
    <w:rsid w:val="00543C6E"/>
    <w:rsid w:val="0055047E"/>
    <w:rsid w:val="005F20F8"/>
    <w:rsid w:val="00753E18"/>
    <w:rsid w:val="00873A09"/>
    <w:rsid w:val="00AB6E49"/>
    <w:rsid w:val="00AC09D9"/>
    <w:rsid w:val="00B01348"/>
    <w:rsid w:val="00B12127"/>
    <w:rsid w:val="00B874FD"/>
    <w:rsid w:val="00D47116"/>
    <w:rsid w:val="00E72187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3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3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St-345/2015-7</izvorni_sadrzaj>
    <derivirana_varijabla naziv="DomainObject.Oznaka_1">St-345/2015-7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MAKARSKA DIB društvo s ograničenom odgovornošću, za trgovinu i usluge</izvorni_sadrzaj>
    <derivirana_varijabla naziv="DomainObject.Predmet.ProtustrankaFormated_1">  MAKARSKA DIB društvo s ograničenom odgovornošću, za trgovinu i usluge</derivirana_varijabla>
  </DomainObject.Predmet.ProtustrankaFormated>
  <DomainObject.Predmet.ProtustrankaFormatedOIB>
    <izvorni_sadrzaj>  MAKARSKA DIB društvo s ograničenom odgovornošću, za trgovinu i usluge, OIB 10145522475</izvorni_sadrzaj>
    <derivirana_varijabla naziv="DomainObject.Predmet.ProtustrankaFormatedOIB_1">  MAKARSKA DIB društvo s ograničenom odgovornošću, za trgovinu i usluge, OIB 10145522475</derivirana_varijabla>
  </DomainObject.Predmet.ProtustrankaFormatedOIB>
  <DomainObject.Predmet.ProtustrankaFormatedWithAdress>
    <izvorni_sadrzaj> MAKARSKA DIB društvo s ograničenom odgovornošću, za trgovinu i usluge, Stjepana Ivičevića 7, 21300 Makarska</izvorni_sadrzaj>
    <derivirana_varijabla naziv="DomainObject.Predmet.ProtustrankaFormatedWithAdress_1"> MAKARSKA DIB društvo s ograničenom odgovornošću, za trgovinu i usluge, Stjepana Ivičevića 7, 21300 Makarska</derivirana_varijabla>
  </DomainObject.Predmet.ProtustrankaFormatedWithAdress>
  <DomainObject.Predmet.ProtustrankaFormatedWithAdressOIB>
    <izvorni_sadrzaj> MAKARSKA DIB društvo s ograničenom odgovornošću, za trgovinu i usluge, OIB 10145522475, Stjepana Ivičevića 7, 21300 Makarska</izvorni_sadrzaj>
    <derivirana_varijabla naziv="DomainObject.Predmet.ProtustrankaFormatedWithAdressOIB_1"> MAKARSKA DIB društvo s ograničenom odgovornošću, za trgovinu i usluge, OIB 10145522475, Stjepana Ivičevića 7, 21300 Makarska</derivirana_varijabla>
  </DomainObject.Predmet.ProtustrankaFormatedWithAdressOIB>
  <DomainObject.Predmet.ProtustrankaWithAdress>
    <izvorni_sadrzaj>MAKARSKA DIB društvo s ograničenom odgovornošću, za trgovinu i usluge Stjepana Ivičevića 7, 21300 Makarska</izvorni_sadrzaj>
    <derivirana_varijabla naziv="DomainObject.Predmet.ProtustrankaWithAdress_1">MAKARSKA DIB društvo s ograničenom odgovornošću, za trgovinu i usluge Stjepana Ivičevića 7, 21300 Makarska</derivirana_varijabla>
  </DomainObject.Predmet.ProtustrankaWithAdress>
  <DomainObject.Predmet.ProtustrankaWithAdressOIB>
    <izvorni_sadrzaj>MAKARSKA DIB društvo s ograničenom odgovornošću, za trgovinu i usluge, OIB 10145522475, Stjepana Ivičevića 7, 21300 Makarska</izvorni_sadrzaj>
    <derivirana_varijabla naziv="DomainObject.Predmet.ProtustrankaWithAdressOIB_1">MAKARSKA DIB društvo s ograničenom odgovornošću, za trgovinu i usluge, OIB 10145522475, Stjepana Ivičevića 7, 21300 Makarska</derivirana_varijabla>
  </DomainObject.Predmet.ProtustrankaWithAdressOIB>
  <DomainObject.Predmet.ProtustrankaNazivFormated>
    <izvorni_sadrzaj>MAKARSKA DIB društvo s ograničenom odgovornošću, za trgovinu i usluge</izvorni_sadrzaj>
    <derivirana_varijabla naziv="DomainObject.Predmet.ProtustrankaNazivFormated_1">MAKARSKA DIB društvo s ograničenom odgovornošću, za trgovinu i usluge</derivirana_varijabla>
  </DomainObject.Predmet.ProtustrankaNazivFormated>
  <DomainObject.Predmet.ProtustrankaNazivFormatedOIB>
    <izvorni_sadrzaj>MAKARSKA DIB društvo s ograničenom odgovornošću, za trgovinu i usluge, OIB 10145522475</izvorni_sadrzaj>
    <derivirana_varijabla naziv="DomainObject.Predmet.ProtustrankaNazivFormatedOIB_1">MAKARSKA DIB društvo s ograničenom odgovornošću, za trgovinu i usluge, OIB 10145522475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695505.54</izvorni_sadrzaj>
    <derivirana_varijabla naziv="DomainObject.Predmet.TrenutnaVrijednost_1">695505.54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MAKARSKA DIB društvo s ograničenom odgovornošću, za trgovinu i usluge</item>
    </izvorni_sadrzaj>
    <derivirana_varijabla naziv="DomainObject.Predmet.ProtuStrankaListFormated_1">
      <item>MAKARSKA DIB društvo s ograničenom odgovornošću, za trgovinu i usluge</item>
    </derivirana_varijabla>
  </DomainObject.Predmet.ProtuStrankaListFormated>
  <DomainObject.Predmet.ProtuStrankaListFormatedOIB>
    <izvorni_sadrzaj>
      <item>MAKARSKA DIB društvo s ograničenom odgovornošću, za trgovinu i usluge, OIB 10145522475</item>
    </izvorni_sadrzaj>
    <derivirana_varijabla naziv="DomainObject.Predmet.ProtuStrankaListFormatedOIB_1">
      <item>MAKARSKA DIB društvo s ograničenom odgovornošću, za trgovinu i usluge, OIB 10145522475</item>
    </derivirana_varijabla>
  </DomainObject.Predmet.ProtuStrankaListFormatedOIB>
  <DomainObject.Predmet.ProtuStrankaListFormatedWithAdress>
    <izvorni_sadrzaj>
      <item>MAKARSKA DIB društvo s ograničenom odgovornošću, za trgovinu i usluge, Stjepana Ivičevića 7, 21300 Makarska</item>
    </izvorni_sadrzaj>
    <derivirana_varijabla naziv="DomainObject.Predmet.ProtuStrankaListFormatedWithAdress_1">
      <item>MAKARSKA DIB društvo s ograničenom odgovornošću, za trgovinu i usluge, Stjepana Ivičevića 7, 21300 Makarska</item>
    </derivirana_varijabla>
  </DomainObject.Predmet.ProtuStrankaListFormatedWithAdress>
  <DomainObject.Predmet.ProtuStrankaListFormatedWithAdressOIB>
    <izvorni_sadrzaj>
      <item>MAKARSKA DIB društvo s ograničenom odgovornošću, za trgovinu i usluge, OIB 10145522475, Stjepana Ivičevića 7, 21300 Makarska</item>
    </izvorni_sadrzaj>
    <derivirana_varijabla naziv="DomainObject.Predmet.ProtuStrankaListFormatedWithAdressOIB_1">
      <item>MAKARSKA DIB društvo s ograničenom odgovornošću, za trgovinu i usluge, OIB 10145522475, Stjepana Ivičevića 7, 21300 Makarska</item>
    </derivirana_varijabla>
  </DomainObject.Predmet.ProtuStrankaListFormatedWithAdressOIB>
  <DomainObject.Predmet.ProtuStrankaListNazivFormated>
    <izvorni_sadrzaj>
      <item>MAKARSKA DIB društvo s ograničenom odgovornošću, za trgovinu i usluge</item>
    </izvorni_sadrzaj>
    <derivirana_varijabla naziv="DomainObject.Predmet.ProtuStrankaListNazivFormated_1">
      <item>MAKARSKA DIB društvo s ograničenom odgovornošću, za trgovinu i usluge</item>
    </derivirana_varijabla>
  </DomainObject.Predmet.ProtuStrankaListNazivFormated>
  <DomainObject.Predmet.ProtuStrankaListNazivFormatedOIB>
    <izvorni_sadrzaj>
      <item>MAKARSKA DIB društvo s ograničenom odgovornošću, za trgovinu i usluge, OIB 10145522475</item>
    </izvorni_sadrzaj>
    <derivirana_varijabla naziv="DomainObject.Predmet.ProtuStrankaListNazivFormatedOIB_1">
      <item>MAKARSKA DIB društvo s ograničenom odgovornošću, za trgovinu i usluge, OIB 10145522475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St-345/2015-7</izvorni_sadrzaj>
    <derivirana_varijabla naziv="DomainObject.PoslovniBrojDokumenta_1">St-345/2015-7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MAKARSKA DIB društvo s ograničenom odgovornošću, za trgovinu i usluge</izvorni_sadrzaj>
    <derivirana_varijabla naziv="DomainObject.Predmet.ProtustrankaIDrugi_1">MAKARSKA DIB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MAKARSKA DIB društvo s ograničenom odgovornošću, za trgovinu i usluge, OIB 10145522475, Stjepana Ivičevića 7, 21300 Makarska</izvorni_sadrzaj>
    <derivirana_varijabla naziv="DomainObject.Predmet.ProtustrankaIDrugiAdressOIB_1">MAKARSKA DIB društvo s ograničenom odgovornošću, za trgovinu i usluge, OIB 10145522475, Stjepana Ivičevića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MAKARSKA DIB društvo s ograničenom odgovornošću, za trgovinu i usluge</item>
    </izvorni_sadrzaj>
    <derivirana_varijabla naziv="DomainObject.Predmet.SudioniciListNaziv_1">
      <item>FINANCIJSKA AGENCIJA, RC SPLIT</item>
      <item>MAKARSKA DIB društvo s ograničenom odgovornošću,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MAKARSKA DIB društvo s ograničenom odgovornošću, za trgovinu i usluge, OIB 10145522475, Stjepana Ivičevića 7,21300 Makarska</item>
    </izvorni_sadrzaj>
    <derivirana_varijabla naziv="DomainObject.Predmet.SudioniciListAdressOIB_1">
      <item>FINANCIJSKA AGENCIJA, RC SPLIT, OIB 85821130368, Mažuranićevo šetalište 24 b,21000 Split</item>
      <item>MAKARSKA DIB društvo s ograničenom odgovornošću, za trgovinu i usluge, OIB 10145522475, Stjepana Ivičevića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10145522475</item>
    </izvorni_sadrzaj>
    <derivirana_varijabla naziv="DomainObject.Predmet.SudioniciListNazivOIB_1">
      <item>, OIB 85821130368</item>
      <item>, OIB 10145522475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4047</properties:Characters>
  <properties:Lines>105</properties:Lines>
  <properties:Paragraphs>36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St-345/2015</vt:lpstr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2016-04-14T07:39:00Z</cp:lastPrinted>
  <dcterms:modified xmlns:xsi="http://www.w3.org/2001/XMLSchema-instance" xsi:type="dcterms:W3CDTF">2016-04-14T07:42:00Z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