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9d899" w14:paraId="029d899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EE4869">
        <w:t>112</w:t>
      </w:r>
      <w:r w:rsidR="00B80BDA">
        <w:t>/</w:t>
      </w:r>
      <w:r w:rsidR="00E84861">
        <w:t>20</w:t>
      </w:r>
      <w:r w:rsidR="0019301D">
        <w:t>1</w:t>
      </w:r>
      <w:r w:rsidR="00BD47C5">
        <w:t>9</w:t>
      </w:r>
      <w:r w:rsidR="00C675FC">
        <w:t>-</w:t>
      </w:r>
      <w:r w:rsidR="005124CF">
        <w:t>6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5124CF">
        <w:t>8</w:t>
      </w:r>
      <w:r w:rsidR="000E039A">
        <w:t xml:space="preserve">. </w:t>
      </w:r>
      <w:r w:rsidR="0097201C">
        <w:t>travnja</w:t>
      </w:r>
      <w:r w:rsidR="00E84861">
        <w:t xml:space="preserve"> </w:t>
      </w:r>
      <w:r w:rsidR="00B80BDA">
        <w:t>201</w:t>
      </w:r>
      <w:r w:rsidR="002474AB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EE4869">
        <w:rPr>
          <w:lang w:eastAsia="en-US"/>
        </w:rPr>
        <w:t>LOJENA</w:t>
      </w:r>
      <w:r w:rsidR="00EE4869" w:rsidRPr="00E7460D">
        <w:rPr>
          <w:lang w:eastAsia="en-US"/>
        </w:rPr>
        <w:t xml:space="preserve"> </w:t>
      </w:r>
      <w:r w:rsidR="00EE4869">
        <w:rPr>
          <w:lang w:eastAsia="en-US"/>
        </w:rPr>
        <w:t>j.</w:t>
      </w:r>
      <w:r w:rsidR="00EE4869" w:rsidRPr="00E7460D">
        <w:rPr>
          <w:lang w:eastAsia="en-US"/>
        </w:rPr>
        <w:t xml:space="preserve">d.o.o., </w:t>
      </w:r>
      <w:r w:rsidR="00EE4869">
        <w:rPr>
          <w:lang w:eastAsia="en-US"/>
        </w:rPr>
        <w:t>Murter</w:t>
      </w:r>
      <w:r w:rsidR="00EE4869" w:rsidRPr="00E7460D">
        <w:rPr>
          <w:lang w:eastAsia="en-US"/>
        </w:rPr>
        <w:t xml:space="preserve">, </w:t>
      </w:r>
      <w:r w:rsidR="00EE4869">
        <w:rPr>
          <w:lang w:eastAsia="en-US"/>
        </w:rPr>
        <w:t>Ulica Murterskih iseljenika 9</w:t>
      </w:r>
      <w:r w:rsidR="00EE4869" w:rsidRPr="00E7460D">
        <w:rPr>
          <w:lang w:eastAsia="en-US"/>
        </w:rPr>
        <w:t xml:space="preserve">, OIB: </w:t>
      </w:r>
      <w:r w:rsidR="00EE4869">
        <w:rPr>
          <w:lang w:eastAsia="en-US"/>
        </w:rPr>
        <w:t>55507716807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D138D0">
        <w:t>9</w:t>
      </w:r>
      <w:r w:rsidR="00076762">
        <w:t>,</w:t>
      </w:r>
      <w:r w:rsidR="00EE4869">
        <w:t>30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1520F" w:rsidP="0091520F" w:rsidR="0091520F" w:rsidRPr="00816C78">
      <w:pPr>
        <w:jc w:val="both"/>
      </w:pPr>
      <w:r w:rsidRPr="00816C78">
        <w:t>Utvrđuje se da su na ročište pristupili:</w:t>
      </w:r>
    </w:p>
    <w:p w:rsidRDefault="0091520F" w:rsidP="0091520F" w:rsidR="0091520F" w:rsidRPr="00816C78">
      <w:pPr>
        <w:jc w:val="both"/>
      </w:pPr>
    </w:p>
    <w:p w:rsidRDefault="00E04AAF" w:rsidP="00E04AAF" w:rsidR="00E04AAF">
      <w:pPr>
        <w:jc w:val="both"/>
      </w:pPr>
      <w:r w:rsidRPr="00816C78">
        <w:t>Za stečajnog dužnika:</w:t>
      </w:r>
      <w:r>
        <w:t xml:space="preserve"> nitko</w:t>
      </w:r>
    </w:p>
    <w:p w:rsidRDefault="00E04AAF" w:rsidP="00E04AAF" w:rsidR="00E04AAF" w:rsidRPr="00816C78">
      <w:pPr>
        <w:jc w:val="both"/>
      </w:pPr>
      <w:r w:rsidRPr="00816C78">
        <w:t xml:space="preserve">                                       </w:t>
      </w:r>
    </w:p>
    <w:p w:rsidRDefault="00E04AAF" w:rsidP="00E04AAF" w:rsidR="00E04AAF">
      <w:pPr>
        <w:jc w:val="both"/>
      </w:pPr>
      <w:r w:rsidRPr="00816C78">
        <w:t>Za predlagatelja</w:t>
      </w:r>
      <w:r>
        <w:t xml:space="preserve">:  nitko </w:t>
      </w:r>
    </w:p>
    <w:p w:rsidRDefault="00E04AAF" w:rsidP="00E04AAF" w:rsidR="00E04AAF">
      <w:pPr>
        <w:jc w:val="both"/>
      </w:pPr>
    </w:p>
    <w:p w:rsidRDefault="00E04AAF" w:rsidP="00E04AAF" w:rsidR="00E04AAF">
      <w:pPr>
        <w:jc w:val="both"/>
      </w:pPr>
      <w:r w:rsidRPr="002C241F">
        <w:t>S</w:t>
      </w:r>
      <w:r>
        <w:t>utkinja</w:t>
      </w:r>
      <w:r w:rsidRPr="002C241F">
        <w:t xml:space="preserve"> </w:t>
      </w:r>
      <w:r>
        <w:t>utvrđuje da nema uvjeta za održavanje današnjeg ročišta.</w:t>
      </w:r>
    </w:p>
    <w:p w:rsidRDefault="00E04AAF" w:rsidP="00E04AAF" w:rsidR="00E04AAF" w:rsidRPr="000124EC">
      <w:pPr>
        <w:jc w:val="both"/>
        <w:rPr>
          <w:b/>
        </w:rPr>
      </w:pPr>
    </w:p>
    <w:p w:rsidRDefault="00E04AAF" w:rsidP="00E04AAF" w:rsidR="00E04AAF" w:rsidRPr="007A3E16">
      <w:pPr>
        <w:jc w:val="both"/>
      </w:pPr>
      <w:r w:rsidRPr="007A3E16">
        <w:t>Odluka će biti donesena u zakonskom roku.</w:t>
      </w:r>
    </w:p>
    <w:p w:rsidRDefault="00E04AAF" w:rsidP="00E04AAF" w:rsidR="00E04AAF">
      <w:pPr>
        <w:jc w:val="both"/>
      </w:pPr>
    </w:p>
    <w:p w:rsidRDefault="00E04AAF" w:rsidP="00E04AAF" w:rsidR="00E04AAF" w:rsidRPr="002C241F">
      <w:pPr>
        <w:jc w:val="both"/>
      </w:pPr>
      <w:r w:rsidRPr="002C241F">
        <w:t xml:space="preserve">Dovršeno u </w:t>
      </w:r>
      <w:r>
        <w:t>9,35 sati</w:t>
      </w:r>
    </w:p>
    <w:p w:rsidRDefault="00E04AAF" w:rsidP="00E04AAF" w:rsidR="00E04AAF">
      <w:pPr>
        <w:jc w:val="both"/>
      </w:pPr>
    </w:p>
    <w:p w:rsidRDefault="00E04AAF" w:rsidP="00E04AAF" w:rsidR="00E04AAF" w:rsidRPr="002C241F">
      <w:pPr>
        <w:ind w:firstLine="708"/>
        <w:jc w:val="both"/>
      </w:pPr>
    </w:p>
    <w:p w:rsidRDefault="00E04AAF" w:rsidP="00E04AAF" w:rsidR="00E04AAF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E04AAF" w:rsidP="00E04AAF" w:rsidR="00E04AAF" w:rsidRPr="002C241F"/>
    <w:p w:rsidRDefault="00E04AAF" w:rsidP="00E04AAF" w:rsidR="00E04AAF" w:rsidRPr="002C241F"/>
    <w:p w:rsidRDefault="00E04AAF" w:rsidP="00E04AAF" w:rsidR="00E04AAF" w:rsidRPr="002C241F"/>
    <w:p w:rsidRDefault="00E04AAF" w:rsidP="00E04AAF" w:rsidR="00E04AAF" w:rsidRPr="002C241F"/>
    <w:p w:rsidRDefault="00E04AAF" w:rsidP="00E04AAF" w:rsidR="00E04AAF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E04AAF" w:rsidP="00E04AAF" w:rsidR="00E04AAF" w:rsidRPr="002C241F"/>
    <w:p w:rsidRDefault="00A25693" w:rsidP="00E04AAF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4AA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EE4869">
      <w:t>112</w:t>
    </w:r>
    <w:r w:rsidR="00B80BDA">
      <w:t>/</w:t>
    </w:r>
    <w:r w:rsidR="00E84861">
      <w:t>20</w:t>
    </w:r>
    <w:r w:rsidR="009312EF">
      <w:t>1</w:t>
    </w:r>
    <w:r w:rsidR="00BD47C5">
      <w:t>9</w:t>
    </w:r>
    <w:r w:rsidR="0074759D">
      <w:t>-</w:t>
    </w:r>
    <w:r w:rsidR="005124CF">
      <w:t>6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6A9E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683A"/>
    <w:rsid w:val="000C7478"/>
    <w:rsid w:val="000E039A"/>
    <w:rsid w:val="000E2D37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230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474AB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820D4"/>
    <w:rsid w:val="00491366"/>
    <w:rsid w:val="00496E62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24CF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0191E"/>
    <w:rsid w:val="00910BB2"/>
    <w:rsid w:val="0091520F"/>
    <w:rsid w:val="0091646A"/>
    <w:rsid w:val="00916899"/>
    <w:rsid w:val="00920B72"/>
    <w:rsid w:val="00924001"/>
    <w:rsid w:val="009312EF"/>
    <w:rsid w:val="00931AC5"/>
    <w:rsid w:val="00934D58"/>
    <w:rsid w:val="00935BAC"/>
    <w:rsid w:val="0094035A"/>
    <w:rsid w:val="00945BC3"/>
    <w:rsid w:val="00955DAD"/>
    <w:rsid w:val="00962C7F"/>
    <w:rsid w:val="0097201C"/>
    <w:rsid w:val="009769C3"/>
    <w:rsid w:val="00977E6F"/>
    <w:rsid w:val="00977EF7"/>
    <w:rsid w:val="009860F8"/>
    <w:rsid w:val="00993494"/>
    <w:rsid w:val="009A1698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819BF"/>
    <w:rsid w:val="00B90740"/>
    <w:rsid w:val="00BA04A2"/>
    <w:rsid w:val="00BB29CA"/>
    <w:rsid w:val="00BC2B90"/>
    <w:rsid w:val="00BD3029"/>
    <w:rsid w:val="00BD47C5"/>
    <w:rsid w:val="00BE122A"/>
    <w:rsid w:val="00BE5585"/>
    <w:rsid w:val="00BE70D1"/>
    <w:rsid w:val="00BF036C"/>
    <w:rsid w:val="00BF0D3C"/>
    <w:rsid w:val="00BF39FB"/>
    <w:rsid w:val="00C07402"/>
    <w:rsid w:val="00C361A6"/>
    <w:rsid w:val="00C42D57"/>
    <w:rsid w:val="00C56BD3"/>
    <w:rsid w:val="00C60B63"/>
    <w:rsid w:val="00C675F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33E9"/>
    <w:rsid w:val="00D0450A"/>
    <w:rsid w:val="00D12AFE"/>
    <w:rsid w:val="00D138D0"/>
    <w:rsid w:val="00D1714E"/>
    <w:rsid w:val="00D2053D"/>
    <w:rsid w:val="00D25694"/>
    <w:rsid w:val="00D368C8"/>
    <w:rsid w:val="00D47998"/>
    <w:rsid w:val="00D61BBE"/>
    <w:rsid w:val="00D63905"/>
    <w:rsid w:val="00D7355B"/>
    <w:rsid w:val="00D741AE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4AAF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0174"/>
    <w:rsid w:val="00E84861"/>
    <w:rsid w:val="00E95329"/>
    <w:rsid w:val="00EA3CF5"/>
    <w:rsid w:val="00EA6AC4"/>
    <w:rsid w:val="00EC65A5"/>
    <w:rsid w:val="00ED4838"/>
    <w:rsid w:val="00EE0084"/>
    <w:rsid w:val="00EE0CC0"/>
    <w:rsid w:val="00EE4869"/>
    <w:rsid w:val="00EE71D0"/>
    <w:rsid w:val="00F12968"/>
    <w:rsid w:val="00F14939"/>
    <w:rsid w:val="00F20435"/>
    <w:rsid w:val="00F34C6C"/>
    <w:rsid w:val="00F40583"/>
    <w:rsid w:val="00F433C1"/>
    <w:rsid w:val="00F43FDA"/>
    <w:rsid w:val="00F509FB"/>
    <w:rsid w:val="00F55635"/>
    <w:rsid w:val="00F652F0"/>
    <w:rsid w:val="00F675EC"/>
    <w:rsid w:val="00F67F5D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A16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16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16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16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16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A16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16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16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16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16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8. travnja 2019.</izvorni_sadrzaj>
    <derivirana_varijabla naziv="DomainObject.StvarniPocetakDatum_1">8. travnja 2019.</derivirana_varijabla>
  </DomainObject.StvarniPocetakDatum>
  <DomainObject.StvarniZavrsetakDatum>
    <izvorni_sadrzaj>8. travnja 2019.</izvorni_sadrzaj>
    <derivirana_varijabla naziv="DomainObject.StvarniZavrsetakDatum_1">8. travnja 2019.</derivirana_varijabla>
  </DomainObject.StvarniZavrsetakDatum>
  <DomainObject.PlaniraniZavrsetakDatum>
    <izvorni_sadrzaj>8. travnja 2019.</izvorni_sadrzaj>
    <derivirana_varijabla naziv="DomainObject.PlaniraniZavrsetakDatum_1">8. travnja 2019.</derivirana_varijabla>
  </DomainObject.PlaniraniZavrsetakDatum>
  <DomainObject.PlaniraniPocetakDatum>
    <izvorni_sadrzaj>8. travnja 2019.</izvorni_sadrzaj>
    <derivirana_varijabla naziv="DomainObject.PlaniraniPocetakDatum_1">8. travnja 2019.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travnja 2019.</izvorni_sadrzaj>
    <derivirana_varijabla naziv="DomainObject.Zapisnik.DatumKreiranja_1">18. travnja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St-112/2019-5</izvorni_sadrzaj>
    <derivirana_varijabla naziv="DomainObject.Zapisnik.Oznaka_1">St-112/2019-5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2019.</izvorni_sadrzaj>
    <derivirana_varijabla naziv="DomainObject.Predmet.DatumOsnivanja_1">19.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St-112/2019</izvorni_sadrzaj>
    <derivirana_varijabla naziv="DomainObject.Predmet.OznakaBroj_1">St-112/2019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LOJENA jednostavno društvo s ograničenom odgovornošću za usluge</izvorni_sadrzaj>
    <derivirana_varijabla naziv="DomainObject.Predmet.ProtustrankaFormated_1">  LOJENA jednostavno društvo s ograničenom odgovornošću za usluge</derivirana_varijabla>
  </DomainObject.Predmet.ProtustrankaFormated>
  <DomainObject.Predmet.ProtustrankaFormatedOIB>
    <izvorni_sadrzaj>  LOJENA jednostavno društvo s ograničenom odgovornošću za usluge, OIB 55507716807</izvorni_sadrzaj>
    <derivirana_varijabla naziv="DomainObject.Predmet.ProtustrankaFormatedOIB_1">  LOJENA jednostavno društvo s ograničenom odgovornošću za usluge, OIB 55507716807</derivirana_varijabla>
  </DomainObject.Predmet.ProtustrankaFormatedOIB>
  <DomainObject.Predmet.ProtustrankaFormatedWithAdress>
    <izvorni_sadrzaj> LOJENA jednostavno društvo s ograničenom odgovornošću za usluge, Ulica Murterskih iseljenika 9, 22243 Murter</izvorni_sadrzaj>
    <derivirana_varijabla naziv="DomainObject.Predmet.ProtustrankaFormatedWithAdress_1"> LOJENA jednostavno društvo s ograničenom odgovornošću za usluge, Ulica Murterskih iseljenika 9, 22243 Murter</derivirana_varijabla>
  </DomainObject.Predmet.ProtustrankaFormatedWithAdress>
  <DomainObject.Predmet.ProtustrankaFormatedWithAdressOIB>
    <izvorni_sadrzaj> LOJENA jednostavno društvo s ograničenom odgovornošću za usluge, OIB 55507716807, Ulica Murterskih iseljenika 9, 22243 Murter</izvorni_sadrzaj>
    <derivirana_varijabla naziv="DomainObject.Predmet.ProtustrankaFormatedWithAdressOIB_1"> LOJENA jednostavno društvo s ograničenom odgovornošću za usluge, OIB 55507716807, Ulica Murterskih iseljenika 9, 22243 Murter</derivirana_varijabla>
  </DomainObject.Predmet.ProtustrankaFormatedWithAdressOIB>
  <DomainObject.Predmet.ProtustrankaWithAdress>
    <izvorni_sadrzaj>LOJENA jednostavno društvo s ograničenom odgovornošću za usluge Ulica Murterskih iseljenika 9, 22243 Murter</izvorni_sadrzaj>
    <derivirana_varijabla naziv="DomainObject.Predmet.ProtustrankaWithAdress_1">LOJENA jednostavno društvo s ograničenom odgovornošću za usluge Ulica Murterskih iseljenika 9, 22243 Murter</derivirana_varijabla>
  </DomainObject.Predmet.ProtustrankaWithAdress>
  <DomainObject.Predmet.ProtustrankaWithAdressOIB>
    <izvorni_sadrzaj>LOJENA jednostavno društvo s ograničenom odgovornošću za usluge, OIB 55507716807, Ulica Murterskih iseljenika 9, 22243 Murter</izvorni_sadrzaj>
    <derivirana_varijabla naziv="DomainObject.Predmet.ProtustrankaWithAdressOIB_1">LOJENA jednostavno društvo s ograničenom odgovornošću za usluge, OIB 55507716807, Ulica Murterskih iseljenika 9, 22243 Murter</derivirana_varijabla>
  </DomainObject.Predmet.ProtustrankaWithAdressOIB>
  <DomainObject.Predmet.ProtustrankaNazivFormated>
    <izvorni_sadrzaj>LOJENA jednostavno društvo s ograničenom odgovornošću za usluge</izvorni_sadrzaj>
    <derivirana_varijabla naziv="DomainObject.Predmet.ProtustrankaNazivFormated_1">LOJENA jednostavno društvo s ograničenom odgovornošću za usluge</derivirana_varijabla>
  </DomainObject.Predmet.ProtustrankaNazivFormated>
  <DomainObject.Predmet.ProtustrankaNazivFormatedOIB>
    <izvorni_sadrzaj>LOJENA jednostavno društvo s ograničenom odgovornošću za usluge, OIB 55507716807</izvorni_sadrzaj>
    <derivirana_varijabla naziv="DomainObject.Predmet.ProtustrankaNazivFormatedOIB_1">LOJENA jednostavno društvo s ograničenom odgovornošću za usluge, OIB 55507716807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LOJENA jednostavno društvo s ograničenom odgovornošću za usluge</item>
    </izvorni_sadrzaj>
    <derivirana_varijabla naziv="DomainObject.Predmet.ProtuStrankaListFormated_1">
      <item>LOJENA jednostavno društvo s ograničenom odgovornošću za usluge</item>
    </derivirana_varijabla>
  </DomainObject.Predmet.ProtuStrankaListFormated>
  <DomainObject.Predmet.ProtuStrankaListFormatedOIB>
    <izvorni_sadrzaj>
      <item>LOJENA jednostavno društvo s ograničenom odgovornošću za usluge, OIB 55507716807</item>
    </izvorni_sadrzaj>
    <derivirana_varijabla naziv="DomainObject.Predmet.ProtuStrankaListFormatedOIB_1">
      <item>LOJENA jednostavno društvo s ograničenom odgovornošću za usluge, OIB 55507716807</item>
    </derivirana_varijabla>
  </DomainObject.Predmet.ProtuStrankaListFormatedOIB>
  <DomainObject.Predmet.ProtuStrankaListFormatedWithAdress>
    <izvorni_sadrzaj>
      <item>LOJENA jednostavno društvo s ograničenom odgovornošću za usluge, Ulica Murterskih iseljenika 9, 22243 Murter</item>
    </izvorni_sadrzaj>
    <derivirana_varijabla naziv="DomainObject.Predmet.ProtuStrankaListFormatedWithAdress_1">
      <item>LOJENA jednostavno društvo s ograničenom odgovornošću za usluge, Ulica Murterskih iseljenika 9, 22243 Murter</item>
    </derivirana_varijabla>
  </DomainObject.Predmet.ProtuStrankaListFormatedWithAdress>
  <DomainObject.Predmet.ProtuStrankaListFormatedWithAdressOIB>
    <izvorni_sadrzaj>
      <item>LOJENA jednostavno društvo s ograničenom odgovornošću za usluge, OIB 55507716807, Ulica Murterskih iseljenika 9, 22243 Murter</item>
    </izvorni_sadrzaj>
    <derivirana_varijabla naziv="DomainObject.Predmet.ProtuStrankaListFormatedWithAdressOIB_1">
      <item>LOJENA jednostavno društvo s ograničenom odgovornošću za usluge, OIB 55507716807, Ulica Murterskih iseljenika 9, 22243 Murter</item>
    </derivirana_varijabla>
  </DomainObject.Predmet.ProtuStrankaListFormatedWithAdressOIB>
  <DomainObject.Predmet.ProtuStrankaListNazivFormated>
    <izvorni_sadrzaj>
      <item>LOJENA jednostavno društvo s ograničenom odgovornošću za usluge</item>
    </izvorni_sadrzaj>
    <derivirana_varijabla naziv="DomainObject.Predmet.ProtuStrankaListNazivFormated_1">
      <item>LOJENA jednostavno društvo s ograničenom odgovornošću za usluge</item>
    </derivirana_varijabla>
  </DomainObject.Predmet.ProtuStrankaListNazivFormated>
  <DomainObject.Predmet.ProtuStrankaListNazivFormatedOIB>
    <izvorni_sadrzaj>
      <item>LOJENA jednostavno društvo s ograničenom odgovornošću za usluge, OIB 55507716807</item>
    </izvorni_sadrzaj>
    <derivirana_varijabla naziv="DomainObject.Predmet.ProtuStrankaListNazivFormatedOIB_1">
      <item>LOJENA jednostavno društvo s ograničenom odgovornošću za usluge, OIB 55507716807</item>
    </derivirana_varijabla>
  </DomainObject.Predmet.ProtuStrankaListNazivFormatedOIB>
  <DomainObject.Predmet.OstaliListFormated>
    <izvorni_sadrzaj>
      <item>Katarina Voborski</item>
    </izvorni_sadrzaj>
    <derivirana_varijabla naziv="DomainObject.Predmet.OstaliListFormated_1">
      <item>Katarina Voborski</item>
    </derivirana_varijabla>
  </DomainObject.Predmet.OstaliListFormated>
  <DomainObject.Predmet.OstaliListFormatedOIB>
    <izvorni_sadrzaj>
      <item>Katarina Voborski, OIB 56060493937</item>
    </izvorni_sadrzaj>
    <derivirana_varijabla naziv="DomainObject.Predmet.OstaliListFormatedOIB_1">
      <item>Katarina Voborski, OIB 56060493937</item>
    </derivirana_varijabla>
  </DomainObject.Predmet.OstaliListFormatedOIB>
  <DomainObject.Predmet.OstaliListFormatedWithAdress>
    <izvorni_sadrzaj>
      <item>Katarina Voborski, Murterskih Iseljenika 9, 22243 Murter</item>
    </izvorni_sadrzaj>
    <derivirana_varijabla naziv="DomainObject.Predmet.OstaliListFormatedWithAdress_1">
      <item>Katarina Voborski, Murterskih Iseljenika 9, 22243 Murter</item>
    </derivirana_varijabla>
  </DomainObject.Predmet.OstaliListFormatedWithAdress>
  <DomainObject.Predmet.OstaliListFormatedWithAdressOIB>
    <izvorni_sadrzaj>
      <item>Katarina Voborski, OIB 56060493937, Murterskih Iseljenika 9, 22243 Murter</item>
    </izvorni_sadrzaj>
    <derivirana_varijabla naziv="DomainObject.Predmet.OstaliListFormatedWithAdressOIB_1">
      <item>Katarina Voborski, OIB 56060493937, Murterskih Iseljenika 9, 22243 Murter</item>
    </derivirana_varijabla>
  </DomainObject.Predmet.OstaliListFormatedWithAdressOIB>
  <DomainObject.Predmet.OstaliListNazivFormated>
    <izvorni_sadrzaj>
      <item>Katarina Voborski</item>
    </izvorni_sadrzaj>
    <derivirana_varijabla naziv="DomainObject.Predmet.OstaliListNazivFormated_1">
      <item>Katarina Voborski</item>
    </derivirana_varijabla>
  </DomainObject.Predmet.OstaliListNazivFormated>
  <DomainObject.Predmet.OstaliListNazivFormatedOIB>
    <izvorni_sadrzaj>
      <item>Katarina Voborski, OIB 56060493937</item>
    </izvorni_sadrzaj>
    <derivirana_varijabla naziv="DomainObject.Predmet.OstaliListNazivFormatedOIB_1">
      <item>Katarina Voborski, OIB 56060493937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>St-112/2019-5</izvorni_sadrzaj>
    <derivirana_varijabla naziv="DomainObject.PoslovniBrojDokumenta_1">St-112/2019-5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LOJENA jednostavno društvo s ograničenom odgovornošću za usluge</izvorni_sadrzaj>
    <derivirana_varijabla naziv="DomainObject.Predmet.ProtustrankaIDrugi_1">LOJENA jednostavno društvo s ograničenom odgovornošću za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LOJENA jednostavno društvo s ograničenom odgovornošću za usluge, OIB 55507716807, Ulica Murterskih iseljenika 9, 22243 Murter</izvorni_sadrzaj>
    <derivirana_varijabla naziv="DomainObject.Predmet.ProtustrankaIDrugiAdressOIB_1">LOJENA jednostavno društvo s ograničenom odgovornošću za usluge, OIB 55507716807, Ulica Murterskih iseljenika 9,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LOJENA jednostavno društvo s ograničenom odgovornošću za usluge</item>
      <item>Katarina Voborski</item>
    </izvorni_sadrzaj>
    <derivirana_varijabla naziv="DomainObject.Predmet.SudioniciListNaziv_1">
      <item>FINA - Podružnica Šibenik</item>
      <item>LOJENA jednostavno društvo s ograničenom odgovornošću za usluge</item>
      <item>Katarina Voborski</item>
    </derivirana_varijabla>
  </DomainObject.Predmet.SudioniciListNaziv>
  <DomainObject.Predmet.SudioniciListAdressOIB>
    <izvorni_sadrzaj>
      <item>FINA - Podružnica Šibenik, OIB 85821130368, Perivoj L. Marune 1,22000 Šibenik</item>
      <item>LOJENA jednostavno društvo s ograničenom odgovornošću za usluge, OIB 55507716807, Ulica Murterskih iseljenika 9,22243 Murter</item>
      <item>Katarina Voborski, OIB 56060493937, Murterskih Iseljenika 9,22243 Murter</item>
    </izvorni_sadrzaj>
    <derivirana_varijabla naziv="DomainObject.Predmet.SudioniciListAdressOIB_1">
      <item>FINA - Podružnica Šibenik, OIB 85821130368, Perivoj L. Marune 1,22000 Šibenik</item>
      <item>LOJENA jednostavno društvo s ograničenom odgovornošću za usluge, OIB 55507716807, Ulica Murterskih iseljenika 9,22243 Murter</item>
      <item>Katarina Voborski, OIB 56060493937, Murterskih Iseljenika 9,22243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55507716807</item>
      <item>, OIB 56060493937</item>
    </izvorni_sadrzaj>
    <derivirana_varijabla naziv="DomainObject.Predmet.SudioniciListNazivOIB_1">
      <item>, OIB 85821130368</item>
      <item>, OIB 55507716807</item>
      <item>, OIB 56060493937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travnja 2019.</izvorni_sadrzaj>
    <derivirana_varijabla naziv="DomainObject.Predmet.DatumZadnjeOdrzaneSudskeRadnje_1">8. travnja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118</properties:Words>
  <properties:Characters>659</properties:Characters>
  <properties:Lines>36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2019-04-08T06:03:00Z</dcterms:created>
  <dc:creator>Ardena Bajlo</dc:creator>
  <cp:lastModifiedBy>Ante Rubelj</cp:lastModifiedBy>
  <cp:lastPrinted>2019-04-09T06:17:00Z</cp:lastPrinted>
  <dcterms:modified xmlns:xsi="http://www.w3.org/2001/XMLSchema-instance" xsi:type="dcterms:W3CDTF">2019-04-18T08:56:00Z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St-112/2019-5 / Zapisnik - Ročište radi izjašnjenja o prijedlogu za otvaranje steč.post (1 St-112-2019-povodom prijedloga za otvaranje stečaja-8.4.19.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