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c977" w14:paraId="3a4c977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F60FC0" w:rsidRPr="00F20240">
        <w:rPr>
          <w:b/>
          <w:sz w:val="24"/>
        </w:rPr>
        <w:t>Broj: 1/St-</w:t>
      </w:r>
      <w:r w:rsidR="00B73DA5">
        <w:rPr>
          <w:b/>
          <w:sz w:val="24"/>
        </w:rPr>
        <w:t>1527/2017-8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postupku povodom </w:t>
      </w:r>
      <w:r w:rsidR="00B73DA5">
        <w:rPr>
          <w:sz w:val="24"/>
        </w:rPr>
        <w:t>zahtjeva</w:t>
      </w:r>
      <w:r>
        <w:rPr>
          <w:sz w:val="24"/>
        </w:rPr>
        <w:t xml:space="preserve"> FINE RC Osijek, za </w:t>
      </w:r>
      <w:r w:rsidR="00B73DA5">
        <w:rPr>
          <w:sz w:val="24"/>
        </w:rPr>
        <w:t>provedbu skraćenoga</w:t>
      </w:r>
      <w:r>
        <w:rPr>
          <w:sz w:val="24"/>
        </w:rPr>
        <w:t xml:space="preserve"> stečajnoga postupka nad dužnikom </w:t>
      </w:r>
      <w:r w:rsidR="00B73DA5">
        <w:rPr>
          <w:b/>
          <w:sz w:val="24"/>
          <w:szCs w:val="24"/>
        </w:rPr>
        <w:t>Udruga roditelja djece oboljele i liječene od malignih bolesti "Pčelica" Požeško-slavonske županije, Matije Gupca 6, Požega, OIB 54393485509</w:t>
      </w:r>
      <w:r w:rsidRPr="00D10E98">
        <w:rPr>
          <w:b/>
        </w:rPr>
        <w:t>,</w:t>
      </w:r>
      <w:r>
        <w:rPr>
          <w:sz w:val="24"/>
        </w:rPr>
        <w:t xml:space="preserve"> dana </w:t>
      </w:r>
      <w:r w:rsidR="00912246">
        <w:rPr>
          <w:sz w:val="24"/>
        </w:rPr>
        <w:t>2</w:t>
      </w:r>
      <w:r w:rsidR="00BB24BA">
        <w:rPr>
          <w:sz w:val="24"/>
        </w:rPr>
        <w:t>4</w:t>
      </w:r>
      <w:r w:rsidR="00B73DA5">
        <w:rPr>
          <w:sz w:val="24"/>
        </w:rPr>
        <w:t>.travnja</w:t>
      </w:r>
      <w:r>
        <w:rPr>
          <w:sz w:val="24"/>
        </w:rPr>
        <w:t xml:space="preserve"> 2018.g.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 w:rsidRPr="00534805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B73DA5">
        <w:rPr>
          <w:b/>
          <w:sz w:val="24"/>
        </w:rPr>
        <w:t>22</w:t>
      </w:r>
      <w:r w:rsidR="00912246">
        <w:rPr>
          <w:b/>
          <w:sz w:val="24"/>
        </w:rPr>
        <w:t>5,00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912246">
        <w:rPr>
          <w:b/>
          <w:sz w:val="24"/>
          <w:szCs w:val="24"/>
        </w:rPr>
        <w:t xml:space="preserve">Udruga roditelja djece oboljele i liječene od malignih bolesti "Pčelica" Požeško-slavonske županije, Matije Gupca 6, Požega, OIB 54393485509 </w:t>
      </w:r>
      <w:r>
        <w:rPr>
          <w:sz w:val="24"/>
        </w:rPr>
        <w:t xml:space="preserve">na ime predujma za namirenje troškova stečajnog postupka, </w:t>
      </w:r>
      <w:r w:rsidR="000430C9">
        <w:rPr>
          <w:sz w:val="24"/>
        </w:rPr>
        <w:t>prenijeti</w:t>
      </w:r>
      <w:r>
        <w:rPr>
          <w:sz w:val="24"/>
        </w:rPr>
        <w:t xml:space="preserve">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68790E">
        <w:rPr>
          <w:sz w:val="24"/>
          <w:szCs w:val="24"/>
        </w:rPr>
        <w:t xml:space="preserve"> na broj HR02 8550 (St-</w:t>
      </w:r>
      <w:r w:rsidR="00912246">
        <w:rPr>
          <w:sz w:val="24"/>
          <w:szCs w:val="24"/>
        </w:rPr>
        <w:t>1527</w:t>
      </w:r>
      <w:r w:rsidR="00F60FC0">
        <w:rPr>
          <w:sz w:val="24"/>
          <w:szCs w:val="24"/>
        </w:rPr>
        <w:t>-2017</w:t>
      </w:r>
      <w:r w:rsidRPr="002F7D4E">
        <w:rPr>
          <w:sz w:val="24"/>
          <w:szCs w:val="24"/>
        </w:rPr>
        <w:t>)</w:t>
      </w:r>
      <w:r w:rsidR="00B329E9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912246">
        <w:rPr>
          <w:sz w:val="24"/>
        </w:rPr>
        <w:t>2</w:t>
      </w:r>
      <w:r w:rsidR="00BB24BA">
        <w:rPr>
          <w:sz w:val="24"/>
        </w:rPr>
        <w:t>4</w:t>
      </w:r>
      <w:r w:rsidR="00912246">
        <w:rPr>
          <w:sz w:val="24"/>
        </w:rPr>
        <w:t>.travnja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  <w:r w:rsidR="0044272F">
        <w:rPr>
          <w:sz w:val="24"/>
        </w:rPr>
        <w:t>g.</w:t>
      </w: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  <w:r w:rsidR="00912246">
        <w:rPr>
          <w:sz w:val="24"/>
        </w:rPr>
        <w:t>, i putem pošte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5E4B2D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2246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77B2B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7933"/>
    <w:rsid w:val="00BB24BA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2018.</izvorni_sadrzaj>
    <derivirana_varijabla naziv="DomainObject.Predmet.DatumRjesavanja_1">22.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St-1527/2017</izvorni_sadrzaj>
    <derivirana_varijabla naziv="DomainObject.Predmet.OznakaBroj_1">St-1527/2017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roditelja djece oboljele i liječene od malignih bolesti "Pčelica" Požeško-slavonske županije</izvorni_sadrzaj>
    <derivirana_varijabla naziv="DomainObject.Predmet.ProtustrankaFormated_1">  Udruga roditelja djece oboljele i liječene od malignih bolesti "Pčelica" Požeško-slavonske županije</derivirana_varijabla>
  </DomainObject.Predmet.ProtustrankaFormated>
  <DomainObject.Predmet.ProtustrankaFormatedOIB>
    <izvorni_sadrzaj>  Udruga roditelja djece oboljele i liječene od malignih bolesti "Pčelica" Požeško-slavonske županije, OIB 54393485509</izvorni_sadrzaj>
    <derivirana_varijabla naziv="DomainObject.Predmet.ProtustrankaFormatedOIB_1">  Udruga roditelja djece oboljele i liječene od malignih bolesti "Pčelica" Požeško-slavonske županije, OIB 54393485509</derivirana_varijabla>
  </DomainObject.Predmet.ProtustrankaFormatedOIB>
  <DomainObject.Predmet.ProtustrankaFormatedWithAdress>
    <izvorni_sadrzaj> Udruga roditelja djece oboljele i liječene od malignih bolesti "Pčelica" Požeško-slavonske županije, Matije Gupca 6, 34000 Požega</izvorni_sadrzaj>
    <derivirana_varijabla naziv="DomainObject.Predmet.ProtustrankaFormatedWithAdress_1"> Udruga roditelja djece oboljele i liječene od malignih bolesti "Pčelica" Požeško-slavonske županije, Matije Gupca 6, 34000 Požega</derivirana_varijabla>
  </DomainObject.Predmet.ProtustrankaFormatedWithAdress>
  <DomainObject.Predmet.ProtustrankaFormatedWithAdressOIB>
    <izvorni_sadrzaj> Udruga roditelja djece oboljele i liječene od malignih bolesti "Pčelica" Požeško-slavonske županije, OIB 54393485509, Matije Gupca 6, 34000 Požega</izvorni_sadrzaj>
    <derivirana_varijabla naziv="DomainObject.Predmet.ProtustrankaFormatedWithAdressOIB_1"> Udruga roditelja djece oboljele i liječene od malignih bolesti "Pčelica" Požeško-slavonske županije, OIB 54393485509, Matije Gupca 6, 34000 Požega</derivirana_varijabla>
  </DomainObject.Predmet.ProtustrankaFormatedWithAdressOIB>
  <DomainObject.Predmet.ProtustrankaWithAdress>
    <izvorni_sadrzaj>Udruga roditelja djece oboljele i liječene od malignih bolesti "Pčelica" Požeško-slavonske županije Matije Gupca 6, 34000 Požega</izvorni_sadrzaj>
    <derivirana_varijabla naziv="DomainObject.Predmet.ProtustrankaWithAdress_1">Udruga roditelja djece oboljele i liječene od malignih bolesti "Pčelica" Požeško-slavonske županije Matije Gupca 6, 34000 Požega</derivirana_varijabla>
  </DomainObject.Predmet.ProtustrankaWithAdress>
  <DomainObject.Predmet.ProtustrankaWithAdressOIB>
    <izvorni_sadrzaj>Udruga roditelja djece oboljele i liječene od malignih bolesti "Pčelica" Požeško-slavonske županije, OIB 54393485509, Matije Gupca 6, 34000 Požega</izvorni_sadrzaj>
    <derivirana_varijabla naziv="DomainObject.Predmet.ProtustrankaWithAdressOIB_1">Udruga roditelja djece oboljele i liječene od malignih bolesti "Pčelica" Požeško-slavonske županije, OIB 54393485509, Matije Gupca 6, 34000 Požega</derivirana_varijabla>
  </DomainObject.Predmet.ProtustrankaWithAdressOIB>
  <DomainObject.Predmet.ProtustrankaNazivFormated>
    <izvorni_sadrzaj>Udruga roditelja djece oboljele i liječene od malignih bolesti "Pčelica" Požeško-slavonske županije</izvorni_sadrzaj>
    <derivirana_varijabla naziv="DomainObject.Predmet.ProtustrankaNazivFormated_1">Udruga roditelja djece oboljele i liječene od malignih bolesti "Pčelica" Požeško-slavonske županije</derivirana_varijabla>
  </DomainObject.Predmet.ProtustrankaNazivFormated>
  <DomainObject.Predmet.ProtustrankaNazivFormatedOIB>
    <izvorni_sadrzaj>Udruga roditelja djece oboljele i liječene od malignih bolesti "Pčelica" Požeško-slavonske županije, OIB 54393485509</izvorni_sadrzaj>
    <derivirana_varijabla naziv="DomainObject.Predmet.ProtustrankaNazivFormatedOIB_1">Udruga roditelja djece oboljele i liječene od malignih bolesti "Pčelica" Požeško-slavonske županije, OIB 54393485509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7433.00</izvorni_sadrzaj>
    <derivirana_varijabla naziv="DomainObject.Predmet.TrenutnaVrijednost_1">7433.00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roditelja djece oboljele i liječene od malignih bolesti "Pčelica" Požeško-slavonske županije</item>
    </izvorni_sadrzaj>
    <derivirana_varijabla naziv="DomainObject.Predmet.ProtuStrankaListFormated_1">
      <item>Udruga roditelja djece oboljele i liječene od malignih bolesti "Pčelica" Požeško-slavonske županije</item>
    </derivirana_varijabla>
  </DomainObject.Predmet.ProtuStrankaListFormated>
  <DomainObject.Predmet.ProtuStrankaListFormatedOIB>
    <izvorni_sadrzaj>
      <item>Udruga roditelja djece oboljele i liječene od malignih bolesti "Pčelica" Požeško-slavonske županije, OIB 54393485509</item>
    </izvorni_sadrzaj>
    <derivirana_varijabla naziv="DomainObject.Predmet.ProtuStrankaListFormatedOIB_1">
      <item>Udruga roditelja djece oboljele i liječene od malignih bolesti "Pčelica" Požeško-slavonske županije, OIB 54393485509</item>
    </derivirana_varijabla>
  </DomainObject.Predmet.ProtuStrankaListFormatedOIB>
  <DomainObject.Predmet.ProtuStrankaListFormatedWithAdress>
    <izvorni_sadrzaj>
      <item>Udruga roditelja djece oboljele i liječene od malignih bolesti "Pčelica" Požeško-slavonske županije, Matije Gupca 6, 34000 Požega</item>
    </izvorni_sadrzaj>
    <derivirana_varijabla naziv="DomainObject.Predmet.ProtuStrankaListFormatedWithAdress_1">
      <item>Udruga roditelja djece oboljele i liječene od malignih bolesti "Pčelica" Požeško-slavonske županije, Matije Gupca 6, 34000 Požega</item>
    </derivirana_varijabla>
  </DomainObject.Predmet.ProtuStrankaListFormatedWithAdress>
  <DomainObject.Predmet.ProtuStrankaListFormatedWithAdressOIB>
    <izvorni_sadrzaj>
      <item>Udruga roditelja djece oboljele i liječene od malignih bolesti "Pčelica" Požeško-slavonske županije, OIB 54393485509, Matije Gupca 6, 34000 Požega</item>
    </izvorni_sadrzaj>
    <derivirana_varijabla naziv="DomainObject.Predmet.ProtuStrankaListFormatedWithAdressOIB_1">
      <item>Udruga roditelja djece oboljele i liječene od malignih bolesti "Pčelica" Požeško-slavonske županije, OIB 54393485509, Matije Gupca 6, 34000 Požega</item>
    </derivirana_varijabla>
  </DomainObject.Predmet.ProtuStrankaListFormatedWithAdressOIB>
  <DomainObject.Predmet.ProtuStrankaListNazivFormated>
    <izvorni_sadrzaj>
      <item>Udruga roditelja djece oboljele i liječene od malignih bolesti "Pčelica" Požeško-slavonske županije</item>
    </izvorni_sadrzaj>
    <derivirana_varijabla naziv="DomainObject.Predmet.ProtuStrankaListNazivFormated_1">
      <item>Udruga roditelja djece oboljele i liječene od malignih bolesti "Pčelica" Požeško-slavonske županije</item>
    </derivirana_varijabla>
  </DomainObject.Predmet.ProtuStrankaListNazivFormated>
  <DomainObject.Predmet.ProtuStrankaListNazivFormatedOIB>
    <izvorni_sadrzaj>
      <item>Udruga roditelja djece oboljele i liječene od malignih bolesti "Pčelica" Požeško-slavonske županije, OIB 54393485509</item>
    </izvorni_sadrzaj>
    <derivirana_varijabla naziv="DomainObject.Predmet.ProtuStrankaListNazivFormatedOIB_1">
      <item>Udruga roditelja djece oboljele i liječene od malignih bolesti "Pčelica" Požeško-slavonske županije, OIB 54393485509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roditelja djece oboljele i liječene od malignih bolesti "Pčelica" Požeško-slavonske županije</izvorni_sadrzaj>
    <derivirana_varijabla naziv="DomainObject.Predmet.ProtustrankaIDrugi_1">Udruga roditelja djece oboljele i liječene od malignih bolesti "Pčelica" Požeško-slavonske županije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roditelja djece oboljele i liječene od malignih bolesti "Pčelica" Požeško-slavonske županije, OIB 54393485509, Matije Gupca 6, 34000 Požega</izvorni_sadrzaj>
    <derivirana_varijabla naziv="DomainObject.Predmet.ProtustrankaIDrugiAdressOIB_1">Udruga roditelja djece oboljele i liječene od malignih bolesti "Pčelica" Požeško-slavonske županije, OIB 54393485509, Matije Gupca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2018.</izvorni_sadrzaj>
    <derivirana_varijabla naziv="DomainObject.Predmet.OdlukaRjesenje.DatumDonosenjaOdluke_1">21. veljače 2018.</derivirana_varijabla>
  </DomainObject.Predmet.OdlukaRjesenje.DatumDonosenjaOdluke>
  <DomainObject.Predmet.OdlukaRjesenje.DatumPravomocnosti>
    <izvorni_sadrzaj>13. ožujka 2018.</izvorni_sadrzaj>
    <derivirana_varijabla naziv="DomainObject.Predmet.OdlukaRjesenje.DatumPravomocnosti_1">13. ožujka 2018.</derivirana_varijabla>
  </DomainObject.Predmet.OdlukaRjesenje.DatumPravomocnosti>
  <DomainObject.Predmet.OdlukaRjesenje.Oznaka>
    <izvorni_sadrzaj>St-1527/2017-6</izvorni_sadrzaj>
    <derivirana_varijabla naziv="DomainObject.Predmet.OdlukaRjesenje.Oznaka_1">St-1527/2017-6</derivirana_varijabla>
  </DomainObject.Predmet.OdlukaRjesenje.Oznaka>
  <DomainObject.Predmet.SudioniciListNaziv>
    <izvorni_sadrzaj>
      <item>Financijska agencija</item>
      <item>Udruga roditelja djece oboljele i liječene od malignih bolesti "Pčelica" Požeško-slavonske županije</item>
    </izvorni_sadrzaj>
    <derivirana_varijabla naziv="DomainObject.Predmet.SudioniciListNaziv_1">
      <item>Financijska agencija</item>
      <item>Udruga roditelja djece oboljele i liječene od malignih bolesti "Pčelica" Požeško-slavonske županije</item>
    </derivirana_varijabla>
  </DomainObject.Predmet.SudioniciListNaziv>
  <DomainObject.Predmet.SudioniciListAdressOIB>
    <izvorni_sadrzaj>
      <item>Financijska agencija, OIB 85821130368, Ulica grada Vukovara 70,10000 Zagreb</item>
      <item>Udruga roditelja djece oboljele i liječene od malignih bolesti "Pčelica" Požeško-slavonske županije, OIB 54393485509, Matije Gupca 6,34000 Požega</item>
    </izvorni_sadrzaj>
    <derivirana_varijabla naziv="DomainObject.Predmet.SudioniciListAdressOIB_1">
      <item>Financijska agencija, OIB 85821130368, Ulica grada Vukovara 70,10000 Zagreb</item>
      <item>Udruga roditelja djece oboljele i liječene od malignih bolesti "Pčelica" Požeško-slavonske županije, OIB 54393485509, Matije Gupca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54393485509</item>
    </izvorni_sadrzaj>
    <derivirana_varijabla naziv="DomainObject.Predmet.SudioniciListNazivOIB_1">
      <item>, OIB 85821130368</item>
      <item>, OIB 54393485509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184</properties:Words>
  <properties:Characters>1038</properties:Characters>
  <properties:Lines>37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2018-04-19T07:36:00Z</dcterms:created>
  <dc:creator>Trgovacki sud</dc:creator>
  <cp:lastModifiedBy>wsadmin</cp:lastModifiedBy>
  <cp:lastPrinted>2018-04-24T06:35:00Z</cp:lastPrinted>
  <dcterms:modified xmlns:xsi="http://www.w3.org/2001/XMLSchema-instance" xsi:type="dcterms:W3CDTF">2018-04-25T12:19:00Z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prijenos neiskorištenih sredstava u Fond..docx)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