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6db3" w14:paraId="dbf6db3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00F74">
        <w:t>936</w:t>
      </w:r>
      <w:r w:rsidR="00D27F5C">
        <w:t>/17-</w:t>
      </w:r>
      <w:r w:rsidR="00B00F74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B00F74">
        <w:t>KARDAMOM VELEPRODAJA j.d.o.o. za usluge, Zagreb, Trnjanski nasip 6, MBS: 081008787, OIB: 41452262915</w:t>
      </w:r>
      <w:r>
        <w:t xml:space="preserve">, dana </w:t>
      </w:r>
      <w:r w:rsidR="00B00F74">
        <w:t>9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00F74">
        <w:t>KARDAMOM VELEPRODAJA j.d.o.o. za usluge, Zagreb, Trnjanski nasip 6, MBS: 081008787, OIB: 41452262915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B00F74">
        <w:t xml:space="preserve">Damir Cincar, Svete Ane 15b, </w:t>
      </w:r>
      <w:r w:rsidR="00B00F74" w:rsidRPr="00AD6E29">
        <w:t xml:space="preserve"> </w:t>
      </w:r>
      <w:r w:rsidR="00B00F74">
        <w:t xml:space="preserve">Osijek, </w:t>
      </w:r>
      <w:r w:rsidR="00B00F74" w:rsidRPr="005A50B3">
        <w:t xml:space="preserve"> OIB</w:t>
      </w:r>
      <w:r w:rsidR="00B00F74">
        <w:t>:</w:t>
      </w:r>
      <w:r w:rsidR="00B00F74" w:rsidRPr="005A50B3">
        <w:t xml:space="preserve"> </w:t>
      </w:r>
      <w:r w:rsidR="00B00F74">
        <w:t>60464850994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00F74">
        <w:t>KARDAMOM VELEPRODAJA j.d.o.o. za usluge, Zagreb, Trnjanski nasip 6, MBS: 081008787, OIB: 41452262915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B00F74">
        <w:rPr>
          <w:bCs/>
        </w:rPr>
        <w:t>29</w:t>
      </w:r>
      <w:r w:rsidRPr="00F877AB">
        <w:rPr>
          <w:bCs/>
        </w:rPr>
        <w:t xml:space="preserve">. </w:t>
      </w:r>
      <w:r w:rsidR="00B00F74">
        <w:rPr>
          <w:bCs/>
        </w:rPr>
        <w:t>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B00F74">
        <w:rPr>
          <w:bCs/>
        </w:rPr>
        <w:t>2893</w:t>
      </w:r>
      <w:r w:rsidRPr="00F877AB">
        <w:rPr>
          <w:bCs/>
        </w:rPr>
        <w:t xml:space="preserve"> od </w:t>
      </w:r>
      <w:r w:rsidR="00B00F74">
        <w:rPr>
          <w:bCs/>
        </w:rPr>
        <w:t>26</w:t>
      </w:r>
      <w:r w:rsidRPr="00F877AB">
        <w:rPr>
          <w:bCs/>
        </w:rPr>
        <w:t xml:space="preserve">. </w:t>
      </w:r>
      <w:r w:rsidR="00B00F74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B00F74">
        <w:t>KARDAMOM VELEPRODAJA j.d.o.o. za usluge, Zagreb, Trnjanski nasip 6, MBS: 081008787, OIB: 41452262915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00F74" w:rsidP="00B00F74" w:rsidR="00B00F74">
      <w:pPr>
        <w:pStyle w:val="Tijeloteksta"/>
        <w:ind w:left="708"/>
        <w:jc w:val="right"/>
      </w:pPr>
      <w:r>
        <w:lastRenderedPageBreak/>
        <w:t>19 St-936/17-6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9627A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00F74">
        <w:t>936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B00F74">
        <w:t>9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B00F74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00F74">
        <w:t>2/11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B09" w:rsidP="005C2CD1" w:rsidR="009C6B09">
      <w:r>
        <w:separator/>
      </w:r>
    </w:p>
  </w:endnote>
  <w:endnote w:id="0" w:type="continuationSeparator">
    <w:p w:rsidRDefault="009C6B09" w:rsidP="005C2CD1" w:rsidR="009C6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B09" w:rsidP="005C2CD1" w:rsidR="009C6B09">
      <w:r>
        <w:separator/>
      </w:r>
    </w:p>
  </w:footnote>
  <w:footnote w:id="0" w:type="continuationSeparator">
    <w:p w:rsidRDefault="009C6B09" w:rsidP="005C2CD1" w:rsidR="009C6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8D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C6B09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AF68D3"/>
    <w:rsid w:val="00B00F74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62405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8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68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8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8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8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8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68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8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8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8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St-936/2017</izvorni_sadrzaj>
    <derivirana_varijabla naziv="DomainObject.Predmet.OznakaBroj_1">St-936/2017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KARDAMOM VELEPRODAJA j.d.o.o.</izvorni_sadrzaj>
    <derivirana_varijabla naziv="DomainObject.Predmet.ProtustrankaFormated_1">  KARDAMOM VELEPRODAJA j.d.o.o.</derivirana_varijabla>
  </DomainObject.Predmet.ProtustrankaFormated>
  <DomainObject.Predmet.ProtustrankaFormatedOIB>
    <izvorni_sadrzaj>  KARDAMOM VELEPRODAJA j.d.o.o., OIB 41452262915</izvorni_sadrzaj>
    <derivirana_varijabla naziv="DomainObject.Predmet.ProtustrankaFormatedOIB_1">  KARDAMOM VELEPRODAJA j.d.o.o., OIB 41452262915</derivirana_varijabla>
  </DomainObject.Predmet.ProtustrankaFormatedOIB>
  <DomainObject.Predmet.ProtustrankaFormatedWithAdress>
    <izvorni_sadrzaj> KARDAMOM VELEPRODAJA j.d.o.o., Trnjanski nasip 6, 10000 Zagreb</izvorni_sadrzaj>
    <derivirana_varijabla naziv="DomainObject.Predmet.ProtustrankaFormatedWithAdress_1"> KARDAMOM VELEPRODAJA j.d.o.o., Trnjanski nasip 6, 10000 Zagreb</derivirana_varijabla>
  </DomainObject.Predmet.ProtustrankaFormatedWithAdress>
  <DomainObject.Predmet.ProtustrankaFormatedWithAdressOIB>
    <izvorni_sadrzaj> KARDAMOM VELEPRODAJA j.d.o.o., OIB 41452262915, Trnjanski nasip 6, 10000 Zagreb</izvorni_sadrzaj>
    <derivirana_varijabla naziv="DomainObject.Predmet.ProtustrankaFormatedWithAdressOIB_1"> KARDAMOM VELEPRODAJA j.d.o.o., OIB 41452262915, Trnjanski nasip 6, 10000 Zagreb</derivirana_varijabla>
  </DomainObject.Predmet.ProtustrankaFormatedWithAdressOIB>
  <DomainObject.Predmet.ProtustrankaWithAdress>
    <izvorni_sadrzaj>KARDAMOM VELEPRODAJA j.d.o.o. Trnjanski nasip 6, 10000 Zagreb</izvorni_sadrzaj>
    <derivirana_varijabla naziv="DomainObject.Predmet.ProtustrankaWithAdress_1">KARDAMOM VELEPRODAJA j.d.o.o. Trnjanski nasip 6, 10000 Zagreb</derivirana_varijabla>
  </DomainObject.Predmet.ProtustrankaWithAdress>
  <DomainObject.Predmet.ProtustrankaWithAdressOIB>
    <izvorni_sadrzaj>KARDAMOM VELEPRODAJA j.d.o.o., OIB 41452262915, Trnjanski nasip 6, 10000 Zagreb</izvorni_sadrzaj>
    <derivirana_varijabla naziv="DomainObject.Predmet.ProtustrankaWithAdressOIB_1">KARDAMOM VELEPRODAJA j.d.o.o., OIB 41452262915, Trnjanski nasip 6, 10000 Zagreb</derivirana_varijabla>
  </DomainObject.Predmet.ProtustrankaWithAdressOIB>
  <DomainObject.Predmet.ProtustrankaNazivFormated>
    <izvorni_sadrzaj>KARDAMOM VELEPRODAJA j.d.o.o.</izvorni_sadrzaj>
    <derivirana_varijabla naziv="DomainObject.Predmet.ProtustrankaNazivFormated_1">KARDAMOM VELEPRODAJA j.d.o.o.</derivirana_varijabla>
  </DomainObject.Predmet.ProtustrankaNazivFormated>
  <DomainObject.Predmet.ProtustrankaNazivFormatedOIB>
    <izvorni_sadrzaj>KARDAMOM VELEPRODAJA j.d.o.o., OIB 41452262915</izvorni_sadrzaj>
    <derivirana_varijabla naziv="DomainObject.Predmet.ProtustrankaNazivFormatedOIB_1">KARDAMOM VELEPRODAJA j.d.o.o., OIB 41452262915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KARDAMOM VELEPRODAJA j.d.o.o.</item>
    </izvorni_sadrzaj>
    <derivirana_varijabla naziv="DomainObject.Predmet.ProtuStrankaListFormated_1">
      <item>KARDAMOM VELEPRODAJA j.d.o.o.</item>
    </derivirana_varijabla>
  </DomainObject.Predmet.ProtuStrankaListFormated>
  <DomainObject.Predmet.ProtuStrankaListFormatedOIB>
    <izvorni_sadrzaj>
      <item>KARDAMOM VELEPRODAJA j.d.o.o., OIB 41452262915</item>
    </izvorni_sadrzaj>
    <derivirana_varijabla naziv="DomainObject.Predmet.ProtuStrankaListFormatedOIB_1">
      <item>KARDAMOM VELEPRODAJA j.d.o.o., OIB 41452262915</item>
    </derivirana_varijabla>
  </DomainObject.Predmet.ProtuStrankaListFormatedOIB>
  <DomainObject.Predmet.ProtuStrankaListFormatedWithAdress>
    <izvorni_sadrzaj>
      <item>KARDAMOM VELEPRODAJA j.d.o.o., Trnjanski nasip 6, 10000 Zagreb</item>
    </izvorni_sadrzaj>
    <derivirana_varijabla naziv="DomainObject.Predmet.ProtuStrankaListFormatedWithAdress_1">
      <item>KARDAMOM VELEPRODAJA j.d.o.o., Trnjanski nasip 6, 10000 Zagreb</item>
    </derivirana_varijabla>
  </DomainObject.Predmet.ProtuStrankaListFormatedWithAdress>
  <DomainObject.Predmet.ProtuStrankaListFormatedWithAdressOIB>
    <izvorni_sadrzaj>
      <item>KARDAMOM VELEPRODAJA j.d.o.o., OIB 41452262915, Trnjanski nasip 6, 10000 Zagreb</item>
    </izvorni_sadrzaj>
    <derivirana_varijabla naziv="DomainObject.Predmet.ProtuStrankaListFormatedWithAdressOIB_1">
      <item>KARDAMOM VELEPRODAJA j.d.o.o., OIB 41452262915, Trnjanski nasip 6, 10000 Zagreb</item>
    </derivirana_varijabla>
  </DomainObject.Predmet.ProtuStrankaListFormatedWithAdressOIB>
  <DomainObject.Predmet.ProtuStrankaListNazivFormated>
    <izvorni_sadrzaj>
      <item>KARDAMOM VELEPRODAJA j.d.o.o.</item>
    </izvorni_sadrzaj>
    <derivirana_varijabla naziv="DomainObject.Predmet.ProtuStrankaListNazivFormated_1">
      <item>KARDAMOM VELEPRODAJA j.d.o.o.</item>
    </derivirana_varijabla>
  </DomainObject.Predmet.ProtuStrankaListNazivFormated>
  <DomainObject.Predmet.ProtuStrankaListNazivFormatedOIB>
    <izvorni_sadrzaj>
      <item>KARDAMOM VELEPRODAJA j.d.o.o., OIB 41452262915</item>
    </izvorni_sadrzaj>
    <derivirana_varijabla naziv="DomainObject.Predmet.ProtuStrankaListNazivFormatedOIB_1">
      <item>KARDAMOM VELEPRODAJA j.d.o.o., OIB 41452262915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KARDAMOM VELEPRODAJA j.d.o.o.</izvorni_sadrzaj>
    <derivirana_varijabla naziv="DomainObject.Predmet.ProtustrankaIDrugi_1">KARDAMOM VELEPRODAJA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KARDAMOM VELEPRODAJA j.d.o.o., OIB 41452262915, Trnjanski nasip 6, 10000 Zagreb</izvorni_sadrzaj>
    <derivirana_varijabla naziv="DomainObject.Predmet.ProtustrankaIDrugiAdressOIB_1">KARDAMOM VELEPRODAJA j.d.o.o., OIB 41452262915, Trnjanski nasip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KARDAMOM VELEPRODAJA j.d.o.o.</item>
      <item>FINA Regionalni centar Zagreb</item>
    </izvorni_sadrzaj>
    <derivirana_varijabla naziv="DomainObject.Predmet.SudioniciListNaziv_1">
      <item>KARDAMOM VELEPRODAJA j.d.o.o.</item>
      <item>FINA Regionalni centar Zagreb</item>
    </derivirana_varijabla>
  </DomainObject.Predmet.SudioniciListNaziv>
  <DomainObject.Predmet.SudioniciListAdressOIB>
    <izvorni_sadrzaj>
      <item>KARDAMOM VELEPRODAJA j.d.o.o., OIB 41452262915, Trnjanski nasip 6,10000 Zagreb</item>
      <item>FINA Regionalni centar Zagreb, OIB 85821130368, Trg svibanjskih žrtava 1995. 1,10000 Zagreb</item>
    </izvorni_sadrzaj>
    <derivirana_varijabla naziv="DomainObject.Predmet.SudioniciListAdressOIB_1">
      <item>KARDAMOM VELEPRODAJA j.d.o.o., OIB 41452262915, Trnjanski nasip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41452262915</item>
      <item>, OIB 85821130368</item>
    </izvorni_sadrzaj>
    <derivirana_varijabla naziv="DomainObject.Predmet.SudioniciListNazivOIB_1">
      <item>, OIB 41452262915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C325B4-5431-42A3-A1D9-0F88B1133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3148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2017-10-09T08:33:00Z</dcterms:created>
  <dc:creator>Korisnik</dc:creator>
  <cp:lastModifiedBy>Snježana Markotić Jurić</cp:lastModifiedBy>
  <cp:lastPrinted>2017-10-09T08:32:00Z</cp:lastPrinted>
  <dcterms:modified xmlns:xsi="http://www.w3.org/2001/XMLSchema-instance" xsi:type="dcterms:W3CDTF">2017-10-09T08:43:00Z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