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170d" w14:paraId="9c5170d" w:rsidRDefault="004F3756" w:rsidP="004F3756" w:rsidR="004F3756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756" w:rsidP="004F3756" w:rsidR="004F3756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F3756" w:rsidP="004F3756" w:rsidR="004F3756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F3756" w:rsidP="004F3756" w:rsidR="004F3756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4F3756" w:rsidP="004F3756" w:rsidR="004F3756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4F3756" w:rsidP="004F3756" w:rsidR="004F3756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4F3756" w:rsidP="004F3756" w:rsidR="004F3756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4F3756" w:rsidP="004F3756" w:rsidR="004F3756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</w:t>
      </w:r>
      <w:r>
        <w:rPr>
          <w:rFonts w:cs="Times New Roman" w:eastAsia="Times New Roman"/>
          <w:szCs w:val="24"/>
        </w:rPr>
        <w:t>07/15-01/04 urbroja: 04-06-15-18706 od 24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>SOLAR IMPERIUM d. o. o. Žminj, Zeci 7, OIB 94496391159, MBS 130044200, 15</w:t>
      </w:r>
      <w:r w:rsidRPr="00525201">
        <w:rPr>
          <w:rFonts w:cs="Times New Roman" w:eastAsia="Calibri"/>
          <w:lang w:eastAsia="en-US"/>
        </w:rPr>
        <w:t>. siječnja 2016.</w:t>
      </w:r>
    </w:p>
    <w:p w:rsidRDefault="004F3756" w:rsidP="004F3756" w:rsidR="004F3756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4F3756" w:rsidP="004F3756" w:rsidR="004F3756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4F3756" w:rsidP="004F3756" w:rsidR="004F3756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SOLAR IMPERIUM d. o. o. Žminj, Zeci 7, OIB 94496391159, MBS 130044200.</w:t>
      </w:r>
    </w:p>
    <w:p w:rsidRDefault="004F3756" w:rsidP="004F3756" w:rsidR="004F3756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4F3756" w:rsidP="004F3756" w:rsidR="004F3756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4F3756" w:rsidP="004F3756" w:rsidR="004F3756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4F3756" w:rsidP="004F3756" w:rsidR="004F3756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4F3756" w:rsidP="004F3756" w:rsidR="004F3756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SOLAR IMPERIUM d. o. o. Žminj.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677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23.647,18 </w:t>
      </w:r>
      <w:r w:rsidRPr="00525201">
        <w:rPr>
          <w:rFonts w:cs="Times New Roman" w:eastAsia="Times New Roman"/>
          <w:szCs w:val="24"/>
        </w:rPr>
        <w:t>kuna.</w:t>
      </w:r>
    </w:p>
    <w:p w:rsidRDefault="004F3756" w:rsidP="004F3756" w:rsidR="004F3756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F3756" w:rsidP="004F3756" w:rsidR="004F3756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Tt-15/6877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4F3756" w:rsidP="004F3756" w:rsidR="004F3756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4F3756" w:rsidP="004F3756" w:rsidR="004F3756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4F3756" w:rsidP="004F3756" w:rsidR="004F3756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15</w:t>
      </w:r>
      <w:r w:rsidRPr="00525201">
        <w:rPr>
          <w:rFonts w:cs="Times New Roman" w:eastAsia="Times New Roman"/>
          <w:szCs w:val="24"/>
        </w:rPr>
        <w:t>. siječnja 2016.</w:t>
      </w:r>
    </w:p>
    <w:p w:rsidRDefault="004F3756" w:rsidP="004F3756" w:rsidR="004F3756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4F3756" w:rsidP="004F3756" w:rsidR="004F3756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 w:rsidR="008E5002">
        <w:rPr>
          <w:rFonts w:cs="Times New Roman" w:eastAsia="Times New Roman"/>
          <w:szCs w:val="24"/>
        </w:rPr>
        <w:t>, v. r.</w:t>
      </w:r>
    </w:p>
    <w:p w:rsidRDefault="004F3756" w:rsidP="004F3756" w:rsidR="004F3756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F3756" w:rsidP="004F3756" w:rsidR="004F3756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4F3756" w:rsidP="004F3756" w:rsidR="004F3756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4F3756" w:rsidP="004F3756" w:rsidR="004F3756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F3756" w:rsidP="004F3756" w:rsidR="004F3756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F3756" w:rsidP="004F3756" w:rsidR="004F3756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4F3756" w:rsidP="004F3756" w:rsidR="004F3756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4F3756" w:rsidP="004F3756" w:rsidR="004F3756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tabs>
          <w:tab w:pos="4438" w:val="left"/>
        </w:tabs>
        <w:rPr>
          <w:rFonts w:cs="Times New Roman" w:eastAsia="Times New Roman"/>
        </w:rPr>
      </w:pPr>
    </w:p>
    <w:p w:rsidRDefault="004F3756" w:rsidP="004F3756" w:rsidR="004F3756" w:rsidRPr="00525201">
      <w:pPr>
        <w:rPr>
          <w:rFonts w:cs="Times New Roman" w:eastAsia="Times New Roman"/>
        </w:rPr>
      </w:pPr>
    </w:p>
    <w:p w:rsidRDefault="00A3080B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EB8" w:rsidP="004F3756" w:rsidR="00692EB8">
      <w:r>
        <w:separator/>
      </w:r>
    </w:p>
  </w:endnote>
  <w:endnote w:id="0" w:type="continuationSeparator">
    <w:p w:rsidRDefault="00692EB8" w:rsidP="004F3756" w:rsidR="00692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EB8" w:rsidP="004F3756" w:rsidR="00692EB8">
      <w:r>
        <w:separator/>
      </w:r>
    </w:p>
  </w:footnote>
  <w:footnote w:id="0" w:type="continuationSeparator">
    <w:p w:rsidRDefault="00692EB8" w:rsidP="004F3756" w:rsidR="00692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EB8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3080B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4F3756">
      <w:t>1313</w:t>
    </w:r>
    <w: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EB8" w:rsidP="00D1273B" w:rsidR="00D1273B">
    <w:pPr>
      <w:pStyle w:val="Zaglavlje"/>
      <w:jc w:val="right"/>
    </w:pPr>
    <w:r>
      <w:t>11 St-</w:t>
    </w:r>
    <w:r w:rsidR="004F3756">
      <w:t>1313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5280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5280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4F375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2EB8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E500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3080B"/>
    <w:rsid w:val="00A553F0"/>
    <w:rsid w:val="00A55476"/>
    <w:rsid w:val="00A639DB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55635"/>
    <w:rsid w:val="00B64967"/>
    <w:rsid w:val="00B67AB1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375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37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375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37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75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37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375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80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080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080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080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375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37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375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37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75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37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375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80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080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080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080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St-1313/2015</izvorni_sadrzaj>
    <derivirana_varijabla naziv="DomainObject.Predmet.OznakaBroj_1">St-1313/2015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IMPERIUM d.o.o. ŽMINJ</izvorni_sadrzaj>
    <derivirana_varijabla naziv="DomainObject.Predmet.ProtustrankaFormated_1">  SOLAR IMPERIUM d.o.o. ŽMINJ</derivirana_varijabla>
  </DomainObject.Predmet.ProtustrankaFormated>
  <DomainObject.Predmet.ProtustrankaFormatedOIB>
    <izvorni_sadrzaj>  SOLAR IMPERIUM d.o.o. ŽMINJ, OIB 94496391159</izvorni_sadrzaj>
    <derivirana_varijabla naziv="DomainObject.Predmet.ProtustrankaFormatedOIB_1">  SOLAR IMPERIUM d.o.o. ŽMINJ, OIB 94496391159</derivirana_varijabla>
  </DomainObject.Predmet.ProtustrankaFormatedOIB>
  <DomainObject.Predmet.ProtustrankaFormatedWithAdress>
    <izvorni_sadrzaj> SOLAR IMPERIUM d.o.o. ŽMINJ, Zeci 7, 52341 Žminj</izvorni_sadrzaj>
    <derivirana_varijabla naziv="DomainObject.Predmet.ProtustrankaFormatedWithAdress_1"> SOLAR IMPERIUM d.o.o. ŽMINJ, Zeci 7, 52341 Žminj</derivirana_varijabla>
  </DomainObject.Predmet.ProtustrankaFormatedWithAdress>
  <DomainObject.Predmet.ProtustrankaFormatedWithAdressOIB>
    <izvorni_sadrzaj> SOLAR IMPERIUM d.o.o. ŽMINJ, OIB 94496391159, Zeci 7, 52341 Žminj</izvorni_sadrzaj>
    <derivirana_varijabla naziv="DomainObject.Predmet.ProtustrankaFormatedWithAdressOIB_1"> SOLAR IMPERIUM d.o.o. ŽMINJ, OIB 94496391159, Zeci 7, 52341 Žminj</derivirana_varijabla>
  </DomainObject.Predmet.ProtustrankaFormatedWithAdressOIB>
  <DomainObject.Predmet.ProtustrankaWithAdress>
    <izvorni_sadrzaj>SOLAR IMPERIUM d.o.o. ŽMINJ Zeci 7, 52341 Žminj</izvorni_sadrzaj>
    <derivirana_varijabla naziv="DomainObject.Predmet.ProtustrankaWithAdress_1">SOLAR IMPERIUM d.o.o. ŽMINJ Zeci 7, 52341 Žminj</derivirana_varijabla>
  </DomainObject.Predmet.ProtustrankaWithAdress>
  <DomainObject.Predmet.ProtustrankaWithAdressOIB>
    <izvorni_sadrzaj>SOLAR IMPERIUM d.o.o. ŽMINJ, OIB 94496391159, Zeci 7, 52341 Žminj</izvorni_sadrzaj>
    <derivirana_varijabla naziv="DomainObject.Predmet.ProtustrankaWithAdressOIB_1">SOLAR IMPERIUM d.o.o. ŽMINJ, OIB 94496391159, Zeci 7, 52341 Žminj</derivirana_varijabla>
  </DomainObject.Predmet.ProtustrankaWithAdressOIB>
  <DomainObject.Predmet.ProtustrankaNazivFormated>
    <izvorni_sadrzaj>SOLAR IMPERIUM d.o.o. ŽMINJ</izvorni_sadrzaj>
    <derivirana_varijabla naziv="DomainObject.Predmet.ProtustrankaNazivFormated_1">SOLAR IMPERIUM d.o.o. ŽMINJ</derivirana_varijabla>
  </DomainObject.Predmet.ProtustrankaNazivFormated>
  <DomainObject.Predmet.ProtustrankaNazivFormatedOIB>
    <izvorni_sadrzaj>SOLAR IMPERIUM d.o.o. ŽMINJ, OIB 94496391159</izvorni_sadrzaj>
    <derivirana_varijabla naziv="DomainObject.Predmet.ProtustrankaNazivFormatedOIB_1">SOLAR IMPERIUM d.o.o. ŽMINJ, OIB 94496391159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23647.18</izvorni_sadrzaj>
    <derivirana_varijabla naziv="DomainObject.Predmet.TrenutnaVrijednost_1">23647.18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SOLAR IMPERIUM d.o.o. ŽMINJ</item>
    </izvorni_sadrzaj>
    <derivirana_varijabla naziv="DomainObject.Predmet.ProtuStrankaListFormated_1">
      <item>SOLAR IMPERIUM d.o.o. ŽMINJ</item>
    </derivirana_varijabla>
  </DomainObject.Predmet.ProtuStrankaListFormated>
  <DomainObject.Predmet.ProtuStrankaListFormatedOIB>
    <izvorni_sadrzaj>
      <item>SOLAR IMPERIUM d.o.o. ŽMINJ, OIB 94496391159</item>
    </izvorni_sadrzaj>
    <derivirana_varijabla naziv="DomainObject.Predmet.ProtuStrankaListFormatedOIB_1">
      <item>SOLAR IMPERIUM d.o.o. ŽMINJ, OIB 94496391159</item>
    </derivirana_varijabla>
  </DomainObject.Predmet.ProtuStrankaListFormatedOIB>
  <DomainObject.Predmet.ProtuStrankaListFormatedWithAdress>
    <izvorni_sadrzaj>
      <item>SOLAR IMPERIUM d.o.o. ŽMINJ, Zeci 7, 52341 Žminj</item>
    </izvorni_sadrzaj>
    <derivirana_varijabla naziv="DomainObject.Predmet.ProtuStrankaListFormatedWithAdress_1">
      <item>SOLAR IMPERIUM d.o.o. ŽMINJ, Zeci 7, 52341 Žminj</item>
    </derivirana_varijabla>
  </DomainObject.Predmet.ProtuStrankaListFormatedWithAdress>
  <DomainObject.Predmet.ProtuStrankaListFormatedWithAdressOIB>
    <izvorni_sadrzaj>
      <item>SOLAR IMPERIUM d.o.o. ŽMINJ, OIB 94496391159, Zeci 7, 52341 Žminj</item>
    </izvorni_sadrzaj>
    <derivirana_varijabla naziv="DomainObject.Predmet.ProtuStrankaListFormatedWithAdressOIB_1">
      <item>SOLAR IMPERIUM d.o.o. ŽMINJ, OIB 94496391159, Zeci 7, 52341 Žminj</item>
    </derivirana_varijabla>
  </DomainObject.Predmet.ProtuStrankaListFormatedWithAdressOIB>
  <DomainObject.Predmet.ProtuStrankaListNazivFormated>
    <izvorni_sadrzaj>
      <item>SOLAR IMPERIUM d.o.o. ŽMINJ</item>
    </izvorni_sadrzaj>
    <derivirana_varijabla naziv="DomainObject.Predmet.ProtuStrankaListNazivFormated_1">
      <item>SOLAR IMPERIUM d.o.o. ŽMINJ</item>
    </derivirana_varijabla>
  </DomainObject.Predmet.ProtuStrankaListNazivFormated>
  <DomainObject.Predmet.ProtuStrankaListNazivFormatedOIB>
    <izvorni_sadrzaj>
      <item>SOLAR IMPERIUM d.o.o. ŽMINJ, OIB 94496391159</item>
    </izvorni_sadrzaj>
    <derivirana_varijabla naziv="DomainObject.Predmet.ProtuStrankaListNazivFormatedOIB_1">
      <item>SOLAR IMPERIUM d.o.o. ŽMINJ, OIB 94496391159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SOLAR IMPERIUM d.o.o. ŽMINJ</izvorni_sadrzaj>
    <derivirana_varijabla naziv="DomainObject.Predmet.ProtustrankaIDrugi_1">SOLAR IMPERIUM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SOLAR IMPERIUM d.o.o. ŽMINJ, OIB 94496391159, Zeci 7, 52341 Žminj</izvorni_sadrzaj>
    <derivirana_varijabla naziv="DomainObject.Predmet.ProtustrankaIDrugiAdressOIB_1">SOLAR IMPERIUM d.o.o. ŽMINJ, OIB 94496391159, Zeci 7,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SOLAR IMPERIUM d.o.o. ŽMINJ</item>
    </izvorni_sadrzaj>
    <derivirana_varijabla naziv="DomainObject.Predmet.SudioniciListNaziv_1">
      <item>FINANCIJSKA AGENCIJA, RC RIJEKA, PODRUŽNICA PULA, PULA</item>
      <item>SOLAR IMPERIUM 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SOLAR IMPERIUM d.o.o. ŽMINJ, OIB 94496391159, Zeci 7,52341 Žminj</item>
    </izvorni_sadrzaj>
    <derivirana_varijabla naziv="DomainObject.Predmet.SudioniciListAdressOIB_1">
      <item>FINANCIJSKA AGENCIJA, RC RIJEKA, PODRUŽNICA PULA, PULA, OIB 85821130368, Giardini 5,52100 Pula</item>
      <item>SOLAR IMPERIUM d.o.o. ŽMINJ, OIB 94496391159, Zeci 7,52341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94496391159</item>
    </izvorni_sadrzaj>
    <derivirana_varijabla naziv="DomainObject.Predmet.SudioniciListNazivOIB_1">
      <item>, OIB 85821130368</item>
      <item>, OIB 94496391159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413</properties:Words>
  <properties:Characters>2191</properties:Characters>
  <properties:Lines>95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2016-01-15T11:47:00Z</dcterms:created>
  <dc:creator>Mihaela Kaligari</dc:creator>
  <dc:description/>
  <cp:keywords/>
  <cp:lastModifiedBy>Sanja Prodan</cp:lastModifiedBy>
  <cp:lastPrinted>2016-01-15T11:49:00Z</cp:lastPrinted>
  <dcterms:modified xmlns:xsi="http://www.w3.org/2001/XMLSchema-instance" xsi:type="dcterms:W3CDTF">2016-01-18T07:35:00Z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