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0231" w14:paraId="4ab0231" w:rsidRDefault="00281175" w:rsidP="00910611" w:rsidR="00281175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175" w:rsidP="00D04179" w:rsidR="0028117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81175" w:rsidP="00D04179" w:rsidR="0028117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81175" w:rsidP="00D04179" w:rsidR="00281175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36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72FF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72FF4" w:rsidRPr="00572FF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2FF4" w:rsidRP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ADEO d.o.o. Gerovo, Snježnička b.b., OIB: 97225420889, MBS: 040142018</w:t>
      </w:r>
      <w:r w:rsidR="00572FF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22.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kolovoza</w:t>
      </w:r>
      <w:r w:rsidR="001325EF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610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65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12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7B7" w:rsidP="009D1D07" w:rsidR="00D257B7">
      <w:pPr>
        <w:spacing w:lineRule="auto" w:line="240" w:after="0"/>
      </w:pPr>
      <w:r>
        <w:separator/>
      </w:r>
    </w:p>
  </w:endnote>
  <w:endnote w:id="0" w:type="continuationSeparator">
    <w:p w:rsidRDefault="00D257B7" w:rsidP="009D1D07" w:rsidR="00D257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81175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7B7" w:rsidP="009D1D07" w:rsidR="00D257B7">
      <w:pPr>
        <w:spacing w:lineRule="auto" w:line="240" w:after="0"/>
      </w:pPr>
      <w:r>
        <w:separator/>
      </w:r>
    </w:p>
  </w:footnote>
  <w:footnote w:id="0" w:type="continuationSeparator">
    <w:p w:rsidRDefault="00D257B7" w:rsidP="009D1D07" w:rsidR="00D257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A31610">
      <w:rPr>
        <w:rFonts w:eastAsia="Times New Roman" w:hAnsi="Times New Roman" w:ascii="Times New Roman"/>
        <w:sz w:val="24"/>
        <w:szCs w:val="24"/>
        <w:lang w:eastAsia="hr-HR"/>
      </w:rPr>
      <w:t>3</w:t>
    </w:r>
    <w:r w:rsidR="00572FF4">
      <w:rPr>
        <w:rFonts w:eastAsia="Times New Roman" w:hAnsi="Times New Roman" w:ascii="Times New Roman"/>
        <w:sz w:val="24"/>
        <w:szCs w:val="24"/>
        <w:lang w:eastAsia="hr-HR"/>
      </w:rPr>
      <w:t>36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B1889"/>
    <w:rsid w:val="00217A52"/>
    <w:rsid w:val="00227AC9"/>
    <w:rsid w:val="002371D6"/>
    <w:rsid w:val="002522C0"/>
    <w:rsid w:val="002720CB"/>
    <w:rsid w:val="00272D47"/>
    <w:rsid w:val="00281175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5797D"/>
    <w:rsid w:val="00C63AD5"/>
    <w:rsid w:val="00CF0D38"/>
    <w:rsid w:val="00D05600"/>
    <w:rsid w:val="00D257B7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1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11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117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11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11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11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11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117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11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11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ADEO društvo s ograničenom odgovornošću za trgovinu, ugostiteljstvo i nekretnine</izvorni_sadrzaj>
    <derivirana_varijabla naziv="DomainObject.Predmet.ProtustrankaFormated_1">  ADEO društvo s ograničenom odgovornošću za trgovinu, ugostiteljstvo i nekretnine</derivirana_varijabla>
  </DomainObject.Predmet.ProtustrankaFormated>
  <DomainObject.Predmet.ProtustrankaFormatedOIB>
    <izvorni_sadrzaj>  ADEO društvo s ograničenom odgovornošću za trgovinu, ugostiteljstvo i nekretnine, OIB 97225420889</izvorni_sadrzaj>
    <derivirana_varijabla naziv="DomainObject.Predmet.ProtustrankaFormatedOIB_1">  ADEO društvo s ograničenom odgovornošću za trgovinu, ugostiteljstvo i nekretnine, OIB 97225420889</derivirana_varijabla>
  </DomainObject.Predmet.ProtustrankaFormatedOIB>
  <DomainObject.Predmet.ProtustrankaFormatedWithAdress>
    <izvorni_sadrzaj> ADEO društvo s ograničenom odgovornošću za trgovinu, ugostiteljstvo i nekretnine, Snježnička bb, 51304 Gerovo</izvorni_sadrzaj>
    <derivirana_varijabla naziv="DomainObject.Predmet.ProtustrankaFormatedWithAdress_1"> ADEO društvo s ograničenom odgovornošću za trgovinu, ugostiteljstvo i nekretnine, Snježnička bb, 51304 Gerovo</derivirana_varijabla>
  </DomainObject.Predmet.ProtustrankaFormatedWithAdress>
  <DomainObject.Predmet.ProtustrankaFormatedWithAdressOIB>
    <izvorni_sadrzaj> ADEO društvo s ograničenom odgovornošću za trgovinu, ugostiteljstvo i nekretnine, OIB 97225420889, Snježnička bb, 51304 Gerovo</izvorni_sadrzaj>
    <derivirana_varijabla naziv="DomainObject.Predmet.ProtustrankaFormatedWithAdressOIB_1"> ADEO društvo s ograničenom odgovornošću za trgovinu, ugostiteljstvo i nekretnine, OIB 97225420889, Snježnička bb, 51304 Gerovo</derivirana_varijabla>
  </DomainObject.Predmet.ProtustrankaFormatedWithAdressOIB>
  <DomainObject.Predmet.ProtustrankaWithAdress>
    <izvorni_sadrzaj>ADEO društvo s ograničenom odgovornošću za trgovinu, ugostiteljstvo i nekretnine Snježnička bb, 51304 Gerovo</izvorni_sadrzaj>
    <derivirana_varijabla naziv="DomainObject.Predmet.ProtustrankaWithAdress_1">ADEO društvo s ograničenom odgovornošću za trgovinu, ugostiteljstvo i nekretnine Snježnička bb, 51304 Gerovo</derivirana_varijabla>
  </DomainObject.Predmet.ProtustrankaWithAdress>
  <DomainObject.Predmet.ProtustrankaWithAdressOIB>
    <izvorni_sadrzaj>ADEO društvo s ograničenom odgovornošću za trgovinu, ugostiteljstvo i nekretnine, OIB 97225420889, Snježnička bb, 51304 Gerovo</izvorni_sadrzaj>
    <derivirana_varijabla naziv="DomainObject.Predmet.ProtustrankaWithAdressOIB_1">ADEO društvo s ograničenom odgovornošću za trgovinu, ugostiteljstvo i nekretnine, OIB 97225420889, Snježnička bb, 51304 Gerovo</derivirana_varijabla>
  </DomainObject.Predmet.ProtustrankaWithAdressOIB>
  <DomainObject.Predmet.ProtustrankaNazivFormated>
    <izvorni_sadrzaj>ADEO društvo s ograničenom odgovornošću za trgovinu, ugostiteljstvo i nekretnine</izvorni_sadrzaj>
    <derivirana_varijabla naziv="DomainObject.Predmet.ProtustrankaNazivFormated_1">ADEO društvo s ograničenom odgovornošću za trgovinu, ugostiteljstvo i nekretnine</derivirana_varijabla>
  </DomainObject.Predmet.ProtustrankaNazivFormated>
  <DomainObject.Predmet.ProtustrankaNazivFormatedOIB>
    <izvorni_sadrzaj>ADEO društvo s ograničenom odgovornošću za trgovinu, ugostiteljstvo i nekretnine, OIB 97225420889</izvorni_sadrzaj>
    <derivirana_varijabla naziv="DomainObject.Predmet.ProtustrankaNazivFormatedOIB_1">ADEO društvo s ograničenom odgovornošću za trgovinu, ugostiteljstvo i nekretnine,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ADEO društvo s ograničenom odgovornošću za trgovinu, ugostiteljstvo i nekretnine</item>
    </izvorni_sadrzaj>
    <derivirana_varijabla naziv="DomainObject.Predmet.ProtuStrankaListFormated_1">
      <item>ADEO društvo s ograničenom odgovornošću za trgovinu, ugostiteljstvo i nekretnine</item>
    </derivirana_varijabla>
  </DomainObject.Predmet.ProtuStrankaListFormated>
  <DomainObject.Predmet.ProtuStrankaListFormatedOIB>
    <izvorni_sadrzaj>
      <item>ADEO društvo s ograničenom odgovornošću za trgovinu, ugostiteljstvo i nekretnine, OIB 97225420889</item>
    </izvorni_sadrzaj>
    <derivirana_varijabla naziv="DomainObject.Predmet.ProtuStrankaListFormatedOIB_1">
      <item>ADEO društvo s ograničenom odgovornošću za trgovinu, ugostiteljstvo i nekretnine, OIB 97225420889</item>
    </derivirana_varijabla>
  </DomainObject.Predmet.ProtuStrankaListFormatedOIB>
  <DomainObject.Predmet.ProtuStrankaListFormatedWithAdress>
    <izvorni_sadrzaj>
      <item>ADEO društvo s ograničenom odgovornošću za trgovinu, ugostiteljstvo i nekretnine, Snježnička bb, 51304 Gerovo</item>
    </izvorni_sadrzaj>
    <derivirana_varijabla naziv="DomainObject.Predmet.ProtuStrankaListFormatedWithAdress_1">
      <item>ADEO društvo s ograničenom odgovornošću za trgovinu, ugostiteljstvo i nekretnine, Snježnička bb, 51304 Gerovo</item>
    </derivirana_varijabla>
  </DomainObject.Predmet.ProtuStrankaListFormatedWithAdress>
  <DomainObject.Predmet.ProtuStrankaListFormatedWithAdressOIB>
    <izvorni_sadrzaj>
      <item>ADEO društvo s ograničenom odgovornošću za trgovinu, ugostiteljstvo i nekretnine, OIB 97225420889, Snježnička bb, 51304 Gerovo</item>
    </izvorni_sadrzaj>
    <derivirana_varijabla naziv="DomainObject.Predmet.ProtuStrankaListFormatedWithAdressOIB_1">
      <item>ADEO društvo s ograničenom odgovornošću za trgovinu, ugostiteljstvo i nekretnine, OIB 97225420889, Snježnička bb, 51304 Gerovo</item>
    </derivirana_varijabla>
  </DomainObject.Predmet.ProtuStrankaListFormatedWithAdressOIB>
  <DomainObject.Predmet.ProtuStrankaListNazivFormated>
    <izvorni_sadrzaj>
      <item>ADEO društvo s ograničenom odgovornošću za trgovinu, ugostiteljstvo i nekretnine</item>
    </izvorni_sadrzaj>
    <derivirana_varijabla naziv="DomainObject.Predmet.ProtuStrankaListNazivFormated_1">
      <item>ADEO društvo s ograničenom odgovornošću za trgovinu, ugostiteljstvo i nekretnine</item>
    </derivirana_varijabla>
  </DomainObject.Predmet.ProtuStrankaListNazivFormated>
  <DomainObject.Predmet.ProtuStrankaListNazivFormatedOIB>
    <izvorni_sadrzaj>
      <item>ADEO društvo s ograničenom odgovornošću za trgovinu, ugostiteljstvo i nekretnine, OIB 97225420889</item>
    </izvorni_sadrzaj>
    <derivirana_varijabla naziv="DomainObject.Predmet.ProtuStrankaListNazivFormatedOIB_1">
      <item>ADEO društvo s ograničenom odgovornošću za trgovinu, ugostiteljstvo i nekretnine,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ADEO društvo s ograničenom odgovornošću za trgovinu, ugostiteljstvo i nekretnine</izvorni_sadrzaj>
    <derivirana_varijabla naziv="DomainObject.Predmet.ProtustrankaIDrugi_1">ADEO društvo s ograničenom odgovornošću za trgovinu, ugostiteljstvo i nekretnine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ADEO društvo s ograničenom odgovornošću za trgovinu, ugostiteljstvo i nekretnine, OIB 97225420889, Snježnička bb, 51304 Gerovo</izvorni_sadrzaj>
    <derivirana_varijabla naziv="DomainObject.Predmet.ProtustrankaIDrugiAdressOIB_1">ADEO društvo s ograničenom odgovornošću za trgovinu, ugostiteljstvo i nekretnine,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ADEO društvo s ograničenom odgovornošću za trgovinu, ugostiteljstvo i nekretnine</item>
    </izvorni_sadrzaj>
    <derivirana_varijabla naziv="DomainObject.Predmet.SudioniciListNaziv_1">
      <item>FINA Rijeka</item>
      <item>ADEO društvo s ograničenom odgovornošću za trgovinu, ugostiteljstvo i nekretnine</item>
    </derivirana_varijabla>
  </DomainObject.Predmet.SudioniciListNaziv>
  <DomainObject.Predmet.SudioniciListAdressOIB>
    <izvorni_sadrzaj>
      <item>FINA Rijeka, OIB 85821130368, Frana Kurelca 8,51000 Rijeka</item>
      <item>ADEO društvo s ograničenom odgovornošću za trgovinu, ugostiteljstvo i nekretnine, OIB 97225420889, Snježnička bb,51304 Gerovo</item>
    </izvorni_sadrzaj>
    <derivirana_varijabla naziv="DomainObject.Predmet.SudioniciListAdressOIB_1">
      <item>FINA Rijeka, OIB 85821130368, Frana Kurelca 8,51000 Rijeka</item>
      <item>ADEO društvo s ograničenom odgovornošću za trgovinu, ugostiteljstvo i nekretnine,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97225420889</item>
    </izvorni_sadrzaj>
    <derivirana_varijabla naziv="DomainObject.Predmet.SudioniciListNazivOIB_1">
      <item>, OIB 85821130368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1517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2016-09-12T08:09:00Z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2016-09-12T08:55:00Z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