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965f" w14:paraId="04d965f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094325">
        <w:t>3816</w:t>
      </w:r>
      <w:r w:rsidR="0059707C">
        <w:t>/16-9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094325" w:rsidRPr="00B36625">
        <w:t>TOMO I ANTUN j.d.o.o., OIB: 88643167057, Zagreb (Grad Zagreb), Laška ulica/28 A</w:t>
      </w:r>
      <w:r>
        <w:t>, dana 4. listopada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94325" w:rsidRPr="00B36625">
        <w:t>TOMO I ANTUN j.d.o.o., OIB: 88643167057, Zagreb (Grad Zagreb), Laška ulica/28 A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094325">
        <w:t>381616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094325" w:rsidP="00094325" w:rsidR="00094325">
      <w:pPr>
        <w:ind w:firstLine="709"/>
        <w:jc w:val="both"/>
      </w:pPr>
      <w:r>
        <w:t>Financijska agencija, Regionalni centar Zagreb, podnijela je ovom sudu prijedlog za otvaranje stečajnog postupka nad dužnikom TOMO I ANTUN j.d.o.o., OIB: 88643167057, Zagreb (Grad Zagreb), Laška ulica/28 A.</w:t>
      </w:r>
    </w:p>
    <w:p w:rsidRDefault="00094325" w:rsidP="00094325" w:rsidR="00094325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94325" w:rsidP="00094325" w:rsidR="00094325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94325" w:rsidP="00094325" w:rsidR="00094325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94325" w:rsidP="00094325" w:rsidR="00094325">
      <w:pPr>
        <w:jc w:val="both"/>
      </w:pPr>
    </w:p>
    <w:p w:rsidRDefault="00094325" w:rsidP="00094325" w:rsidR="00094325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327 dana, u ukupnom iznosu od 16.650,00 kn, kao i da dužnik ima 1 zaposlenih.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94325" w:rsidP="00094325" w:rsidR="00094325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94325" w:rsidP="00094325" w:rsidR="003A4D0D">
      <w:pPr>
        <w:pStyle w:val="Tijeloteksta"/>
        <w:ind w:firstLine="708"/>
      </w:pPr>
      <w:r>
        <w:t xml:space="preserve"> </w:t>
      </w:r>
      <w:r w:rsidR="003A4D0D">
        <w:t xml:space="preserve">Sud je rješenjem od 17.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dostavili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094325">
        <w:t>9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3A4D0D" w:rsidP="003A4D0D" w:rsidR="003A4D0D">
      <w:pPr>
        <w:jc w:val="center"/>
      </w:pPr>
      <w:r>
        <w:t>U Zagrebu 4. listopada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3A4D0D" w:rsidP="003A4D0D" w:rsidR="003A4D0D">
      <w:pPr>
        <w:pStyle w:val="Odlomakpopisa"/>
      </w:pPr>
    </w:p>
    <w:sectPr w:rsidSect="003A4D0D" w:rsidR="003A4D0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094325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0A96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094325">
      <w:t xml:space="preserve">St-3816/16-9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094325"/>
    <w:rsid w:val="001E09E0"/>
    <w:rsid w:val="00260A96"/>
    <w:rsid w:val="003A4D0D"/>
    <w:rsid w:val="0059707C"/>
    <w:rsid w:val="006036EA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A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A9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A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A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A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A9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A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A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36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3816</izvorni_sadrzaj>
    <derivirana_varijabla naziv="DomainObject.Predmet.Broj_1">3816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St-3816/2016</izvorni_sadrzaj>
    <derivirana_varijabla naziv="DomainObject.Predmet.OznakaBroj_1">St-3816/2016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I ANTUN j.d.o.o.</izvorni_sadrzaj>
    <derivirana_varijabla naziv="DomainObject.Predmet.ProtustrankaFormated_1">  TOMO I ANTUN j.d.o.o.</derivirana_varijabla>
  </DomainObject.Predmet.ProtustrankaFormated>
  <DomainObject.Predmet.ProtustrankaFormatedOIB>
    <izvorni_sadrzaj>  TOMO I ANTUN j.d.o.o., OIB 88643167057</izvorni_sadrzaj>
    <derivirana_varijabla naziv="DomainObject.Predmet.ProtustrankaFormatedOIB_1">  TOMO I ANTUN j.d.o.o., OIB 88643167057</derivirana_varijabla>
  </DomainObject.Predmet.ProtustrankaFormatedOIB>
  <DomainObject.Predmet.ProtustrankaFormatedWithAdress>
    <izvorni_sadrzaj> TOMO I ANTUN j.d.o.o., Laška ulica/28 A, 10000 Zagreb</izvorni_sadrzaj>
    <derivirana_varijabla naziv="DomainObject.Predmet.ProtustrankaFormatedWithAdress_1"> TOMO I ANTUN j.d.o.o., Laška ulica/28 A, 10000 Zagreb</derivirana_varijabla>
  </DomainObject.Predmet.ProtustrankaFormatedWithAdress>
  <DomainObject.Predmet.ProtustrankaFormatedWithAdressOIB>
    <izvorni_sadrzaj> TOMO I ANTUN j.d.o.o., OIB 88643167057, Laška ulica/28 A, 10000 Zagreb</izvorni_sadrzaj>
    <derivirana_varijabla naziv="DomainObject.Predmet.ProtustrankaFormatedWithAdressOIB_1"> TOMO I ANTUN j.d.o.o., OIB 88643167057, Laška ulica/28 A, 10000 Zagreb</derivirana_varijabla>
  </DomainObject.Predmet.ProtustrankaFormatedWithAdressOIB>
  <DomainObject.Predmet.ProtustrankaWithAdress>
    <izvorni_sadrzaj>TOMO I ANTUN j.d.o.o. Laška ulica/28 A, 10000 Zagreb</izvorni_sadrzaj>
    <derivirana_varijabla naziv="DomainObject.Predmet.ProtustrankaWithAdress_1">TOMO I ANTUN j.d.o.o. Laška ulica/28 A, 10000 Zagreb</derivirana_varijabla>
  </DomainObject.Predmet.ProtustrankaWithAdress>
  <DomainObject.Predmet.ProtustrankaWithAdressOIB>
    <izvorni_sadrzaj>TOMO I ANTUN j.d.o.o., OIB 88643167057, Laška ulica/28 A, 10000 Zagreb</izvorni_sadrzaj>
    <derivirana_varijabla naziv="DomainObject.Predmet.ProtustrankaWithAdressOIB_1">TOMO I ANTUN j.d.o.o., OIB 88643167057, Laška ulica/28 A, 10000 Zagreb</derivirana_varijabla>
  </DomainObject.Predmet.ProtustrankaWithAdressOIB>
  <DomainObject.Predmet.ProtustrankaNazivFormated>
    <izvorni_sadrzaj>TOMO I ANTUN j.d.o.o.</izvorni_sadrzaj>
    <derivirana_varijabla naziv="DomainObject.Predmet.ProtustrankaNazivFormated_1">TOMO I ANTUN j.d.o.o.</derivirana_varijabla>
  </DomainObject.Predmet.ProtustrankaNazivFormated>
  <DomainObject.Predmet.ProtustrankaNazivFormatedOIB>
    <izvorni_sadrzaj>TOMO I ANTUN j.d.o.o., OIB 88643167057</izvorni_sadrzaj>
    <derivirana_varijabla naziv="DomainObject.Predmet.ProtustrankaNazivFormatedOIB_1">TOMO I ANTUN j.d.o.o., OIB 88643167057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 I ANTUN j.d.o.o.</item>
    </izvorni_sadrzaj>
    <derivirana_varijabla naziv="DomainObject.Predmet.ProtuStrankaListFormated_1">
      <item>TOMO I ANTUN j.d.o.o.</item>
    </derivirana_varijabla>
  </DomainObject.Predmet.ProtuStrankaListFormated>
  <DomainObject.Predmet.ProtuStrankaListFormatedOIB>
    <izvorni_sadrzaj>
      <item>TOMO I ANTUN j.d.o.o., OIB 88643167057</item>
    </izvorni_sadrzaj>
    <derivirana_varijabla naziv="DomainObject.Predmet.ProtuStrankaListFormatedOIB_1">
      <item>TOMO I ANTUN j.d.o.o., OIB 88643167057</item>
    </derivirana_varijabla>
  </DomainObject.Predmet.ProtuStrankaListFormatedOIB>
  <DomainObject.Predmet.ProtuStrankaListFormatedWithAdress>
    <izvorni_sadrzaj>
      <item>TOMO I ANTUN j.d.o.o., Laška ulica/28 A, 10000 Zagreb</item>
    </izvorni_sadrzaj>
    <derivirana_varijabla naziv="DomainObject.Predmet.ProtuStrankaListFormatedWithAdress_1">
      <item>TOMO I ANTUN j.d.o.o., Laška ulica/28 A, 10000 Zagreb</item>
    </derivirana_varijabla>
  </DomainObject.Predmet.ProtuStrankaListFormatedWithAdress>
  <DomainObject.Predmet.ProtuStrankaListFormatedWithAdressOIB>
    <izvorni_sadrzaj>
      <item>TOMO I ANTUN j.d.o.o., OIB 88643167057, Laška ulica/28 A, 10000 Zagreb</item>
    </izvorni_sadrzaj>
    <derivirana_varijabla naziv="DomainObject.Predmet.ProtuStrankaListFormatedWithAdressOIB_1">
      <item>TOMO I ANTUN j.d.o.o., OIB 88643167057, Laška ulica/28 A, 10000 Zagreb</item>
    </derivirana_varijabla>
  </DomainObject.Predmet.ProtuStrankaListFormatedWithAdressOIB>
  <DomainObject.Predmet.ProtuStrankaListNazivFormated>
    <izvorni_sadrzaj>
      <item>TOMO I ANTUN j.d.o.o.</item>
    </izvorni_sadrzaj>
    <derivirana_varijabla naziv="DomainObject.Predmet.ProtuStrankaListNazivFormated_1">
      <item>TOMO I ANTUN j.d.o.o.</item>
    </derivirana_varijabla>
  </DomainObject.Predmet.ProtuStrankaListNazivFormated>
  <DomainObject.Predmet.ProtuStrankaListNazivFormatedOIB>
    <izvorni_sadrzaj>
      <item>TOMO I ANTUN j.d.o.o., OIB 88643167057</item>
    </izvorni_sadrzaj>
    <derivirana_varijabla naziv="DomainObject.Predmet.ProtuStrankaListNazivFormatedOIB_1">
      <item>TOMO I ANTUN j.d.o.o., OIB 88643167057</item>
    </derivirana_varijabla>
  </DomainObject.Predmet.ProtuStrankaListNazivFormatedOIB>
  <DomainObject.Predmet.OstaliListFormated>
    <izvorni_sadrzaj>
      <item>Toma Tomkić</item>
    </izvorni_sadrzaj>
    <derivirana_varijabla naziv="DomainObject.Predmet.OstaliListFormated_1">
      <item>Toma Tomkić</item>
    </derivirana_varijabla>
  </DomainObject.Predmet.OstaliListFormated>
  <DomainObject.Predmet.OstaliListFormatedOIB>
    <izvorni_sadrzaj>
      <item>Toma Tomkić, OIB 60616472214</item>
    </izvorni_sadrzaj>
    <derivirana_varijabla naziv="DomainObject.Predmet.OstaliListFormatedOIB_1">
      <item>Toma Tomkić, OIB 60616472214</item>
    </derivirana_varijabla>
  </DomainObject.Predmet.OstaliListFormatedOIB>
  <DomainObject.Predmet.OstaliListFormatedWithAdress>
    <izvorni_sadrzaj>
      <item>Toma Tomkić, Makarska Ulica 12a, 10000 Zagreb</item>
    </izvorni_sadrzaj>
    <derivirana_varijabla naziv="DomainObject.Predmet.OstaliListFormatedWithAdress_1">
      <item>Toma Tomkić, Makarska Ulica 12a, 10000 Zagreb</item>
    </derivirana_varijabla>
  </DomainObject.Predmet.OstaliListFormatedWithAdress>
  <DomainObject.Predmet.OstaliListFormatedWithAdressOIB>
    <izvorni_sadrzaj>
      <item>Toma Tomkić, OIB 60616472214, Makarska Ulica 12a, 10000 Zagreb</item>
    </izvorni_sadrzaj>
    <derivirana_varijabla naziv="DomainObject.Predmet.OstaliListFormatedWithAdressOIB_1">
      <item>Toma Tomkić, OIB 60616472214, Makarska Ulica 12a, 10000 Zagreb</item>
    </derivirana_varijabla>
  </DomainObject.Predmet.OstaliListFormatedWithAdressOIB>
  <DomainObject.Predmet.OstaliListNazivFormated>
    <izvorni_sadrzaj>
      <item>Toma Tomkić</item>
    </izvorni_sadrzaj>
    <derivirana_varijabla naziv="DomainObject.Predmet.OstaliListNazivFormated_1">
      <item>Toma Tomkić</item>
    </derivirana_varijabla>
  </DomainObject.Predmet.OstaliListNazivFormated>
  <DomainObject.Predmet.OstaliListNazivFormatedOIB>
    <izvorni_sadrzaj>
      <item>Toma Tomkić, OIB 60616472214</item>
    </izvorni_sadrzaj>
    <derivirana_varijabla naziv="DomainObject.Predmet.OstaliListNazivFormatedOIB_1">
      <item>Toma Tomkić, OIB 60616472214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 I ANTUN j.d.o.o.</izvorni_sadrzaj>
    <derivirana_varijabla naziv="DomainObject.Predmet.ProtustrankaIDrugi_1">TOMO I ANTUN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 I ANTUN j.d.o.o., OIB 88643167057, Laška ulica/28 A, 10000 Zagreb</izvorni_sadrzaj>
    <derivirana_varijabla naziv="DomainObject.Predmet.ProtustrankaIDrugiAdressOIB_1">TOMO I ANTUN j.d.o.o., OIB 88643167057, Laška ulica/28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I ANTUN j.d.o.o.</item>
      <item>Toma Tomkić</item>
    </izvorni_sadrzaj>
    <derivirana_varijabla naziv="DomainObject.Predmet.SudioniciListNaziv_1">
      <item>FINA Regionalni centar Zagreb</item>
      <item>TOMO I ANTUN j.d.o.o.</item>
      <item>Toma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 I ANTUN j.d.o.o., OIB 88643167057, Laška ulica/28 A,10000 Zagreb</item>
      <item>Toma Tomkić, OIB 60616472214, Makarska Ulica 12a,10000 Zagreb</item>
    </izvorni_sadrzaj>
    <derivirana_varijabla naziv="DomainObject.Predmet.SudioniciListAdressOIB_1">
      <item>FINA Regionalni centar Zagreb, OIB 85821130368, Trg svibanjskih žrtava 1995. 1,10000 Zagreb</item>
      <item>TOMO I ANTUN j.d.o.o., OIB 88643167057, Laška ulica/28 A,10000 Zagreb</item>
      <item>Toma Tomkić, OIB 60616472214, Makarska Ulica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88643167057</item>
      <item>, OIB 60616472214</item>
    </izvorni_sadrzaj>
    <derivirana_varijabla naziv="DomainObject.Predmet.SudioniciListNazivOIB_1">
      <item>, OIB 85821130368</item>
      <item>, OIB 88643167057</item>
      <item>, OIB 60616472214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909</properties:Words>
  <properties:Characters>5058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2017-10-04T08:46:00Z</dcterms:created>
  <dc:creator>Valentina Kranjčić</dc:creator>
  <cp:lastModifiedBy>Valentina Kranjčić</cp:lastModifiedBy>
  <cp:lastPrinted>2017-10-04T08:46:00Z</cp:lastPrinted>
  <dcterms:modified xmlns:xsi="http://www.w3.org/2001/XMLSchema-instance" xsi:type="dcterms:W3CDTF">2017-10-04T10:55:00Z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