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8683" w14:paraId="2698683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A81F7F" w:rsidR="00135B11">
      <w:pPr>
        <w:spacing w:before="16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1E73AE">
        <w:t>LETAJ d.o.o. Trogir, Pantan 1</w:t>
      </w:r>
      <w:r w:rsidR="00514F66">
        <w:t>,</w:t>
      </w:r>
      <w:r w:rsidR="00A81F7F">
        <w:t xml:space="preserve"> OIB: </w:t>
      </w:r>
      <w:r w:rsidR="001E73AE">
        <w:t xml:space="preserve"> </w:t>
      </w:r>
      <w:r w:rsidR="001E73AE" w:rsidRPr="001E73AE">
        <w:t>31692419408</w:t>
      </w:r>
      <w:r w:rsidR="0099065A">
        <w:t>,</w:t>
      </w:r>
      <w:r w:rsidR="001E73AE">
        <w:t xml:space="preserve"> </w:t>
      </w:r>
      <w:r w:rsidR="00A81F7F">
        <w:t>d</w:t>
      </w:r>
      <w:r w:rsidR="0099065A">
        <w:t>ana 27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1E73AE" w:rsidRPr="001E73AE">
        <w:t>LETAJ d.o.o. Trogir, Pantan 1, OIB:  31692419408</w:t>
      </w:r>
      <w:r w:rsidR="001C46EA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1E73AE">
        <w:t xml:space="preserve">644.785,36 </w:t>
      </w:r>
      <w:r>
        <w:t>kn.</w:t>
      </w:r>
    </w:p>
    <w:p w:rsidRDefault="00135B11" w:rsidP="00514F66" w:rsidR="00135B11">
      <w:pPr>
        <w:spacing w:before="12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514F66" w:rsidR="00215F13">
      <w:pPr>
        <w:spacing w:before="160"/>
        <w:jc w:val="center"/>
      </w:pPr>
      <w:r>
        <w:t xml:space="preserve">U Splitu, </w:t>
      </w:r>
      <w:r w:rsidR="0099065A">
        <w:t>27</w:t>
      </w:r>
      <w:r w:rsidR="00135B11">
        <w:t>. siječnja 2016</w:t>
      </w:r>
      <w:r w:rsidR="00215F13">
        <w:t>. godine</w:t>
      </w:r>
    </w:p>
    <w:p w:rsidRDefault="00215F13" w:rsidP="00514F66" w:rsidR="00215F13">
      <w:pPr>
        <w:spacing w:before="16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514F66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1E73AE">
      <w:t>766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C46EA"/>
    <w:rsid w:val="001D2072"/>
    <w:rsid w:val="001D2EB8"/>
    <w:rsid w:val="001E4455"/>
    <w:rsid w:val="001E73AE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14F66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52FE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65A"/>
    <w:rsid w:val="0099084A"/>
    <w:rsid w:val="009B1540"/>
    <w:rsid w:val="009B7BE9"/>
    <w:rsid w:val="009C0005"/>
    <w:rsid w:val="009E74D1"/>
    <w:rsid w:val="00A01915"/>
    <w:rsid w:val="00A11CD5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F7F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LETAJ, društvo s ograničenom odgovornošću za proizvodnju hrane i pića i trgovinu</izvorni_sadrzaj>
    <derivirana_varijabla naziv="DomainObject.Predmet.ProtustrankaFormated_1">  LETAJ, društvo s ograničenom odgovornošću za proizvodnju hrane i pića i trgovinu</derivirana_varijabla>
  </DomainObject.Predmet.ProtustrankaFormated>
  <DomainObject.Predmet.ProtustrankaFormatedOIB>
    <izvorni_sadrzaj>  LETAJ, društvo s ograničenom odgovornošću za proizvodnju hrane i pića i trgovinu, OIB 31692419408</izvorni_sadrzaj>
    <derivirana_varijabla naziv="DomainObject.Predmet.ProtustrankaFormatedOIB_1">  LETAJ, društvo s ograničenom odgovornošću za proizvodnju hrane i pića i trgovinu, OIB 31692419408</derivirana_varijabla>
  </DomainObject.Predmet.ProtustrankaFormatedOIB>
  <DomainObject.Predmet.ProtustrankaFormatedWithAdress>
    <izvorni_sadrzaj> LETAJ, društvo s ograničenom odgovornošću za proizvodnju hrane i pića i trgovinu, Pantan 1, 21220 Trogir</izvorni_sadrzaj>
    <derivirana_varijabla naziv="DomainObject.Predmet.ProtustrankaFormatedWithAdress_1"> LETAJ, društvo s ograničenom odgovornošću za proizvodnju hrane i pića i trgovinu, Pantan 1, 21220 Trogir</derivirana_varijabla>
  </DomainObject.Predmet.ProtustrankaFormatedWithAdress>
  <DomainObject.Predmet.ProtustrankaFormatedWithAdressOIB>
    <izvorni_sadrzaj> LETAJ, društvo s ograničenom odgovornošću za proizvodnju hrane i pića i trgovinu, OIB 31692419408, Pantan 1, 21220 Trogir</izvorni_sadrzaj>
    <derivirana_varijabla naziv="DomainObject.Predmet.ProtustrankaFormatedWithAdressOIB_1"> LETAJ, društvo s ograničenom odgovornošću za proizvodnju hrane i pića i trgovinu, OIB 31692419408, Pantan 1, 21220 Trogir</derivirana_varijabla>
  </DomainObject.Predmet.ProtustrankaFormatedWithAdressOIB>
  <DomainObject.Predmet.ProtustrankaWithAdress>
    <izvorni_sadrzaj>LETAJ, društvo s ograničenom odgovornošću za proizvodnju hrane i pića i trgovinu Pantan 1, 21220 Trogir</izvorni_sadrzaj>
    <derivirana_varijabla naziv="DomainObject.Predmet.ProtustrankaWithAdress_1">LETAJ, društvo s ograničenom odgovornošću za proizvodnju hrane i pića i trgovinu Pantan 1, 21220 Trogir</derivirana_varijabla>
  </DomainObject.Predmet.ProtustrankaWithAdress>
  <DomainObject.Predmet.ProtustrankaWithAdressOIB>
    <izvorni_sadrzaj>LETAJ, društvo s ograničenom odgovornošću za proizvodnju hrane i pića i trgovinu, OIB 31692419408, Pantan 1, 21220 Trogir</izvorni_sadrzaj>
    <derivirana_varijabla naziv="DomainObject.Predmet.ProtustrankaWithAdressOIB_1">LETAJ, društvo s ograničenom odgovornošću za proizvodnju hrane i pića i trgovinu, OIB 31692419408, Pantan 1, 21220 Trogir</derivirana_varijabla>
  </DomainObject.Predmet.ProtustrankaWithAdressOIB>
  <DomainObject.Predmet.ProtustrankaNazivFormated>
    <izvorni_sadrzaj>LETAJ, društvo s ograničenom odgovornošću za proizvodnju hrane i pića i trgovinu</izvorni_sadrzaj>
    <derivirana_varijabla naziv="DomainObject.Predmet.ProtustrankaNazivFormated_1">LETAJ, društvo s ograničenom odgovornošću za proizvodnju hrane i pića i trgovinu</derivirana_varijabla>
  </DomainObject.Predmet.ProtustrankaNazivFormated>
  <DomainObject.Predmet.ProtustrankaNazivFormatedOIB>
    <izvorni_sadrzaj>LETAJ, društvo s ograničenom odgovornošću za proizvodnju hrane i pića i trgovinu, OIB 31692419408</izvorni_sadrzaj>
    <derivirana_varijabla naziv="DomainObject.Predmet.ProtustrankaNazivFormatedOIB_1">LETAJ, društvo s ograničenom odgovornošću za proizvodnju hrane i pića i trgovinu, OIB 31692419408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644785.36</izvorni_sadrzaj>
    <derivirana_varijabla naziv="DomainObject.Predmet.TrenutnaVrijednost_1">644785.36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LETAJ, društvo s ograničenom odgovornošću za proizvodnju hrane i pića i trgovinu</item>
    </izvorni_sadrzaj>
    <derivirana_varijabla naziv="DomainObject.Predmet.ProtuStrankaListFormated_1">
      <item>LETAJ, društvo s ograničenom odgovornošću za proizvodnju hrane i pića i trgovinu</item>
    </derivirana_varijabla>
  </DomainObject.Predmet.ProtuStrankaListFormated>
  <DomainObject.Predmet.ProtuStrankaListFormatedOIB>
    <izvorni_sadrzaj>
      <item>LETAJ, društvo s ograničenom odgovornošću za proizvodnju hrane i pića i trgovinu, OIB 31692419408</item>
    </izvorni_sadrzaj>
    <derivirana_varijabla naziv="DomainObject.Predmet.ProtuStrankaListFormatedOIB_1">
      <item>LETAJ, društvo s ograničenom odgovornošću za proizvodnju hrane i pića i trgovinu, OIB 31692419408</item>
    </derivirana_varijabla>
  </DomainObject.Predmet.ProtuStrankaListFormatedOIB>
  <DomainObject.Predmet.ProtuStrankaListFormatedWithAdress>
    <izvorni_sadrzaj>
      <item>LETAJ, društvo s ograničenom odgovornošću za proizvodnju hrane i pića i trgovinu, Pantan 1, 21220 Trogir</item>
    </izvorni_sadrzaj>
    <derivirana_varijabla naziv="DomainObject.Predmet.ProtuStrankaListFormatedWithAdress_1">
      <item>LETAJ, društvo s ograničenom odgovornošću za proizvodnju hrane i pića i trgovinu, Pantan 1, 21220 Trogir</item>
    </derivirana_varijabla>
  </DomainObject.Predmet.ProtuStrankaListFormatedWithAdress>
  <DomainObject.Predmet.ProtuStrankaListFormatedWithAdressOIB>
    <izvorni_sadrzaj>
      <item>LETAJ, društvo s ograničenom odgovornošću za proizvodnju hrane i pića i trgovinu, OIB 31692419408, Pantan 1, 21220 Trogir</item>
    </izvorni_sadrzaj>
    <derivirana_varijabla naziv="DomainObject.Predmet.ProtuStrankaListFormatedWithAdressOIB_1">
      <item>LETAJ, društvo s ograničenom odgovornošću za proizvodnju hrane i pića i trgovinu, OIB 31692419408, Pantan 1, 21220 Trogir</item>
    </derivirana_varijabla>
  </DomainObject.Predmet.ProtuStrankaListFormatedWithAdressOIB>
  <DomainObject.Predmet.ProtuStrankaListNazivFormated>
    <izvorni_sadrzaj>
      <item>LETAJ, društvo s ograničenom odgovornošću za proizvodnju hrane i pića i trgovinu</item>
    </izvorni_sadrzaj>
    <derivirana_varijabla naziv="DomainObject.Predmet.ProtuStrankaListNazivFormated_1">
      <item>LETAJ, društvo s ograničenom odgovornošću za proizvodnju hrane i pića i trgovinu</item>
    </derivirana_varijabla>
  </DomainObject.Predmet.ProtuStrankaListNazivFormated>
  <DomainObject.Predmet.ProtuStrankaListNazivFormatedOIB>
    <izvorni_sadrzaj>
      <item>LETAJ, društvo s ograničenom odgovornošću za proizvodnju hrane i pića i trgovinu, OIB 31692419408</item>
    </izvorni_sadrzaj>
    <derivirana_varijabla naziv="DomainObject.Predmet.ProtuStrankaListNazivFormatedOIB_1">
      <item>LETAJ, društvo s ograničenom odgovornošću za proizvodnju hrane i pića i trgovinu, OIB 31692419408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LETAJ, društvo s ograničenom odgovornošću za proizvodnju hrane i pića i trgovinu</izvorni_sadrzaj>
    <derivirana_varijabla naziv="DomainObject.Predmet.ProtustrankaIDrugi_1">LETAJ, društvo s ograničenom odgovornošću za proizvodnju hrane i pića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LETAJ, društvo s ograničenom odgovornošću za proizvodnju hrane i pića i trgovinu, OIB 31692419408, Pantan 1, 21220 Trogir</izvorni_sadrzaj>
    <derivirana_varijabla naziv="DomainObject.Predmet.ProtustrankaIDrugiAdressOIB_1">LETAJ, društvo s ograničenom odgovornošću za proizvodnju hrane i pića i trgovinu, OIB 31692419408, Pantan 1,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LETAJ, društvo s ograničenom odgovornošću za proizvodnju hrane i pića i trgovinu</item>
      <item>FINANCIJSKA AGENCIJA, RC SPLIT</item>
    </izvorni_sadrzaj>
    <derivirana_varijabla naziv="DomainObject.Predmet.SudioniciListNaziv_1">
      <item>LETAJ, društvo s ograničenom odgovornošću za proizvodnju hrane i pića i trgovinu</item>
      <item>FINANCIJSKA AGENCIJA, RC SPLIT</item>
    </derivirana_varijabla>
  </DomainObject.Predmet.SudioniciListNaziv>
  <DomainObject.Predmet.SudioniciListAdressOIB>
    <izvorni_sadrzaj>
      <item>LETAJ, društvo s ograničenom odgovornošću za proizvodnju hrane i pića i trgovinu, OIB 31692419408, Pantan 1,21220 Trogir</item>
      <item>FINANCIJSKA AGENCIJA, RC SPLIT, OIB 85821130368, Mažuranićevo šetalište 24 b,21000 Split</item>
    </izvorni_sadrzaj>
    <derivirana_varijabla naziv="DomainObject.Predmet.SudioniciListAdressOIB_1">
      <item>LETAJ, društvo s ograničenom odgovornošću za proizvodnju hrane i pića i trgovinu, OIB 31692419408, Pantan 1,21220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31692419408</item>
      <item>, OIB 85821130368</item>
    </izvorni_sadrzaj>
    <derivirana_varijabla naziv="DomainObject.Predmet.SudioniciListNazivOIB_1">
      <item>, OIB 31692419408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D9501-292A-4D9B-A895-EBD353C9A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1949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2016-01-26T12:18:00Z</dcterms:created>
  <dc:creator>nmarkovic</dc:creator>
  <cp:lastModifiedBy>Ana Golub Gruić</cp:lastModifiedBy>
  <cp:lastPrinted>2016-01-26T12:18:00Z</cp:lastPrinted>
  <dcterms:modified xmlns:xsi="http://www.w3.org/2001/XMLSchema-instance" xsi:type="dcterms:W3CDTF">2016-01-27T07:06:00Z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